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DF55A0" w14:textId="77777777" w:rsidR="00BC1811" w:rsidRDefault="00BC1811">
      <w:pPr>
        <w:jc w:val="center"/>
      </w:pPr>
    </w:p>
    <w:p w14:paraId="200B8706" w14:textId="712BD034" w:rsidR="00B15E66" w:rsidRDefault="009D4FE9">
      <w:pPr>
        <w:jc w:val="center"/>
      </w:pPr>
      <w:r>
        <w:rPr>
          <w:noProof/>
          <w:lang w:val="lt-LT" w:eastAsia="lt-LT"/>
        </w:rPr>
        <w:drawing>
          <wp:inline distT="0" distB="0" distL="0" distR="0" wp14:anchorId="732C074E" wp14:editId="7B211E3D">
            <wp:extent cx="609600" cy="581025"/>
            <wp:effectExtent l="0" t="0" r="0" b="9525"/>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09600" cy="581025"/>
                    </a:xfrm>
                    <a:prstGeom prst="rect">
                      <a:avLst/>
                    </a:prstGeom>
                    <a:noFill/>
                    <a:ln>
                      <a:noFill/>
                    </a:ln>
                  </pic:spPr>
                </pic:pic>
              </a:graphicData>
            </a:graphic>
          </wp:inline>
        </w:drawing>
      </w:r>
    </w:p>
    <w:p w14:paraId="200B8708" w14:textId="77777777" w:rsidR="00B15E66" w:rsidRDefault="008E3EE6">
      <w:pPr>
        <w:jc w:val="center"/>
        <w:rPr>
          <w:b/>
          <w:sz w:val="28"/>
          <w:szCs w:val="28"/>
        </w:rPr>
      </w:pPr>
      <w:r>
        <w:rPr>
          <w:b/>
          <w:sz w:val="28"/>
          <w:szCs w:val="28"/>
        </w:rPr>
        <w:t>VILNIAUS MIESTO SAVIVALDYBĖS</w:t>
      </w:r>
    </w:p>
    <w:p w14:paraId="200B8709" w14:textId="77777777" w:rsidR="00B15E66" w:rsidRDefault="008E3EE6">
      <w:pPr>
        <w:jc w:val="center"/>
      </w:pPr>
      <w:r>
        <w:rPr>
          <w:b/>
          <w:sz w:val="28"/>
          <w:szCs w:val="28"/>
        </w:rPr>
        <w:t>MERAS</w:t>
      </w:r>
    </w:p>
    <w:p w14:paraId="200B870A" w14:textId="77777777" w:rsidR="00B15E66" w:rsidRDefault="00B15E66">
      <w:pPr>
        <w:jc w:val="center"/>
      </w:pPr>
    </w:p>
    <w:p w14:paraId="200B870B" w14:textId="77777777" w:rsidR="00B15E66" w:rsidRDefault="00B15E66">
      <w:pPr>
        <w:jc w:val="center"/>
      </w:pPr>
    </w:p>
    <w:p w14:paraId="200B870C" w14:textId="77777777" w:rsidR="00B15E66" w:rsidRPr="006C4328" w:rsidRDefault="00C8610E">
      <w:pPr>
        <w:jc w:val="center"/>
        <w:rPr>
          <w:b/>
        </w:rPr>
      </w:pPr>
      <w:r w:rsidRPr="006C4328">
        <w:rPr>
          <w:b/>
        </w:rPr>
        <w:fldChar w:fldCharType="begin">
          <w:ffData>
            <w:name w:val="dokumentoRusis"/>
            <w:enabled/>
            <w:calcOnExit w:val="0"/>
            <w:textInput>
              <w:default w:val="POTVARKIS"/>
              <w:format w:val="Didžiosios raidės"/>
            </w:textInput>
          </w:ffData>
        </w:fldChar>
      </w:r>
      <w:bookmarkStart w:id="0" w:name="dokumentoRusis"/>
      <w:r w:rsidRPr="006C4328">
        <w:rPr>
          <w:b/>
        </w:rPr>
        <w:instrText xml:space="preserve"> FORMTEXT </w:instrText>
      </w:r>
      <w:r w:rsidRPr="006C4328">
        <w:rPr>
          <w:b/>
        </w:rPr>
      </w:r>
      <w:r w:rsidRPr="006C4328">
        <w:rPr>
          <w:b/>
        </w:rPr>
        <w:fldChar w:fldCharType="separate"/>
      </w:r>
      <w:r w:rsidRPr="006C4328">
        <w:rPr>
          <w:b/>
          <w:noProof/>
        </w:rPr>
        <w:t>POTVARKIS</w:t>
      </w:r>
      <w:r w:rsidRPr="006C4328">
        <w:rPr>
          <w:b/>
        </w:rPr>
        <w:fldChar w:fldCharType="end"/>
      </w:r>
      <w:bookmarkEnd w:id="0"/>
    </w:p>
    <w:p w14:paraId="200B870D" w14:textId="77777777" w:rsidR="00B15E66" w:rsidRPr="006C4328" w:rsidRDefault="00C8610E">
      <w:pPr>
        <w:jc w:val="center"/>
        <w:rPr>
          <w:b/>
        </w:rPr>
      </w:pPr>
      <w:r w:rsidRPr="006C4328">
        <w:rPr>
          <w:b/>
        </w:rPr>
        <w:fldChar w:fldCharType="begin">
          <w:ffData>
            <w:name w:val="tekstoAntraste"/>
            <w:enabled/>
            <w:calcOnExit w:val="0"/>
            <w:textInput>
              <w:format w:val="Didžiosios raidės"/>
            </w:textInput>
          </w:ffData>
        </w:fldChar>
      </w:r>
      <w:bookmarkStart w:id="1" w:name="tekstoAntraste"/>
      <w:r w:rsidRPr="006C4328">
        <w:rPr>
          <w:b/>
        </w:rPr>
        <w:instrText xml:space="preserve"> FORMTEXT </w:instrText>
      </w:r>
      <w:r w:rsidRPr="006C4328">
        <w:rPr>
          <w:b/>
        </w:rPr>
      </w:r>
      <w:r w:rsidRPr="006C4328">
        <w:rPr>
          <w:b/>
        </w:rPr>
        <w:fldChar w:fldCharType="separate"/>
      </w:r>
      <w:r w:rsidRPr="006C4328">
        <w:rPr>
          <w:b/>
          <w:noProof/>
        </w:rPr>
        <w:t>DĖL GYVENTOJŲ EVAKAVIMO IR LAIKINO APGYVENDINIMO ORGANIZAVIMO VILNIAUS MIESTO SAVIVALDYBĖJE TVARKOS APRAŠO PATVIRTINIMO</w:t>
      </w:r>
      <w:r w:rsidRPr="006C4328">
        <w:rPr>
          <w:b/>
        </w:rPr>
        <w:fldChar w:fldCharType="end"/>
      </w:r>
      <w:bookmarkEnd w:id="1"/>
    </w:p>
    <w:p w14:paraId="200B870E" w14:textId="77777777" w:rsidR="00C8610E" w:rsidRDefault="00C8610E">
      <w:pPr>
        <w:jc w:val="center"/>
        <w:rPr>
          <w:b/>
          <w:color w:val="000080"/>
        </w:rPr>
      </w:pPr>
    </w:p>
    <w:p w14:paraId="200B870F" w14:textId="7582D31A" w:rsidR="00B15E66" w:rsidRDefault="00326825">
      <w:pPr>
        <w:jc w:val="center"/>
      </w:pPr>
      <w:r>
        <w:fldChar w:fldCharType="begin">
          <w:ffData>
            <w:name w:val="prjRegDataIlga"/>
            <w:enabled/>
            <w:calcOnExit w:val="0"/>
            <w:textInput/>
          </w:ffData>
        </w:fldChar>
      </w:r>
      <w:bookmarkStart w:id="2" w:name="prjRegDataIlga"/>
      <w:r>
        <w:instrText xml:space="preserve"> FORMTEXT </w:instrText>
      </w:r>
      <w:r>
        <w:fldChar w:fldCharType="separate"/>
      </w:r>
      <w:r w:rsidR="00AB00E7">
        <w:t>2023 m. rugpjūčio 3 d.</w:t>
      </w:r>
      <w:r>
        <w:fldChar w:fldCharType="end"/>
      </w:r>
      <w:bookmarkEnd w:id="2"/>
      <w:r>
        <w:t xml:space="preserve"> </w:t>
      </w:r>
      <w:bookmarkStart w:id="3" w:name="registravimoDataIlga"/>
      <w:r>
        <w:fldChar w:fldCharType="begin">
          <w:ffData>
            <w:name w:val="registravimoDataIlga"/>
            <w:enabled/>
            <w:calcOnExit w:val="0"/>
            <w:textInput>
              <w:default w:val="&lt;Prj. pilna reg. data&gt;"/>
            </w:textInput>
          </w:ffData>
        </w:fldChar>
      </w:r>
      <w:r>
        <w:instrText xml:space="preserve"> FORMTEXT </w:instrText>
      </w:r>
      <w:r>
        <w:fldChar w:fldCharType="separate"/>
      </w:r>
      <w:r>
        <w:rPr>
          <w:noProof/>
        </w:rPr>
        <w:t xml:space="preserve"> </w:t>
      </w:r>
      <w:bookmarkEnd w:id="3"/>
      <w:r>
        <w:fldChar w:fldCharType="end"/>
      </w:r>
      <w:r w:rsidR="008E3EE6">
        <w:t xml:space="preserve"> Nr. </w:t>
      </w:r>
      <w:r w:rsidR="00C8610E">
        <w:fldChar w:fldCharType="begin">
          <w:ffData>
            <w:name w:val="ZrnNrProjekte"/>
            <w:enabled/>
            <w:calcOnExit w:val="0"/>
            <w:textInput/>
          </w:ffData>
        </w:fldChar>
      </w:r>
      <w:bookmarkStart w:id="4" w:name="ZrnNrProjekte"/>
      <w:r w:rsidR="00C8610E">
        <w:instrText xml:space="preserve"> FORMTEXT </w:instrText>
      </w:r>
      <w:r w:rsidR="00C8610E">
        <w:fldChar w:fldCharType="separate"/>
      </w:r>
      <w:r w:rsidR="00AB00E7">
        <w:t>955-</w:t>
      </w:r>
      <w:r w:rsidR="00C8610E">
        <w:fldChar w:fldCharType="end"/>
      </w:r>
      <w:bookmarkEnd w:id="4"/>
      <w:r w:rsidR="00C8610E">
        <w:fldChar w:fldCharType="begin">
          <w:ffData>
            <w:name w:val="dokumentoNr"/>
            <w:enabled/>
            <w:calcOnExit w:val="0"/>
            <w:textInput/>
          </w:ffData>
        </w:fldChar>
      </w:r>
      <w:bookmarkStart w:id="5" w:name="dokumentoNr"/>
      <w:r w:rsidR="00C8610E">
        <w:instrText xml:space="preserve"> FORMTEXT </w:instrText>
      </w:r>
      <w:r w:rsidR="00C8610E">
        <w:fldChar w:fldCharType="separate"/>
      </w:r>
      <w:r w:rsidR="00AB00E7">
        <w:t>644/23</w:t>
      </w:r>
      <w:r w:rsidR="00C8610E">
        <w:fldChar w:fldCharType="end"/>
      </w:r>
      <w:bookmarkEnd w:id="5"/>
    </w:p>
    <w:bookmarkStart w:id="6" w:name="Miestas"/>
    <w:p w14:paraId="200B8710" w14:textId="77777777" w:rsidR="00B15E66" w:rsidRDefault="001E767E">
      <w:pPr>
        <w:jc w:val="center"/>
      </w:pPr>
      <w:r>
        <w:fldChar w:fldCharType="begin">
          <w:ffData>
            <w:name w:val="Miestas"/>
            <w:enabled/>
            <w:calcOnExit w:val="0"/>
            <w:textInput>
              <w:default w:val="&lt;MIESTAS&gt;"/>
            </w:textInput>
          </w:ffData>
        </w:fldChar>
      </w:r>
      <w:r w:rsidR="008E3EE6">
        <w:instrText xml:space="preserve"> FORMTEXT </w:instrText>
      </w:r>
      <w:r>
        <w:fldChar w:fldCharType="separate"/>
      </w:r>
      <w:r w:rsidR="008E3EE6">
        <w:t>Vilnius</w:t>
      </w:r>
      <w:r>
        <w:fldChar w:fldCharType="end"/>
      </w:r>
      <w:bookmarkEnd w:id="6"/>
    </w:p>
    <w:p w14:paraId="200B8712" w14:textId="77777777" w:rsidR="00B15E66" w:rsidRDefault="00B15E66">
      <w:pPr>
        <w:jc w:val="center"/>
      </w:pPr>
    </w:p>
    <w:p w14:paraId="6264C8E8" w14:textId="470E41B3" w:rsidR="006D1451" w:rsidRPr="00D961E7" w:rsidRDefault="006D1451" w:rsidP="006D1451">
      <w:pPr>
        <w:spacing w:line="276" w:lineRule="auto"/>
        <w:ind w:firstLine="851"/>
        <w:jc w:val="both"/>
        <w:rPr>
          <w:lang w:val="lt-LT"/>
        </w:rPr>
      </w:pPr>
      <w:r w:rsidRPr="00D961E7">
        <w:rPr>
          <w:lang w:val="lt-LT"/>
        </w:rPr>
        <w:t xml:space="preserve">Siekdamas tinkamai įgyvendinti Lietuvos Respublikos krizių valdymo ir civilinės saugos įstatymo 33 straipsnio 1 dalies 5 punktą ir 37 straipsnio 1 </w:t>
      </w:r>
      <w:r w:rsidR="004657BE">
        <w:rPr>
          <w:lang w:val="lt-LT"/>
        </w:rPr>
        <w:t xml:space="preserve">ir 2 </w:t>
      </w:r>
      <w:r w:rsidRPr="00D961E7">
        <w:rPr>
          <w:lang w:val="lt-LT"/>
        </w:rPr>
        <w:t>dal</w:t>
      </w:r>
      <w:r w:rsidR="004657BE">
        <w:rPr>
          <w:lang w:val="lt-LT"/>
        </w:rPr>
        <w:t>is</w:t>
      </w:r>
      <w:r>
        <w:rPr>
          <w:lang w:val="lt-LT"/>
        </w:rPr>
        <w:t>:</w:t>
      </w:r>
    </w:p>
    <w:p w14:paraId="4F7C5DDF" w14:textId="77777777" w:rsidR="006D1451" w:rsidRPr="00D961E7" w:rsidRDefault="006D1451" w:rsidP="006D1451">
      <w:pPr>
        <w:spacing w:line="276" w:lineRule="auto"/>
        <w:ind w:firstLine="851"/>
        <w:jc w:val="both"/>
        <w:rPr>
          <w:lang w:val="lt-LT"/>
        </w:rPr>
      </w:pPr>
      <w:r>
        <w:rPr>
          <w:color w:val="212529"/>
          <w:shd w:val="clear" w:color="auto" w:fill="FFFFFF"/>
          <w:lang w:val="lt-LT"/>
        </w:rPr>
        <w:t>1</w:t>
      </w:r>
      <w:r w:rsidRPr="00D961E7">
        <w:rPr>
          <w:color w:val="212529"/>
          <w:shd w:val="clear" w:color="auto" w:fill="FFFFFF"/>
          <w:lang w:val="lt-LT"/>
        </w:rPr>
        <w:t>. T v i r t i n u</w:t>
      </w:r>
      <w:r w:rsidRPr="00D961E7">
        <w:rPr>
          <w:lang w:val="lt-LT"/>
        </w:rPr>
        <w:t xml:space="preserve">  </w:t>
      </w:r>
      <w:r w:rsidRPr="00D961E7">
        <w:rPr>
          <w:color w:val="212529"/>
          <w:shd w:val="clear" w:color="auto" w:fill="FFFFFF"/>
          <w:lang w:val="lt-LT"/>
        </w:rPr>
        <w:t>Gyventojų evakavimo ir laikino apgyvendinimo organizavimo Vilniaus miesto savivaldybėje tvarkos aprašą (pridedama)</w:t>
      </w:r>
      <w:r w:rsidRPr="00D961E7">
        <w:rPr>
          <w:lang w:val="lt-LT"/>
        </w:rPr>
        <w:t>.</w:t>
      </w:r>
    </w:p>
    <w:p w14:paraId="712A1BEF" w14:textId="77777777" w:rsidR="006D1451" w:rsidRPr="00D961E7" w:rsidRDefault="006D1451" w:rsidP="006D1451">
      <w:pPr>
        <w:spacing w:line="276" w:lineRule="auto"/>
        <w:ind w:firstLine="851"/>
        <w:jc w:val="both"/>
        <w:rPr>
          <w:lang w:val="lt-LT"/>
        </w:rPr>
      </w:pPr>
      <w:r>
        <w:rPr>
          <w:lang w:val="lt-LT"/>
        </w:rPr>
        <w:t>2</w:t>
      </w:r>
      <w:r w:rsidRPr="00D961E7">
        <w:rPr>
          <w:lang w:val="lt-LT"/>
        </w:rPr>
        <w:t>. P a v e d u</w:t>
      </w:r>
      <w:r>
        <w:rPr>
          <w:lang w:val="lt-LT"/>
        </w:rPr>
        <w:t xml:space="preserve">  š</w:t>
      </w:r>
      <w:r w:rsidRPr="00D961E7">
        <w:rPr>
          <w:lang w:val="lt-LT"/>
        </w:rPr>
        <w:t xml:space="preserve">io potvarkio </w:t>
      </w:r>
      <w:r>
        <w:rPr>
          <w:lang w:val="lt-LT"/>
        </w:rPr>
        <w:t>1</w:t>
      </w:r>
      <w:r w:rsidRPr="00D961E7">
        <w:rPr>
          <w:lang w:val="lt-LT"/>
        </w:rPr>
        <w:t xml:space="preserve"> punktu </w:t>
      </w:r>
      <w:r>
        <w:rPr>
          <w:lang w:val="lt-LT"/>
        </w:rPr>
        <w:t>pa</w:t>
      </w:r>
      <w:r w:rsidRPr="00D961E7">
        <w:rPr>
          <w:lang w:val="lt-LT"/>
        </w:rPr>
        <w:t>tvirtin</w:t>
      </w:r>
      <w:r>
        <w:rPr>
          <w:lang w:val="lt-LT"/>
        </w:rPr>
        <w:t>t</w:t>
      </w:r>
      <w:r w:rsidRPr="00D961E7">
        <w:rPr>
          <w:lang w:val="lt-LT"/>
        </w:rPr>
        <w:t xml:space="preserve">o tvarkos aprašo priede nurodytiems gyventojų surinkimo, priėmimo ir tarpinių gyventojų evakavimo punktų grupių </w:t>
      </w:r>
      <w:r>
        <w:rPr>
          <w:lang w:val="lt-LT"/>
        </w:rPr>
        <w:t>vadovams įvykių, ekstremaliųjų įvykių ar</w:t>
      </w:r>
      <w:r w:rsidRPr="00D961E7">
        <w:rPr>
          <w:lang w:val="lt-LT"/>
        </w:rPr>
        <w:t xml:space="preserve"> ekstremaliųjų situacijų atvejais organizuoti šių punktų veiklą</w:t>
      </w:r>
      <w:r>
        <w:rPr>
          <w:lang w:val="lt-LT"/>
        </w:rPr>
        <w:t>.</w:t>
      </w:r>
    </w:p>
    <w:p w14:paraId="777E9D8D" w14:textId="77777777" w:rsidR="006D1451" w:rsidRDefault="006D1451" w:rsidP="006D1451">
      <w:pPr>
        <w:spacing w:line="276" w:lineRule="auto"/>
        <w:ind w:firstLine="851"/>
        <w:jc w:val="both"/>
        <w:rPr>
          <w:lang w:val="lt-LT"/>
        </w:rPr>
      </w:pPr>
      <w:r>
        <w:rPr>
          <w:lang w:val="lt-LT"/>
        </w:rPr>
        <w:t xml:space="preserve">3. </w:t>
      </w:r>
      <w:r w:rsidRPr="00762C26">
        <w:rPr>
          <w:lang w:val="lt-LT"/>
        </w:rPr>
        <w:t>P r i p a ž į s t u  netekusiais galios</w:t>
      </w:r>
      <w:r>
        <w:rPr>
          <w:lang w:val="lt-LT"/>
        </w:rPr>
        <w:t>:</w:t>
      </w:r>
    </w:p>
    <w:p w14:paraId="4F6F22A2" w14:textId="1E452C4E" w:rsidR="006D1451" w:rsidRDefault="006D1451" w:rsidP="006D1451">
      <w:pPr>
        <w:spacing w:line="276" w:lineRule="auto"/>
        <w:ind w:firstLine="851"/>
        <w:jc w:val="both"/>
        <w:rPr>
          <w:lang w:val="lt-LT"/>
        </w:rPr>
      </w:pPr>
      <w:r>
        <w:rPr>
          <w:lang w:val="lt-LT"/>
        </w:rPr>
        <w:t xml:space="preserve">3.1. </w:t>
      </w:r>
      <w:r w:rsidRPr="0079570D">
        <w:rPr>
          <w:lang w:val="lt-LT"/>
        </w:rPr>
        <w:t xml:space="preserve">Vilniaus miesto savivaldybės administracijos direktoriaus 2020 m. vasario 25 d. įsakymą </w:t>
      </w:r>
      <w:bookmarkStart w:id="7" w:name="n_0"/>
      <w:r w:rsidR="00C54CC4" w:rsidRPr="00F64F58">
        <w:rPr>
          <w:lang w:val="lt-LT"/>
        </w:rPr>
        <w:t xml:space="preserve">Nr. 30-406/20 </w:t>
      </w:r>
      <w:bookmarkEnd w:id="7"/>
      <w:r w:rsidRPr="0079570D">
        <w:rPr>
          <w:lang w:val="lt-LT"/>
        </w:rPr>
        <w:t>„Dėl Vilniaus miesto savivaldybės gyventojų surinkimo, tarpinių ir priėmimo evakavimo punktų grupių sudarymo“ su visais pakeitimais ir papildymais</w:t>
      </w:r>
      <w:r>
        <w:rPr>
          <w:lang w:val="lt-LT"/>
        </w:rPr>
        <w:t>;</w:t>
      </w:r>
    </w:p>
    <w:p w14:paraId="759076CB" w14:textId="4022EB15" w:rsidR="006D1451" w:rsidRPr="0079570D" w:rsidRDefault="006D1451" w:rsidP="006D1451">
      <w:pPr>
        <w:spacing w:line="276" w:lineRule="auto"/>
        <w:ind w:firstLine="851"/>
        <w:jc w:val="both"/>
        <w:rPr>
          <w:lang w:val="lt-LT"/>
        </w:rPr>
      </w:pPr>
      <w:r>
        <w:rPr>
          <w:lang w:val="lt-LT"/>
        </w:rPr>
        <w:t xml:space="preserve">3.2. </w:t>
      </w:r>
      <w:r>
        <w:t xml:space="preserve">Vilniaus </w:t>
      </w:r>
      <w:r w:rsidRPr="0079570D">
        <w:rPr>
          <w:lang w:val="lt-LT"/>
        </w:rPr>
        <w:t xml:space="preserve">miesto savivaldybės administracijos direktoriaus 2020 m. lapkričio 24 d. įsakymą </w:t>
      </w:r>
      <w:bookmarkStart w:id="8" w:name="n_1"/>
      <w:r w:rsidR="00C54CC4" w:rsidRPr="00F64F58">
        <w:rPr>
          <w:lang w:val="lt-LT"/>
        </w:rPr>
        <w:t xml:space="preserve">Nr. 40-601/20 </w:t>
      </w:r>
      <w:bookmarkEnd w:id="8"/>
      <w:r w:rsidRPr="0079570D">
        <w:rPr>
          <w:lang w:val="lt-LT"/>
        </w:rPr>
        <w:t>„Dėl Gyventojų kolektyvinės apsaugos organizavimo grupės sudarymo“;</w:t>
      </w:r>
    </w:p>
    <w:p w14:paraId="422A30B3" w14:textId="46C35E00" w:rsidR="006D1451" w:rsidRPr="0079570D" w:rsidRDefault="006D1451" w:rsidP="006D1451">
      <w:pPr>
        <w:spacing w:line="276" w:lineRule="auto"/>
        <w:ind w:firstLine="851"/>
        <w:jc w:val="both"/>
        <w:rPr>
          <w:lang w:val="lt-LT"/>
        </w:rPr>
      </w:pPr>
      <w:r w:rsidRPr="0079570D">
        <w:rPr>
          <w:lang w:val="lt-LT"/>
        </w:rPr>
        <w:t xml:space="preserve">3.3. Vilniaus miesto savivaldybės administracijos direktoriaus 2020 m. gruodžio 9 d. įsakymą </w:t>
      </w:r>
      <w:bookmarkStart w:id="9" w:name="n_2"/>
      <w:r w:rsidR="00C54CC4" w:rsidRPr="00F64F58">
        <w:rPr>
          <w:lang w:val="lt-LT"/>
        </w:rPr>
        <w:t xml:space="preserve">Nr. 30-2813/20 </w:t>
      </w:r>
      <w:bookmarkEnd w:id="9"/>
      <w:r w:rsidRPr="0079570D">
        <w:rPr>
          <w:lang w:val="lt-LT"/>
        </w:rPr>
        <w:t>„Dėl Gyventojų evakavimo ir laikino apgyvendinimo organizavimo Vilniaus miesto savivaldybėje tvarkos aprašo patvirtinimo“ su visais pakeitimais ir papildymais;</w:t>
      </w:r>
    </w:p>
    <w:p w14:paraId="679B0CAE" w14:textId="444BD31D" w:rsidR="006D1451" w:rsidRDefault="006D1451" w:rsidP="006D1451">
      <w:pPr>
        <w:spacing w:line="276" w:lineRule="auto"/>
        <w:ind w:firstLine="851"/>
        <w:jc w:val="both"/>
        <w:rPr>
          <w:lang w:val="lt-LT"/>
        </w:rPr>
      </w:pPr>
      <w:r>
        <w:rPr>
          <w:lang w:val="lt-LT"/>
        </w:rPr>
        <w:t xml:space="preserve">3.4. </w:t>
      </w:r>
      <w:r w:rsidRPr="0079570D">
        <w:rPr>
          <w:lang w:val="lt-LT"/>
        </w:rPr>
        <w:t xml:space="preserve">Vilniaus miesto savivaldybės administracijos direktoriaus 2021 m. lapkričio 5 d. įsakymą </w:t>
      </w:r>
      <w:bookmarkStart w:id="10" w:name="n_3"/>
      <w:r w:rsidR="00C54CC4" w:rsidRPr="00F64F58">
        <w:rPr>
          <w:lang w:val="lt-LT"/>
        </w:rPr>
        <w:t xml:space="preserve">Nr. 30-2895/21 </w:t>
      </w:r>
      <w:bookmarkEnd w:id="10"/>
      <w:r w:rsidRPr="0079570D">
        <w:rPr>
          <w:lang w:val="lt-LT"/>
        </w:rPr>
        <w:t>„Dėl Vilniaus miesto savivaldybės kolektyvinės apsaugos statiniuose saugomų ar laikinai apgyvendintų (evakuotų) gyventojų elgesio ir vidaus tvarkos taisyklių patvirtinimo“</w:t>
      </w:r>
      <w:r>
        <w:rPr>
          <w:lang w:val="lt-LT"/>
        </w:rPr>
        <w:t>.</w:t>
      </w:r>
    </w:p>
    <w:p w14:paraId="42425E41" w14:textId="77777777" w:rsidR="006D1451" w:rsidRPr="00D961E7" w:rsidRDefault="006D1451" w:rsidP="006D1451">
      <w:pPr>
        <w:spacing w:line="276" w:lineRule="auto"/>
        <w:ind w:firstLine="851"/>
        <w:jc w:val="both"/>
        <w:rPr>
          <w:lang w:val="lt-LT"/>
        </w:rPr>
      </w:pPr>
      <w:r>
        <w:rPr>
          <w:lang w:val="lt-LT"/>
        </w:rPr>
        <w:t xml:space="preserve">4. </w:t>
      </w:r>
      <w:r w:rsidRPr="00D961E7">
        <w:rPr>
          <w:lang w:val="lt-LT"/>
        </w:rPr>
        <w:t xml:space="preserve">P a s i l i e k u </w:t>
      </w:r>
      <w:r>
        <w:rPr>
          <w:lang w:val="lt-LT"/>
        </w:rPr>
        <w:t xml:space="preserve"> </w:t>
      </w:r>
      <w:r w:rsidRPr="00D961E7">
        <w:rPr>
          <w:lang w:val="lt-LT"/>
        </w:rPr>
        <w:t>šio potvarkio vykdymo kontrolę sau.</w:t>
      </w:r>
    </w:p>
    <w:p w14:paraId="200B8714" w14:textId="77777777" w:rsidR="00B15E66" w:rsidRDefault="00B15E66">
      <w:pPr>
        <w:ind w:firstLine="720"/>
      </w:pPr>
    </w:p>
    <w:p w14:paraId="200B8717" w14:textId="77777777" w:rsidR="00B15E66" w:rsidRDefault="00B15E66">
      <w:pPr>
        <w:ind w:firstLine="720"/>
      </w:pPr>
    </w:p>
    <w:tbl>
      <w:tblPr>
        <w:tblW w:w="0" w:type="auto"/>
        <w:tblLook w:val="00A0" w:firstRow="1" w:lastRow="0" w:firstColumn="1" w:lastColumn="0" w:noHBand="0" w:noVBand="0"/>
      </w:tblPr>
      <w:tblGrid>
        <w:gridCol w:w="4811"/>
        <w:gridCol w:w="4827"/>
      </w:tblGrid>
      <w:tr w:rsidR="00B15E66" w14:paraId="200B871A" w14:textId="77777777" w:rsidTr="008E3EE6">
        <w:tc>
          <w:tcPr>
            <w:tcW w:w="4927" w:type="dxa"/>
            <w:shd w:val="clear" w:color="auto" w:fill="auto"/>
          </w:tcPr>
          <w:p w14:paraId="200B8718" w14:textId="77777777" w:rsidR="00B15E66" w:rsidRDefault="00C8610E">
            <w:r w:rsidRPr="008E0021">
              <w:rPr>
                <w:color w:val="002060"/>
              </w:rPr>
              <w:fldChar w:fldCharType="begin">
                <w:ffData>
                  <w:name w:val="pasirasancioPareigos"/>
                  <w:enabled/>
                  <w:calcOnExit w:val="0"/>
                  <w:textInput>
                    <w:format w:val="Didžiosios raidės"/>
                  </w:textInput>
                </w:ffData>
              </w:fldChar>
            </w:r>
            <w:bookmarkStart w:id="11" w:name="pasirasancioPareigos"/>
            <w:r w:rsidRPr="008E0021">
              <w:rPr>
                <w:color w:val="002060"/>
              </w:rPr>
              <w:instrText xml:space="preserve"> FORMTEXT </w:instrText>
            </w:r>
            <w:r w:rsidRPr="008E0021">
              <w:rPr>
                <w:color w:val="002060"/>
              </w:rPr>
            </w:r>
            <w:r w:rsidRPr="008E0021">
              <w:rPr>
                <w:color w:val="002060"/>
              </w:rPr>
              <w:fldChar w:fldCharType="separate"/>
            </w:r>
            <w:r w:rsidRPr="008E0021">
              <w:rPr>
                <w:noProof/>
                <w:color w:val="002060"/>
              </w:rPr>
              <w:t>Meras</w:t>
            </w:r>
            <w:r w:rsidRPr="008E0021">
              <w:rPr>
                <w:color w:val="002060"/>
              </w:rPr>
              <w:fldChar w:fldCharType="end"/>
            </w:r>
            <w:bookmarkEnd w:id="11"/>
          </w:p>
        </w:tc>
        <w:tc>
          <w:tcPr>
            <w:tcW w:w="4927" w:type="dxa"/>
            <w:shd w:val="clear" w:color="auto" w:fill="auto"/>
          </w:tcPr>
          <w:p w14:paraId="200B8719" w14:textId="77777777" w:rsidR="00B15E66" w:rsidRDefault="00C8610E" w:rsidP="008E3EE6">
            <w:pPr>
              <w:jc w:val="right"/>
            </w:pPr>
            <w:r w:rsidRPr="008E0021">
              <w:rPr>
                <w:color w:val="002060"/>
              </w:rPr>
              <w:fldChar w:fldCharType="begin">
                <w:ffData>
                  <w:name w:val="pasirasancioVardas"/>
                  <w:enabled/>
                  <w:calcOnExit w:val="0"/>
                  <w:textInput>
                    <w:format w:val="Didžiosios raidės"/>
                  </w:textInput>
                </w:ffData>
              </w:fldChar>
            </w:r>
            <w:bookmarkStart w:id="12" w:name="pasirasancioVardas"/>
            <w:r w:rsidRPr="008E0021">
              <w:rPr>
                <w:color w:val="002060"/>
              </w:rPr>
              <w:instrText xml:space="preserve"> FORMTEXT </w:instrText>
            </w:r>
            <w:r w:rsidRPr="008E0021">
              <w:rPr>
                <w:color w:val="002060"/>
              </w:rPr>
            </w:r>
            <w:r w:rsidRPr="008E0021">
              <w:rPr>
                <w:color w:val="002060"/>
              </w:rPr>
              <w:fldChar w:fldCharType="separate"/>
            </w:r>
            <w:r w:rsidRPr="008E0021">
              <w:rPr>
                <w:noProof/>
                <w:color w:val="002060"/>
              </w:rPr>
              <w:t>Valdas Benkunskas</w:t>
            </w:r>
            <w:r w:rsidRPr="008E0021">
              <w:rPr>
                <w:color w:val="002060"/>
              </w:rPr>
              <w:fldChar w:fldCharType="end"/>
            </w:r>
            <w:bookmarkEnd w:id="12"/>
          </w:p>
        </w:tc>
      </w:tr>
    </w:tbl>
    <w:p w14:paraId="200B871B" w14:textId="23D90DCE" w:rsidR="00EB6E26" w:rsidRDefault="00EB6E26" w:rsidP="00EB6E26"/>
    <w:p w14:paraId="58F36A2E" w14:textId="77777777" w:rsidR="00EB6E26" w:rsidRDefault="00EB6E26">
      <w:r>
        <w:br w:type="page"/>
      </w:r>
    </w:p>
    <w:tbl>
      <w:tblPr>
        <w:tblStyle w:val="Lentelstinklelis"/>
        <w:tblW w:w="0" w:type="auto"/>
        <w:tblInd w:w="58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6"/>
      </w:tblGrid>
      <w:tr w:rsidR="00EB6E26" w:rsidRPr="00EB6E26" w14:paraId="79F2D390" w14:textId="77777777" w:rsidTr="0017292D">
        <w:tc>
          <w:tcPr>
            <w:tcW w:w="3686" w:type="dxa"/>
          </w:tcPr>
          <w:p w14:paraId="67C6A367" w14:textId="77777777" w:rsidR="00EB6E26" w:rsidRPr="00EB6E26" w:rsidRDefault="00EB6E26" w:rsidP="00EB6E26">
            <w:pPr>
              <w:rPr>
                <w:lang w:val="lt-LT"/>
              </w:rPr>
            </w:pPr>
            <w:r w:rsidRPr="00EB6E26">
              <w:rPr>
                <w:lang w:val="lt-LT"/>
              </w:rPr>
              <w:lastRenderedPageBreak/>
              <w:t>PATVIRTINTA</w:t>
            </w:r>
          </w:p>
          <w:p w14:paraId="4A77A62C" w14:textId="77777777" w:rsidR="00EB6E26" w:rsidRPr="00EB6E26" w:rsidRDefault="00EB6E26" w:rsidP="00EB6E26">
            <w:pPr>
              <w:rPr>
                <w:lang w:val="lt-LT"/>
              </w:rPr>
            </w:pPr>
            <w:r w:rsidRPr="00EB6E26">
              <w:rPr>
                <w:lang w:val="lt-LT"/>
              </w:rPr>
              <w:t>Vilniaus miesto savivaldybės mero</w:t>
            </w:r>
          </w:p>
          <w:p w14:paraId="6B2EB435" w14:textId="77777777" w:rsidR="00EB6E26" w:rsidRPr="00EB6E26" w:rsidRDefault="00EB6E26" w:rsidP="00EB6E26">
            <w:pPr>
              <w:rPr>
                <w:lang w:val="lt-LT"/>
              </w:rPr>
            </w:pPr>
            <w:r w:rsidRPr="00EB6E26">
              <w:rPr>
                <w:lang w:val="lt-LT"/>
              </w:rPr>
              <w:t>2023 m. rugpjūčio   d.</w:t>
            </w:r>
          </w:p>
          <w:p w14:paraId="79C4475E" w14:textId="77777777" w:rsidR="00EB6E26" w:rsidRPr="00EB6E26" w:rsidRDefault="00EB6E26" w:rsidP="00EB6E26">
            <w:pPr>
              <w:jc w:val="both"/>
              <w:rPr>
                <w:lang w:val="lt-LT"/>
              </w:rPr>
            </w:pPr>
            <w:r w:rsidRPr="00EB6E26">
              <w:rPr>
                <w:lang w:val="lt-LT"/>
              </w:rPr>
              <w:t>potvarkiu Nr.</w:t>
            </w:r>
          </w:p>
        </w:tc>
      </w:tr>
    </w:tbl>
    <w:p w14:paraId="73AB233C" w14:textId="77777777" w:rsidR="00EB6E26" w:rsidRPr="00EB6E26" w:rsidRDefault="00EB6E26" w:rsidP="00EB6E26">
      <w:pPr>
        <w:jc w:val="center"/>
        <w:rPr>
          <w:lang w:val="lt-LT"/>
        </w:rPr>
      </w:pPr>
    </w:p>
    <w:p w14:paraId="0773B29B" w14:textId="77777777" w:rsidR="00EB6E26" w:rsidRPr="00EB6E26" w:rsidRDefault="00EB6E26" w:rsidP="00EB6E26">
      <w:pPr>
        <w:jc w:val="center"/>
        <w:rPr>
          <w:lang w:val="lt-LT"/>
        </w:rPr>
      </w:pPr>
    </w:p>
    <w:p w14:paraId="7C9796E2" w14:textId="77777777" w:rsidR="00EB6E26" w:rsidRPr="00EB6E26" w:rsidRDefault="00EB6E26" w:rsidP="00EB6E26">
      <w:pPr>
        <w:jc w:val="center"/>
        <w:rPr>
          <w:b/>
          <w:lang w:val="lt-LT"/>
        </w:rPr>
      </w:pPr>
      <w:r w:rsidRPr="00EB6E26">
        <w:rPr>
          <w:b/>
          <w:lang w:val="lt-LT"/>
        </w:rPr>
        <w:t xml:space="preserve">GYVENTOJŲ EVAKAVIMO IR LAIKINO APGYVENDINIMO ORGANIZAVIMO VILNIAUS MIESTO SAVIVALDYBĖJE TVARKOS APRAŠAS </w:t>
      </w:r>
    </w:p>
    <w:p w14:paraId="5E844D3E" w14:textId="77777777" w:rsidR="00EB6E26" w:rsidRPr="00EB6E26" w:rsidRDefault="00EB6E26" w:rsidP="00EB6E26">
      <w:pPr>
        <w:spacing w:line="276" w:lineRule="auto"/>
        <w:jc w:val="center"/>
        <w:rPr>
          <w:lang w:val="lt-LT"/>
        </w:rPr>
      </w:pPr>
    </w:p>
    <w:p w14:paraId="14942828" w14:textId="77777777" w:rsidR="00EB6E26" w:rsidRPr="00EB6E26" w:rsidRDefault="00EB6E26" w:rsidP="00EB6E26">
      <w:pPr>
        <w:spacing w:line="276" w:lineRule="auto"/>
        <w:jc w:val="center"/>
        <w:rPr>
          <w:b/>
          <w:bCs/>
          <w:lang w:val="lt-LT"/>
        </w:rPr>
      </w:pPr>
      <w:r w:rsidRPr="00EB6E26">
        <w:rPr>
          <w:b/>
          <w:bCs/>
          <w:lang w:val="lt-LT"/>
        </w:rPr>
        <w:t>I SKYRIUS</w:t>
      </w:r>
    </w:p>
    <w:p w14:paraId="12D537D6" w14:textId="77777777" w:rsidR="00EB6E26" w:rsidRPr="00EB6E26" w:rsidRDefault="00EB6E26" w:rsidP="00EB6E26">
      <w:pPr>
        <w:spacing w:line="276" w:lineRule="auto"/>
        <w:jc w:val="center"/>
        <w:rPr>
          <w:b/>
          <w:lang w:val="lt-LT"/>
        </w:rPr>
      </w:pPr>
      <w:r w:rsidRPr="00EB6E26">
        <w:rPr>
          <w:b/>
          <w:lang w:val="lt-LT"/>
        </w:rPr>
        <w:t>BENDROSIOS NUOSTATOS</w:t>
      </w:r>
    </w:p>
    <w:p w14:paraId="18CBD427" w14:textId="77777777" w:rsidR="00EB6E26" w:rsidRPr="00EB6E26" w:rsidRDefault="00EB6E26" w:rsidP="00EB6E26">
      <w:pPr>
        <w:spacing w:line="276" w:lineRule="auto"/>
        <w:rPr>
          <w:lang w:val="lt-LT"/>
        </w:rPr>
      </w:pPr>
    </w:p>
    <w:p w14:paraId="65AB5B63" w14:textId="77777777" w:rsidR="00C43649" w:rsidRDefault="00C43649" w:rsidP="00C43649">
      <w:pPr>
        <w:spacing w:line="276" w:lineRule="auto"/>
        <w:ind w:firstLine="567"/>
        <w:contextualSpacing/>
        <w:jc w:val="both"/>
        <w:rPr>
          <w:lang w:val="lt-LT"/>
        </w:rPr>
      </w:pPr>
      <w:r>
        <w:rPr>
          <w:lang w:val="lt-LT"/>
        </w:rPr>
        <w:t xml:space="preserve">1. </w:t>
      </w:r>
      <w:r w:rsidR="00EB6E26" w:rsidRPr="00EB6E26">
        <w:rPr>
          <w:lang w:val="lt-LT"/>
        </w:rPr>
        <w:t xml:space="preserve">Gyventojų evakavimo ir laikino apgyvendinimo organizavimo Vilniaus miesto savivaldybėje tvarkos aprašas (toliau – Tvarkos aprašas) nustato gyventojų evakavimo ir laikino apgyvendinimo organizavimo Vilniaus miesto savivaldybėje (toliau – Savivaldybė) tvarką, gyventojų evakavimo organizavimo ir laikino apgyvendinimo procese dalyvaujančius subjektus, jų teises ir pareigas įvykio, gresiančio ar susidariusio ekstremaliojo įvykio ar gresiančios ar susidariusios ekstremaliosios situacijos metu ir (ar) įvedus karo padėtį. </w:t>
      </w:r>
    </w:p>
    <w:p w14:paraId="51A9D7C2" w14:textId="450BB991" w:rsidR="00EB6E26" w:rsidRPr="003341F0" w:rsidRDefault="00C43649" w:rsidP="00C43649">
      <w:pPr>
        <w:spacing w:line="276" w:lineRule="auto"/>
        <w:ind w:firstLine="567"/>
        <w:contextualSpacing/>
        <w:jc w:val="both"/>
        <w:rPr>
          <w:lang w:val="lt-LT"/>
        </w:rPr>
      </w:pPr>
      <w:r>
        <w:rPr>
          <w:lang w:val="lt-LT"/>
        </w:rPr>
        <w:t xml:space="preserve">2. </w:t>
      </w:r>
      <w:r w:rsidR="00EB6E26" w:rsidRPr="003341F0">
        <w:rPr>
          <w:lang w:val="lt-LT"/>
        </w:rPr>
        <w:t>Tvarkos apraše vartojamos sąvokos atitinka Lietuvos Respublikos krizių valdymo ir civilinės saugos įstatyme, Lietuvos Respublikos karo padėties įstatyme ir kituose krizių valdymą ir civilinę saugą reglamentuojančiuose teisės aktuose įtvirtintas sąvokas.</w:t>
      </w:r>
    </w:p>
    <w:p w14:paraId="7BC712A0" w14:textId="77777777" w:rsidR="00EB6E26" w:rsidRPr="00EB6E26" w:rsidRDefault="00EB6E26" w:rsidP="00EB6E26">
      <w:pPr>
        <w:spacing w:line="276" w:lineRule="auto"/>
        <w:ind w:firstLine="709"/>
        <w:jc w:val="both"/>
        <w:rPr>
          <w:lang w:val="lt-LT"/>
        </w:rPr>
      </w:pPr>
    </w:p>
    <w:p w14:paraId="1F228C92" w14:textId="77777777" w:rsidR="00EB6E26" w:rsidRPr="00EB6E26" w:rsidRDefault="00EB6E26" w:rsidP="003341F0">
      <w:pPr>
        <w:spacing w:line="276" w:lineRule="auto"/>
        <w:jc w:val="center"/>
        <w:rPr>
          <w:b/>
          <w:lang w:val="lt-LT"/>
        </w:rPr>
      </w:pPr>
      <w:r w:rsidRPr="00EB6E26">
        <w:rPr>
          <w:b/>
          <w:lang w:val="lt-LT"/>
        </w:rPr>
        <w:t>II SKYRIUS</w:t>
      </w:r>
    </w:p>
    <w:p w14:paraId="0B778E0A" w14:textId="77777777" w:rsidR="00EB6E26" w:rsidRPr="00EB6E26" w:rsidRDefault="00EB6E26" w:rsidP="003341F0">
      <w:pPr>
        <w:spacing w:line="276" w:lineRule="auto"/>
        <w:jc w:val="center"/>
        <w:rPr>
          <w:b/>
          <w:lang w:val="lt-LT"/>
        </w:rPr>
      </w:pPr>
      <w:r w:rsidRPr="00EB6E26">
        <w:rPr>
          <w:b/>
          <w:lang w:val="lt-LT"/>
        </w:rPr>
        <w:t xml:space="preserve"> GYVENTOJŲ EVAKAVIMO IR LAIKINO APGYVENDIMO ORGANIZAVIMO BŪDAI, VYKDYMAS IR SPRENDIMO PRIĖMIMAS</w:t>
      </w:r>
    </w:p>
    <w:p w14:paraId="0490D6AD" w14:textId="77777777" w:rsidR="00EB6E26" w:rsidRPr="00EB6E26" w:rsidRDefault="00EB6E26" w:rsidP="00EB6E26">
      <w:pPr>
        <w:spacing w:line="276" w:lineRule="auto"/>
        <w:rPr>
          <w:lang w:val="lt-LT"/>
        </w:rPr>
      </w:pPr>
    </w:p>
    <w:p w14:paraId="43885170" w14:textId="6D3FD6AB" w:rsidR="00EB6E26" w:rsidRPr="00EB6E26" w:rsidRDefault="00C43649" w:rsidP="00C43649">
      <w:pPr>
        <w:spacing w:line="276" w:lineRule="auto"/>
        <w:ind w:firstLine="567"/>
        <w:contextualSpacing/>
        <w:jc w:val="both"/>
        <w:rPr>
          <w:lang w:val="lt-LT"/>
        </w:rPr>
      </w:pPr>
      <w:bookmarkStart w:id="13" w:name="_Hlk136517989"/>
      <w:r>
        <w:rPr>
          <w:lang w:val="lt-LT"/>
        </w:rPr>
        <w:t xml:space="preserve">3. </w:t>
      </w:r>
      <w:r w:rsidR="00EB6E26" w:rsidRPr="00EB6E26">
        <w:rPr>
          <w:lang w:val="lt-LT"/>
        </w:rPr>
        <w:t>Gyventojų evakavimas vykdomas:</w:t>
      </w:r>
    </w:p>
    <w:p w14:paraId="5AA83F92" w14:textId="77777777" w:rsidR="003341F0" w:rsidRDefault="00EB6E26" w:rsidP="003341F0">
      <w:pPr>
        <w:numPr>
          <w:ilvl w:val="1"/>
          <w:numId w:val="2"/>
        </w:numPr>
        <w:spacing w:line="276" w:lineRule="auto"/>
        <w:ind w:left="0" w:firstLine="567"/>
        <w:contextualSpacing/>
        <w:jc w:val="both"/>
        <w:rPr>
          <w:lang w:val="lt-LT"/>
        </w:rPr>
      </w:pPr>
      <w:r w:rsidRPr="00EB6E26">
        <w:rPr>
          <w:lang w:val="lt-LT"/>
        </w:rPr>
        <w:t>Savivaldybės teritorijos ribose – Savivaldybės teritorijoje įvykusių įvykių, gresiančių ar susidariusių ekstremaliųjų įvykių, gresiančių ar susidariusių ekstremaliųjų situacijų atvejais;</w:t>
      </w:r>
    </w:p>
    <w:p w14:paraId="4090CB7C" w14:textId="77777777" w:rsidR="003341F0" w:rsidRDefault="00EB6E26" w:rsidP="003341F0">
      <w:pPr>
        <w:numPr>
          <w:ilvl w:val="1"/>
          <w:numId w:val="2"/>
        </w:numPr>
        <w:spacing w:line="276" w:lineRule="auto"/>
        <w:ind w:left="0" w:firstLine="567"/>
        <w:contextualSpacing/>
        <w:jc w:val="both"/>
        <w:rPr>
          <w:lang w:val="lt-LT"/>
        </w:rPr>
      </w:pPr>
      <w:r w:rsidRPr="003341F0">
        <w:rPr>
          <w:lang w:val="lt-LT"/>
        </w:rPr>
        <w:t>iš Savivaldybės į kitą (-</w:t>
      </w:r>
      <w:proofErr w:type="spellStart"/>
      <w:r w:rsidRPr="003341F0">
        <w:rPr>
          <w:lang w:val="lt-LT"/>
        </w:rPr>
        <w:t>as</w:t>
      </w:r>
      <w:proofErr w:type="spellEnd"/>
      <w:r w:rsidRPr="003341F0">
        <w:rPr>
          <w:lang w:val="lt-LT"/>
        </w:rPr>
        <w:t>) savivaldybę (-</w:t>
      </w:r>
      <w:proofErr w:type="spellStart"/>
      <w:r w:rsidRPr="003341F0">
        <w:rPr>
          <w:lang w:val="lt-LT"/>
        </w:rPr>
        <w:t>es</w:t>
      </w:r>
      <w:proofErr w:type="spellEnd"/>
      <w:r w:rsidRPr="003341F0">
        <w:rPr>
          <w:lang w:val="lt-LT"/>
        </w:rPr>
        <w:t xml:space="preserve">) – </w:t>
      </w:r>
      <w:bookmarkStart w:id="14" w:name="_Hlk128743115"/>
      <w:r w:rsidRPr="003341F0">
        <w:rPr>
          <w:lang w:val="lt-LT"/>
        </w:rPr>
        <w:t xml:space="preserve">Savivaldybės teritorijoje įvykusių įvykių, gresiančių ar susidariusių ekstremaliųjų įvykių, gresiančių ar susidariusių ekstremaliųjų situacijų atvejais, kai kyla pavojus gyventojų sveikatai ir gyvybei liekant Savivaldybėje, taip pat </w:t>
      </w:r>
      <w:bookmarkEnd w:id="14"/>
      <w:r w:rsidRPr="003341F0">
        <w:rPr>
          <w:lang w:val="lt-LT"/>
        </w:rPr>
        <w:t>Savivaldybėje įvedus karo padėtį arba valstybės lygio ekstremaliosios situacijos atveju;</w:t>
      </w:r>
    </w:p>
    <w:p w14:paraId="443A4182" w14:textId="77777777" w:rsidR="003341F0" w:rsidRDefault="00EB6E26" w:rsidP="003341F0">
      <w:pPr>
        <w:numPr>
          <w:ilvl w:val="1"/>
          <w:numId w:val="2"/>
        </w:numPr>
        <w:spacing w:line="276" w:lineRule="auto"/>
        <w:ind w:left="0" w:firstLine="567"/>
        <w:contextualSpacing/>
        <w:jc w:val="both"/>
        <w:rPr>
          <w:lang w:val="lt-LT"/>
        </w:rPr>
      </w:pPr>
      <w:r w:rsidRPr="003341F0">
        <w:rPr>
          <w:lang w:val="lt-LT"/>
        </w:rPr>
        <w:t>iš kitos (-ų) savivaldybės (-</w:t>
      </w:r>
      <w:proofErr w:type="spellStart"/>
      <w:r w:rsidRPr="003341F0">
        <w:rPr>
          <w:lang w:val="lt-LT"/>
        </w:rPr>
        <w:t>ių</w:t>
      </w:r>
      <w:proofErr w:type="spellEnd"/>
      <w:r w:rsidRPr="003341F0">
        <w:rPr>
          <w:lang w:val="lt-LT"/>
        </w:rPr>
        <w:t>) į Savivaldybę;</w:t>
      </w:r>
    </w:p>
    <w:p w14:paraId="686C01FD" w14:textId="331EFF4D" w:rsidR="00EB6E26" w:rsidRPr="003341F0" w:rsidRDefault="00EB6E26" w:rsidP="003341F0">
      <w:pPr>
        <w:numPr>
          <w:ilvl w:val="1"/>
          <w:numId w:val="2"/>
        </w:numPr>
        <w:spacing w:line="276" w:lineRule="auto"/>
        <w:ind w:left="0" w:firstLine="567"/>
        <w:contextualSpacing/>
        <w:jc w:val="both"/>
        <w:rPr>
          <w:lang w:val="lt-LT"/>
        </w:rPr>
      </w:pPr>
      <w:r w:rsidRPr="003341F0">
        <w:rPr>
          <w:lang w:val="lt-LT"/>
        </w:rPr>
        <w:t xml:space="preserve">Avarijos Baltarusijos atominėje elektrinėje atveju prireikus Lietuvos Respublikos Vyriausybės sprendimu gali būti vykdomas Savivaldybės gyventojų laikinas perkėlimas. </w:t>
      </w:r>
    </w:p>
    <w:bookmarkEnd w:id="13"/>
    <w:p w14:paraId="129547F1" w14:textId="77777777" w:rsidR="00EB6E26" w:rsidRPr="00EB6E26" w:rsidRDefault="00EB6E26" w:rsidP="00614F77">
      <w:pPr>
        <w:numPr>
          <w:ilvl w:val="0"/>
          <w:numId w:val="2"/>
        </w:numPr>
        <w:spacing w:line="276" w:lineRule="auto"/>
        <w:ind w:left="0" w:firstLine="567"/>
        <w:contextualSpacing/>
        <w:jc w:val="both"/>
        <w:rPr>
          <w:lang w:val="lt-LT"/>
        </w:rPr>
      </w:pPr>
      <w:r w:rsidRPr="00EB6E26">
        <w:rPr>
          <w:lang w:val="lt-LT"/>
        </w:rPr>
        <w:t>Atsižvelgdami į įvykio, gresiančio ar susidariusio ekstremaliojo įvykio, gresiančios ar susidariusios ekstremaliosios situacijos ar karo padėties atveju kylantį pavojų gyventojų gyvybei ar sveikatai, sprendimą evakuoti gyventojus priima:</w:t>
      </w:r>
    </w:p>
    <w:p w14:paraId="6D7C5DAC" w14:textId="77777777" w:rsidR="00614F77" w:rsidRDefault="00EB6E26" w:rsidP="00614F77">
      <w:pPr>
        <w:numPr>
          <w:ilvl w:val="1"/>
          <w:numId w:val="2"/>
        </w:numPr>
        <w:spacing w:line="276" w:lineRule="auto"/>
        <w:ind w:left="0" w:firstLine="567"/>
        <w:contextualSpacing/>
        <w:jc w:val="both"/>
        <w:rPr>
          <w:lang w:val="lt-LT"/>
        </w:rPr>
      </w:pPr>
      <w:r w:rsidRPr="00EB6E26">
        <w:rPr>
          <w:lang w:val="lt-LT"/>
        </w:rPr>
        <w:t>gelbėjimo darbų vadovas – kai kyla ar gali kilti grėsmė gyventojų gyvybei ar sveikatai;</w:t>
      </w:r>
    </w:p>
    <w:p w14:paraId="7F335870" w14:textId="0701DCB2" w:rsidR="00EB6E26" w:rsidRPr="00614F77" w:rsidRDefault="00EB6E26" w:rsidP="00614F77">
      <w:pPr>
        <w:numPr>
          <w:ilvl w:val="1"/>
          <w:numId w:val="2"/>
        </w:numPr>
        <w:spacing w:line="276" w:lineRule="auto"/>
        <w:ind w:left="0" w:firstLine="567"/>
        <w:contextualSpacing/>
        <w:jc w:val="both"/>
        <w:rPr>
          <w:lang w:val="lt-LT"/>
        </w:rPr>
      </w:pPr>
      <w:r w:rsidRPr="00614F77">
        <w:rPr>
          <w:lang w:val="lt-LT"/>
        </w:rPr>
        <w:t>Savivaldybės meras, kai:</w:t>
      </w:r>
    </w:p>
    <w:p w14:paraId="6FD4B965" w14:textId="77777777" w:rsidR="00EB6E26" w:rsidRPr="00EB6E26" w:rsidRDefault="00EB6E26" w:rsidP="00614F77">
      <w:pPr>
        <w:numPr>
          <w:ilvl w:val="2"/>
          <w:numId w:val="2"/>
        </w:numPr>
        <w:spacing w:line="276" w:lineRule="auto"/>
        <w:ind w:left="0" w:firstLine="567"/>
        <w:contextualSpacing/>
        <w:jc w:val="both"/>
        <w:rPr>
          <w:lang w:val="lt-LT"/>
        </w:rPr>
      </w:pPr>
      <w:r w:rsidRPr="00EB6E26">
        <w:rPr>
          <w:lang w:val="lt-LT"/>
        </w:rPr>
        <w:t>evakavimas vykdomas Savivaldybės teritorijos ribose;</w:t>
      </w:r>
    </w:p>
    <w:p w14:paraId="4ED94982" w14:textId="77777777" w:rsidR="00EB6E26" w:rsidRPr="00EB6E26" w:rsidRDefault="00EB6E26" w:rsidP="00614F77">
      <w:pPr>
        <w:numPr>
          <w:ilvl w:val="2"/>
          <w:numId w:val="2"/>
        </w:numPr>
        <w:spacing w:line="276" w:lineRule="auto"/>
        <w:ind w:left="0" w:firstLine="567"/>
        <w:contextualSpacing/>
        <w:jc w:val="both"/>
        <w:rPr>
          <w:lang w:val="lt-LT"/>
        </w:rPr>
      </w:pPr>
      <w:r w:rsidRPr="00EB6E26">
        <w:rPr>
          <w:lang w:val="lt-LT"/>
        </w:rPr>
        <w:t>evakavimas vykdomas į kitos (gretimos ir (ar) negretimos) savivaldybės teritoriją, suderinęs su evakuotus Savivaldybės gyventojus priimančios savivaldybės administracijos direktoriumi ir Priešgaisrinės apsaugos ir gebėjimo departamentu prie Vidaus reikalų ministerijos (toliau – Departamentas);</w:t>
      </w:r>
    </w:p>
    <w:p w14:paraId="00E5D6C6" w14:textId="77777777" w:rsidR="00EB6E26" w:rsidRPr="00EB6E26" w:rsidRDefault="00EB6E26" w:rsidP="00614F77">
      <w:pPr>
        <w:spacing w:line="276" w:lineRule="auto"/>
        <w:ind w:firstLine="567"/>
        <w:jc w:val="both"/>
        <w:rPr>
          <w:lang w:val="lt-LT"/>
        </w:rPr>
      </w:pPr>
      <w:r w:rsidRPr="00EB6E26">
        <w:rPr>
          <w:lang w:val="lt-LT"/>
        </w:rPr>
        <w:lastRenderedPageBreak/>
        <w:t>4.3. Lietuvos Respublikos Vyriausybė – įvedus karo padėtį ar paskelbus valstybės lygio ekstremaliąją situaciją.</w:t>
      </w:r>
    </w:p>
    <w:p w14:paraId="0C6D158B" w14:textId="77777777" w:rsidR="00EB6E26" w:rsidRPr="00EB6E26" w:rsidRDefault="00EB6E26" w:rsidP="00614F77">
      <w:pPr>
        <w:numPr>
          <w:ilvl w:val="0"/>
          <w:numId w:val="2"/>
        </w:numPr>
        <w:spacing w:line="276" w:lineRule="auto"/>
        <w:ind w:left="0" w:firstLine="567"/>
        <w:contextualSpacing/>
        <w:jc w:val="both"/>
        <w:rPr>
          <w:lang w:val="lt-LT"/>
        </w:rPr>
      </w:pPr>
      <w:r w:rsidRPr="00EB6E26">
        <w:rPr>
          <w:lang w:val="lt-LT"/>
        </w:rPr>
        <w:t>Evakuoti gyventojai Savivaldybėje apgyvendinami:</w:t>
      </w:r>
    </w:p>
    <w:p w14:paraId="4FE01E08" w14:textId="77777777" w:rsidR="00EB6E26" w:rsidRPr="00EB6E26" w:rsidRDefault="00EB6E26" w:rsidP="00614F77">
      <w:pPr>
        <w:numPr>
          <w:ilvl w:val="1"/>
          <w:numId w:val="2"/>
        </w:numPr>
        <w:spacing w:line="276" w:lineRule="auto"/>
        <w:ind w:left="0" w:firstLine="567"/>
        <w:contextualSpacing/>
        <w:jc w:val="both"/>
        <w:rPr>
          <w:lang w:val="lt-LT"/>
        </w:rPr>
      </w:pPr>
      <w:r w:rsidRPr="00EB6E26">
        <w:rPr>
          <w:lang w:val="lt-LT"/>
        </w:rPr>
        <w:t>Savivaldybėje esančiuose kolektyvinės apsaugos statiniuose;</w:t>
      </w:r>
    </w:p>
    <w:p w14:paraId="70D741F3" w14:textId="77777777" w:rsidR="00614F77" w:rsidRDefault="00EB6E26" w:rsidP="00614F77">
      <w:pPr>
        <w:numPr>
          <w:ilvl w:val="1"/>
          <w:numId w:val="2"/>
        </w:numPr>
        <w:spacing w:line="276" w:lineRule="auto"/>
        <w:ind w:left="0" w:firstLine="567"/>
        <w:contextualSpacing/>
        <w:jc w:val="both"/>
        <w:rPr>
          <w:lang w:val="lt-LT"/>
        </w:rPr>
      </w:pPr>
      <w:r w:rsidRPr="00EB6E26">
        <w:rPr>
          <w:lang w:val="lt-LT"/>
        </w:rPr>
        <w:t>Savivaldybėje esančiose kitose gyventojų apgyvendinimui pritaikytose patalpose, dėl kurių panaudojimo laikinam evakuotų gyventojų apgyvendinimui Savivaldybės administracija su jų savininkais ar valdytojais sudariusi sutartis, tarpusavio pagalbos susitarimus ar tarpusavio pagalbos planus;</w:t>
      </w:r>
    </w:p>
    <w:p w14:paraId="176C6574" w14:textId="7609CBAA" w:rsidR="00EB6E26" w:rsidRPr="00614F77" w:rsidRDefault="00EB6E26" w:rsidP="00614F77">
      <w:pPr>
        <w:numPr>
          <w:ilvl w:val="1"/>
          <w:numId w:val="2"/>
        </w:numPr>
        <w:spacing w:line="276" w:lineRule="auto"/>
        <w:ind w:left="0" w:firstLine="567"/>
        <w:contextualSpacing/>
        <w:jc w:val="both"/>
        <w:rPr>
          <w:lang w:val="lt-LT"/>
        </w:rPr>
      </w:pPr>
      <w:r w:rsidRPr="00614F77">
        <w:rPr>
          <w:lang w:val="lt-LT"/>
        </w:rPr>
        <w:t>kitose, Tvarkos aprašo 5.1 ir 5.2 papunkčiuose nenurodytose, Savivaldybės teritorijoje esančiose vietose, kurios gali būti pritaikytos laikinam evakuotų gyventojų apgyvendinimui.</w:t>
      </w:r>
    </w:p>
    <w:p w14:paraId="347CE124" w14:textId="77777777" w:rsidR="00EB6E26" w:rsidRPr="00EB6E26" w:rsidRDefault="00EB6E26" w:rsidP="00EB6E26">
      <w:pPr>
        <w:spacing w:line="276" w:lineRule="auto"/>
        <w:jc w:val="both"/>
        <w:rPr>
          <w:lang w:val="lt-LT"/>
        </w:rPr>
      </w:pPr>
    </w:p>
    <w:p w14:paraId="35D5FF4A" w14:textId="77777777" w:rsidR="00EB6E26" w:rsidRPr="00EB6E26" w:rsidRDefault="00EB6E26" w:rsidP="00EB6E26">
      <w:pPr>
        <w:spacing w:line="276" w:lineRule="auto"/>
        <w:ind w:firstLine="709"/>
        <w:jc w:val="center"/>
        <w:rPr>
          <w:b/>
          <w:bCs/>
          <w:lang w:val="lt-LT"/>
        </w:rPr>
      </w:pPr>
      <w:r w:rsidRPr="00EB6E26">
        <w:rPr>
          <w:b/>
          <w:bCs/>
          <w:lang w:val="lt-LT"/>
        </w:rPr>
        <w:t>III SKYRIUS</w:t>
      </w:r>
    </w:p>
    <w:p w14:paraId="6DAF9239" w14:textId="77777777" w:rsidR="00EB6E26" w:rsidRPr="00EB6E26" w:rsidRDefault="00EB6E26" w:rsidP="00EB6E26">
      <w:pPr>
        <w:spacing w:line="276" w:lineRule="auto"/>
        <w:ind w:firstLine="709"/>
        <w:jc w:val="center"/>
        <w:rPr>
          <w:b/>
          <w:lang w:val="lt-LT"/>
        </w:rPr>
      </w:pPr>
      <w:r w:rsidRPr="00EB6E26">
        <w:rPr>
          <w:b/>
          <w:lang w:val="lt-LT"/>
        </w:rPr>
        <w:t>GYVENTOJŲ EVAKAVIMO ORGANIZAVIMO METU VEIKIANTYS SUBJEKTAI IR JŲ FUNKCIJOS</w:t>
      </w:r>
    </w:p>
    <w:p w14:paraId="03897478" w14:textId="77777777" w:rsidR="00EB6E26" w:rsidRPr="00EB6E26" w:rsidRDefault="00EB6E26" w:rsidP="00EB6E26">
      <w:pPr>
        <w:spacing w:line="276" w:lineRule="auto"/>
        <w:jc w:val="both"/>
        <w:rPr>
          <w:lang w:val="lt-LT"/>
        </w:rPr>
      </w:pPr>
    </w:p>
    <w:p w14:paraId="4B45D877" w14:textId="5B7BE99D" w:rsidR="00EB6E26" w:rsidRPr="00EB6E26" w:rsidRDefault="00EF3D09" w:rsidP="008E4C9E">
      <w:pPr>
        <w:spacing w:line="276" w:lineRule="auto"/>
        <w:ind w:firstLine="567"/>
        <w:contextualSpacing/>
        <w:jc w:val="both"/>
        <w:rPr>
          <w:lang w:val="lt-LT"/>
        </w:rPr>
      </w:pPr>
      <w:r>
        <w:rPr>
          <w:lang w:val="lt-LT"/>
        </w:rPr>
        <w:t xml:space="preserve">6. </w:t>
      </w:r>
      <w:r w:rsidR="00EB6E26" w:rsidRPr="00EB6E26">
        <w:rPr>
          <w:lang w:val="lt-LT"/>
        </w:rPr>
        <w:t>Gyventojų evakavimo ir (ar) laikino apgyvendinimo Savivaldybės teritorijoje ar už jos ribų organizavimo atveju Savivaldybėje pagal poreikį aktyvuojami:</w:t>
      </w:r>
    </w:p>
    <w:p w14:paraId="2549F9BE" w14:textId="77777777" w:rsidR="008E4C9E" w:rsidRDefault="008E4C9E" w:rsidP="008E4C9E">
      <w:pPr>
        <w:spacing w:line="276" w:lineRule="auto"/>
        <w:ind w:firstLine="567"/>
        <w:contextualSpacing/>
        <w:jc w:val="both"/>
        <w:rPr>
          <w:lang w:val="lt-LT"/>
        </w:rPr>
      </w:pPr>
      <w:r>
        <w:rPr>
          <w:lang w:val="lt-LT"/>
        </w:rPr>
        <w:t xml:space="preserve">6.1. </w:t>
      </w:r>
      <w:r w:rsidR="00EB6E26" w:rsidRPr="00EB6E26">
        <w:rPr>
          <w:lang w:val="lt-LT"/>
        </w:rPr>
        <w:t>Vilniaus miesto savivaldybės ekstremaliųjų situacijų operacijų centras (toliau – Operacijų centras);</w:t>
      </w:r>
    </w:p>
    <w:p w14:paraId="56DF0939" w14:textId="77777777" w:rsidR="008E4C9E" w:rsidRDefault="008E4C9E" w:rsidP="008E4C9E">
      <w:pPr>
        <w:spacing w:line="276" w:lineRule="auto"/>
        <w:ind w:firstLine="567"/>
        <w:contextualSpacing/>
        <w:jc w:val="both"/>
        <w:rPr>
          <w:lang w:val="lt-LT"/>
        </w:rPr>
      </w:pPr>
      <w:r>
        <w:rPr>
          <w:lang w:val="lt-LT"/>
        </w:rPr>
        <w:t xml:space="preserve">6.2. </w:t>
      </w:r>
      <w:r w:rsidR="00EB6E26" w:rsidRPr="00EB6E26">
        <w:rPr>
          <w:lang w:val="lt-LT"/>
        </w:rPr>
        <w:t>gyventojų evakavimo surinkimo punktai;</w:t>
      </w:r>
    </w:p>
    <w:p w14:paraId="2CEBCB0F" w14:textId="77777777" w:rsidR="008E4C9E" w:rsidRDefault="008E4C9E" w:rsidP="008E4C9E">
      <w:pPr>
        <w:spacing w:line="276" w:lineRule="auto"/>
        <w:ind w:firstLine="567"/>
        <w:contextualSpacing/>
        <w:jc w:val="both"/>
        <w:rPr>
          <w:lang w:val="lt-LT"/>
        </w:rPr>
      </w:pPr>
      <w:r>
        <w:rPr>
          <w:lang w:val="lt-LT"/>
        </w:rPr>
        <w:t xml:space="preserve">6.3. </w:t>
      </w:r>
      <w:r w:rsidR="00EB6E26" w:rsidRPr="00EB6E26">
        <w:rPr>
          <w:lang w:val="lt-LT"/>
        </w:rPr>
        <w:t>tarpiniai gyventojų evakavimo punktai;</w:t>
      </w:r>
    </w:p>
    <w:p w14:paraId="0C4BF092" w14:textId="77777777" w:rsidR="008E4C9E" w:rsidRDefault="008E4C9E" w:rsidP="008E4C9E">
      <w:pPr>
        <w:spacing w:line="276" w:lineRule="auto"/>
        <w:ind w:firstLine="567"/>
        <w:contextualSpacing/>
        <w:jc w:val="both"/>
        <w:rPr>
          <w:lang w:val="lt-LT"/>
        </w:rPr>
      </w:pPr>
      <w:r>
        <w:rPr>
          <w:lang w:val="lt-LT"/>
        </w:rPr>
        <w:t xml:space="preserve">6.4. </w:t>
      </w:r>
      <w:r w:rsidR="00EB6E26" w:rsidRPr="00EB6E26">
        <w:rPr>
          <w:lang w:val="lt-LT"/>
        </w:rPr>
        <w:t>evakuotų gyventojų priėmimo punktai;</w:t>
      </w:r>
    </w:p>
    <w:p w14:paraId="390065EF" w14:textId="4F314BE2" w:rsidR="00EB6E26" w:rsidRPr="00EB6E26" w:rsidRDefault="008E4C9E" w:rsidP="008E4C9E">
      <w:pPr>
        <w:spacing w:line="276" w:lineRule="auto"/>
        <w:ind w:firstLine="567"/>
        <w:contextualSpacing/>
        <w:jc w:val="both"/>
        <w:rPr>
          <w:lang w:val="lt-LT"/>
        </w:rPr>
      </w:pPr>
      <w:r>
        <w:rPr>
          <w:lang w:val="lt-LT"/>
        </w:rPr>
        <w:t xml:space="preserve">6.5. </w:t>
      </w:r>
      <w:r w:rsidR="00EB6E26" w:rsidRPr="00EB6E26">
        <w:rPr>
          <w:lang w:val="lt-LT"/>
        </w:rPr>
        <w:t>Tvarkos aprašo 5 punkte nurodyti subjektai.</w:t>
      </w:r>
    </w:p>
    <w:p w14:paraId="5F53501F" w14:textId="354A903C" w:rsidR="00EB6E26" w:rsidRPr="00EB6E26" w:rsidRDefault="008E4C9E" w:rsidP="008E4C9E">
      <w:pPr>
        <w:spacing w:line="276" w:lineRule="auto"/>
        <w:ind w:firstLine="567"/>
        <w:contextualSpacing/>
        <w:jc w:val="both"/>
        <w:rPr>
          <w:lang w:val="lt-LT"/>
        </w:rPr>
      </w:pPr>
      <w:r>
        <w:rPr>
          <w:lang w:val="lt-LT"/>
        </w:rPr>
        <w:t xml:space="preserve">7. </w:t>
      </w:r>
      <w:r w:rsidR="00EB6E26" w:rsidRPr="00EB6E26">
        <w:rPr>
          <w:lang w:val="lt-LT"/>
        </w:rPr>
        <w:t>Tvarkos aprašo 6.2–6.5 papunkčiuose nurodyti subjektai gali būti aktyvuojami atsižvelgiant į susidariusios situacijos pobūdį:</w:t>
      </w:r>
    </w:p>
    <w:p w14:paraId="43AB8D34" w14:textId="77777777" w:rsidR="00FB1B8F" w:rsidRDefault="00FB1B8F" w:rsidP="00FB1B8F">
      <w:pPr>
        <w:spacing w:line="276" w:lineRule="auto"/>
        <w:ind w:firstLine="567"/>
        <w:contextualSpacing/>
        <w:jc w:val="both"/>
        <w:rPr>
          <w:lang w:val="lt-LT"/>
        </w:rPr>
      </w:pPr>
      <w:r>
        <w:rPr>
          <w:lang w:val="lt-LT"/>
        </w:rPr>
        <w:t xml:space="preserve">7.1. </w:t>
      </w:r>
      <w:r w:rsidR="00EB6E26" w:rsidRPr="00EB6E26">
        <w:rPr>
          <w:lang w:val="lt-LT"/>
        </w:rPr>
        <w:t>Tvarkos aprašo 6.2, 6.4 ir 6.5 papunkčiuose nurodyti subjektai – Tvarkos aprašo 3.1 papunktyje nurodytu atveju;</w:t>
      </w:r>
    </w:p>
    <w:p w14:paraId="0C0F9AC0" w14:textId="77777777" w:rsidR="00FB1B8F" w:rsidRDefault="00FB1B8F" w:rsidP="00FB1B8F">
      <w:pPr>
        <w:spacing w:line="276" w:lineRule="auto"/>
        <w:ind w:firstLine="567"/>
        <w:contextualSpacing/>
        <w:jc w:val="both"/>
        <w:rPr>
          <w:lang w:val="lt-LT"/>
        </w:rPr>
      </w:pPr>
      <w:r>
        <w:rPr>
          <w:lang w:val="lt-LT"/>
        </w:rPr>
        <w:t xml:space="preserve">7.2. </w:t>
      </w:r>
      <w:r w:rsidR="00EB6E26" w:rsidRPr="00614F77">
        <w:rPr>
          <w:lang w:val="lt-LT"/>
        </w:rPr>
        <w:t>Tvarkos aprašo 6.2, 6.3 ir 6.5 papunkčiuose nurodyti subjektai – Tvarkos aprašo 3.2 ir 4.4 papunktyje nurodytu atveju;</w:t>
      </w:r>
    </w:p>
    <w:p w14:paraId="7D977AB0" w14:textId="77BEA745" w:rsidR="00614F77" w:rsidRDefault="00FB1B8F" w:rsidP="00FB1B8F">
      <w:pPr>
        <w:spacing w:line="276" w:lineRule="auto"/>
        <w:ind w:firstLine="567"/>
        <w:contextualSpacing/>
        <w:jc w:val="both"/>
        <w:rPr>
          <w:lang w:val="lt-LT"/>
        </w:rPr>
      </w:pPr>
      <w:r>
        <w:rPr>
          <w:lang w:val="lt-LT"/>
        </w:rPr>
        <w:t xml:space="preserve">7.3. </w:t>
      </w:r>
      <w:r w:rsidR="00EB6E26" w:rsidRPr="00614F77">
        <w:rPr>
          <w:lang w:val="lt-LT"/>
        </w:rPr>
        <w:t>Tvarkos aprašo 6.3–6.5 papunkčiuose nurodyti subjektai – Tvarkos aprašo 3.3 papunktyje nurodytu atveju.</w:t>
      </w:r>
    </w:p>
    <w:p w14:paraId="3AC1FBAA" w14:textId="606DD417" w:rsidR="00EB6E26" w:rsidRPr="00614F77" w:rsidRDefault="00614F77" w:rsidP="00614F77">
      <w:pPr>
        <w:spacing w:line="276" w:lineRule="auto"/>
        <w:ind w:firstLine="709"/>
        <w:contextualSpacing/>
        <w:jc w:val="both"/>
        <w:rPr>
          <w:lang w:val="lt-LT"/>
        </w:rPr>
      </w:pPr>
      <w:r>
        <w:rPr>
          <w:lang w:val="lt-LT"/>
        </w:rPr>
        <w:t xml:space="preserve">8. </w:t>
      </w:r>
      <w:r w:rsidR="00EB6E26" w:rsidRPr="00614F77">
        <w:rPr>
          <w:lang w:val="lt-LT"/>
        </w:rPr>
        <w:t>Kai Savivaldybės gyventojai evakuojami į kitą savivaldybę, gyventojų evakavimą organizuoja Operacijų centras, o gyventojų priėmimą, laikinų apgyvendinimo patalpų ir būtiniausių paslaugų jiems suteikimą – savivaldybės, į kurią evakuojami gyventojai, ekstremaliųjų situacijų operacijų centras arba evakavimas organizuojamas savivaldybių vadovų sudarytuose susitarimuose nustatyta tvarka.</w:t>
      </w:r>
    </w:p>
    <w:p w14:paraId="3EE069CC" w14:textId="77777777" w:rsidR="00EB6E26" w:rsidRPr="00EB6E26" w:rsidRDefault="00EB6E26" w:rsidP="00EB6E26">
      <w:pPr>
        <w:tabs>
          <w:tab w:val="left" w:pos="2910"/>
        </w:tabs>
        <w:spacing w:line="276" w:lineRule="auto"/>
        <w:ind w:firstLine="709"/>
        <w:jc w:val="both"/>
        <w:rPr>
          <w:lang w:val="lt-LT"/>
        </w:rPr>
      </w:pPr>
      <w:r w:rsidRPr="00EB6E26">
        <w:rPr>
          <w:lang w:val="lt-LT"/>
        </w:rPr>
        <w:t>9. Įvykio, ekstremaliojo įvykio ar ekstremaliosios situacijos atveju kilus poreikiui evakuoti ir (ar) laikinai apgyvendinti evakuotus gyventojus, Savivaldybės mero potvarkiu skiriamas (-i) asmuo (-</w:t>
      </w:r>
      <w:proofErr w:type="spellStart"/>
      <w:r w:rsidRPr="00EB6E26">
        <w:rPr>
          <w:lang w:val="lt-LT"/>
        </w:rPr>
        <w:t>enys</w:t>
      </w:r>
      <w:proofErr w:type="spellEnd"/>
      <w:r w:rsidRPr="00EB6E26">
        <w:rPr>
          <w:lang w:val="lt-LT"/>
        </w:rPr>
        <w:t>), atsakingas (-i) už informacijos priėmimą ir teikimą Nacionaliniam krizių valdymo centrui ir Departamentui (toliau – atsakingas asmuo), kreipiasi į Operacijų centro vadovą, siūlydamas aktyvuoti Operacijų centrą. Sprendimą dėl Operacijų centro aktyvavimo priima Operacijų centro vadovas arba, gavęs atsakingo asmens kreipimąsi, Operacijų centro vadovas kreipiasi į Savivaldybės merą, kuris priima sprendimą dėl Operacijų centro aktyvavimo.</w:t>
      </w:r>
    </w:p>
    <w:p w14:paraId="42478410" w14:textId="77777777" w:rsidR="00EB6E26" w:rsidRPr="00EB6E26" w:rsidRDefault="00EB6E26" w:rsidP="00EB6E26">
      <w:pPr>
        <w:tabs>
          <w:tab w:val="left" w:pos="2910"/>
        </w:tabs>
        <w:spacing w:line="276" w:lineRule="auto"/>
        <w:ind w:firstLine="709"/>
        <w:jc w:val="both"/>
        <w:rPr>
          <w:lang w:val="lt-LT"/>
        </w:rPr>
      </w:pPr>
      <w:r w:rsidRPr="00EB6E26">
        <w:rPr>
          <w:lang w:val="lt-LT"/>
        </w:rPr>
        <w:t>10. Operacijų centras, organizuodamas gyventojų evakavimą ir (ar) evakuotų gyventojų laikiną apgyvendinimą, vykdo šias funkcijas:</w:t>
      </w:r>
    </w:p>
    <w:p w14:paraId="4CA22231" w14:textId="77777777" w:rsidR="00EB6E26" w:rsidRPr="00EB6E26" w:rsidRDefault="00EB6E26" w:rsidP="00EB6E26">
      <w:pPr>
        <w:shd w:val="clear" w:color="auto" w:fill="FFFFFF" w:themeFill="background1"/>
        <w:spacing w:line="276" w:lineRule="auto"/>
        <w:ind w:firstLine="709"/>
        <w:jc w:val="both"/>
        <w:rPr>
          <w:lang w:val="lt-LT"/>
        </w:rPr>
      </w:pPr>
      <w:r w:rsidRPr="00EB6E26">
        <w:rPr>
          <w:lang w:val="lt-LT"/>
        </w:rPr>
        <w:lastRenderedPageBreak/>
        <w:t>10.1.</w:t>
      </w:r>
      <w:r w:rsidRPr="00EB6E26">
        <w:rPr>
          <w:color w:val="000000"/>
          <w:lang w:val="lt-LT"/>
        </w:rPr>
        <w:t xml:space="preserve"> teikia informaciją apie evakavimą gyventojams ir su evakavimu susijusioms valstybės ir Savivaldybės institucijoms ir įstaigoms, kitoms įstaigoms, ūkio subjektams ir veiklos vykdytojams;</w:t>
      </w:r>
    </w:p>
    <w:p w14:paraId="03069D7A" w14:textId="77777777" w:rsidR="00EB6E26" w:rsidRPr="00EB6E26" w:rsidRDefault="00EB6E26" w:rsidP="00EB6E26">
      <w:pPr>
        <w:shd w:val="clear" w:color="auto" w:fill="FFFFFF" w:themeFill="background1"/>
        <w:spacing w:line="276" w:lineRule="auto"/>
        <w:ind w:firstLine="709"/>
        <w:jc w:val="both"/>
        <w:rPr>
          <w:lang w:val="lt-LT"/>
        </w:rPr>
      </w:pPr>
      <w:bookmarkStart w:id="15" w:name="_Hlk128658745"/>
      <w:r w:rsidRPr="00EB6E26">
        <w:rPr>
          <w:lang w:val="lt-LT"/>
        </w:rPr>
        <w:t>10.2. nustato gyventojų evakavimo kryptis ir maršrutus bei organizuoja eismo reguliavimą juose;</w:t>
      </w:r>
    </w:p>
    <w:p w14:paraId="2FD40579" w14:textId="77777777" w:rsidR="00EB6E26" w:rsidRPr="00EB6E26" w:rsidRDefault="00EB6E26" w:rsidP="00EB6E26">
      <w:pPr>
        <w:shd w:val="clear" w:color="auto" w:fill="FFFFFF" w:themeFill="background1"/>
        <w:spacing w:line="276" w:lineRule="auto"/>
        <w:ind w:firstLine="709"/>
        <w:jc w:val="both"/>
        <w:rPr>
          <w:lang w:val="lt-LT"/>
        </w:rPr>
      </w:pPr>
      <w:r w:rsidRPr="00EB6E26">
        <w:rPr>
          <w:lang w:val="lt-LT"/>
        </w:rPr>
        <w:t xml:space="preserve">10.3. organizuoja evakuotų </w:t>
      </w:r>
      <w:r w:rsidRPr="00EB6E26">
        <w:rPr>
          <w:color w:val="000000"/>
          <w:lang w:val="lt-LT"/>
        </w:rPr>
        <w:t>gyventojų priėmimą, stacionarių ar laikinų gyvenamųjų patalpų laikiną suteikimą ir </w:t>
      </w:r>
      <w:r w:rsidRPr="00EB6E26">
        <w:rPr>
          <w:lang w:val="lt-LT"/>
        </w:rPr>
        <w:t>gyvybiškai būtinų paslaugų – aprūpinimą maistu, geriamuoju vandeniu, medikamentais, švariais drabužiais, pirmosios ir skubiosios medicinos pagalbos ir kitų paslaugų – suteikimą, nutrauktų komunalinių paslaugų teikimo atnaujinimą;</w:t>
      </w:r>
    </w:p>
    <w:p w14:paraId="73E2B69E" w14:textId="77777777" w:rsidR="00EB6E26" w:rsidRPr="00EB6E26" w:rsidRDefault="00EB6E26" w:rsidP="00EB6E26">
      <w:pPr>
        <w:shd w:val="clear" w:color="auto" w:fill="FFFFFF" w:themeFill="background1"/>
        <w:spacing w:line="276" w:lineRule="auto"/>
        <w:ind w:firstLine="709"/>
        <w:jc w:val="both"/>
        <w:rPr>
          <w:lang w:val="lt-LT"/>
        </w:rPr>
      </w:pPr>
      <w:r w:rsidRPr="00EB6E26">
        <w:rPr>
          <w:lang w:val="lt-LT"/>
        </w:rPr>
        <w:t>10.4. pagal poreikį aktyvuoja Tvarkos aprašo 6.2–6.5 papunkčiuose nurodytus subjektus, koordinuoja jų veiklą ir organizuoja evakuotų gyventojų registravimą;</w:t>
      </w:r>
    </w:p>
    <w:p w14:paraId="5B84BD10" w14:textId="77777777" w:rsidR="00EB6E26" w:rsidRPr="00EB6E26" w:rsidRDefault="00EB6E26" w:rsidP="00EB6E26">
      <w:pPr>
        <w:shd w:val="clear" w:color="auto" w:fill="FFFFFF" w:themeFill="background1"/>
        <w:spacing w:line="276" w:lineRule="auto"/>
        <w:ind w:firstLine="709"/>
        <w:jc w:val="both"/>
        <w:rPr>
          <w:lang w:val="lt-LT"/>
        </w:rPr>
      </w:pPr>
      <w:r w:rsidRPr="00EB6E26">
        <w:rPr>
          <w:lang w:val="lt-LT"/>
        </w:rPr>
        <w:t xml:space="preserve">10.5. organizuoja ir koordinuoja Savivaldybei pavaldžių socialinių globos įstaigų ir kitoms  socialiai jautrioms grupėms priskiriamų gyventojų evakavimą; </w:t>
      </w:r>
    </w:p>
    <w:p w14:paraId="0E55FDC9" w14:textId="77777777" w:rsidR="00EB6E26" w:rsidRPr="00EB6E26" w:rsidRDefault="00EB6E26" w:rsidP="00EB6E26">
      <w:pPr>
        <w:shd w:val="clear" w:color="auto" w:fill="FFFFFF" w:themeFill="background1"/>
        <w:spacing w:line="276" w:lineRule="auto"/>
        <w:ind w:firstLine="709"/>
        <w:jc w:val="both"/>
        <w:rPr>
          <w:lang w:val="lt-LT"/>
        </w:rPr>
      </w:pPr>
      <w:r w:rsidRPr="00EB6E26">
        <w:rPr>
          <w:lang w:val="lt-LT"/>
        </w:rPr>
        <w:t xml:space="preserve">10.6. </w:t>
      </w:r>
      <w:r w:rsidRPr="00EB6E26">
        <w:rPr>
          <w:color w:val="000000"/>
          <w:lang w:val="lt-LT"/>
        </w:rPr>
        <w:t>organizuoja aprūpinimą transporto priemonėmis, reikalingomis gyventojams evakuoti, transporto priemonių paskirstymą gyventojų surinkimo punktams, šių transporto priemonių ir (ar) pėsčiųjų kolonų palydą, apsaugą;</w:t>
      </w:r>
    </w:p>
    <w:p w14:paraId="13F5BBDF" w14:textId="77777777" w:rsidR="00EB6E26" w:rsidRPr="00EB6E26" w:rsidRDefault="00EB6E26" w:rsidP="00EB6E26">
      <w:pPr>
        <w:shd w:val="clear" w:color="auto" w:fill="FFFFFF" w:themeFill="background1"/>
        <w:spacing w:line="276" w:lineRule="auto"/>
        <w:ind w:firstLine="709"/>
        <w:jc w:val="both"/>
        <w:rPr>
          <w:lang w:val="lt-LT"/>
        </w:rPr>
      </w:pPr>
      <w:r w:rsidRPr="00EB6E26">
        <w:rPr>
          <w:lang w:val="lt-LT"/>
        </w:rPr>
        <w:t xml:space="preserve">10.7. organizuoja </w:t>
      </w:r>
      <w:r w:rsidRPr="00EB6E26">
        <w:rPr>
          <w:color w:val="000000"/>
          <w:lang w:val="lt-LT"/>
        </w:rPr>
        <w:t>pagalbinės technikos, būtinos sklandžiam judėjimui užtikrinti (sugedusioms transporto priemonėms patraukti nuo važiuojamosios kelio dalies, kurui papildyti ar kitos), telkimą gyventojų evakavimo maršrutuose;</w:t>
      </w:r>
    </w:p>
    <w:p w14:paraId="55352829" w14:textId="77777777" w:rsidR="00EB6E26" w:rsidRPr="00EB6E26" w:rsidRDefault="00EB6E26" w:rsidP="00EB6E26">
      <w:pPr>
        <w:shd w:val="clear" w:color="auto" w:fill="FFFFFF" w:themeFill="background1"/>
        <w:spacing w:line="276" w:lineRule="auto"/>
        <w:ind w:firstLine="709"/>
        <w:jc w:val="both"/>
        <w:rPr>
          <w:lang w:val="lt-LT"/>
        </w:rPr>
      </w:pPr>
      <w:r w:rsidRPr="00EB6E26">
        <w:rPr>
          <w:lang w:val="lt-LT"/>
        </w:rPr>
        <w:t>10.8. organizuoja evakavimo metu pasimetusių asmenų paiešką;</w:t>
      </w:r>
    </w:p>
    <w:p w14:paraId="7352980A" w14:textId="77777777" w:rsidR="00EB6E26" w:rsidRPr="00EB6E26" w:rsidRDefault="00EB6E26" w:rsidP="00EB6E26">
      <w:pPr>
        <w:spacing w:line="276" w:lineRule="auto"/>
        <w:ind w:firstLine="709"/>
        <w:jc w:val="both"/>
        <w:rPr>
          <w:lang w:val="lt-LT"/>
        </w:rPr>
      </w:pPr>
      <w:r w:rsidRPr="00EB6E26">
        <w:rPr>
          <w:lang w:val="lt-LT"/>
        </w:rPr>
        <w:t>10.9. renka ir apibendrina informaciją apie evakavimo metu kylančias problemas, evakavimui ir laikinam apgyvendinimui vykdyti reikalingą informaciją ir perduoda (teikia) ją suinteresuotiems subjektams;</w:t>
      </w:r>
    </w:p>
    <w:p w14:paraId="429FAE18" w14:textId="77777777" w:rsidR="00EB6E26" w:rsidRPr="00EB6E26" w:rsidRDefault="00EB6E26" w:rsidP="00EB6E26">
      <w:pPr>
        <w:spacing w:line="276" w:lineRule="auto"/>
        <w:ind w:firstLine="709"/>
        <w:jc w:val="both"/>
        <w:rPr>
          <w:lang w:val="lt-LT"/>
        </w:rPr>
      </w:pPr>
      <w:r w:rsidRPr="00EB6E26">
        <w:rPr>
          <w:lang w:val="lt-LT"/>
        </w:rPr>
        <w:t>10.10. keičiasi informacija su kitais ekstremaliosios situacijos metu aktyvuotais operacijų centrais ir civilinės saugos sistemos subjektais;</w:t>
      </w:r>
    </w:p>
    <w:p w14:paraId="02E6AF4E" w14:textId="77777777" w:rsidR="00EB6E26" w:rsidRPr="00EB6E26" w:rsidRDefault="00EB6E26" w:rsidP="00EB6E26">
      <w:pPr>
        <w:spacing w:line="276" w:lineRule="auto"/>
        <w:ind w:firstLine="709"/>
        <w:jc w:val="both"/>
        <w:rPr>
          <w:lang w:val="lt-LT"/>
        </w:rPr>
      </w:pPr>
      <w:r w:rsidRPr="00EB6E26">
        <w:rPr>
          <w:lang w:val="lt-LT"/>
        </w:rPr>
        <w:t>10.11. organizuoja būtinas užduotis;</w:t>
      </w:r>
    </w:p>
    <w:p w14:paraId="66DFFBFB" w14:textId="77777777" w:rsidR="00EB6E26" w:rsidRPr="00EB6E26" w:rsidRDefault="00EB6E26" w:rsidP="00EB6E26">
      <w:pPr>
        <w:shd w:val="clear" w:color="auto" w:fill="FFFFFF" w:themeFill="background1"/>
        <w:spacing w:line="276" w:lineRule="auto"/>
        <w:ind w:firstLine="709"/>
        <w:jc w:val="both"/>
        <w:rPr>
          <w:lang w:val="lt-LT"/>
        </w:rPr>
      </w:pPr>
      <w:r w:rsidRPr="00EB6E26">
        <w:rPr>
          <w:lang w:val="lt-LT"/>
        </w:rPr>
        <w:t>10.12. atlieka kitus reikalingus veiksmus gyventojams evakuoti ir (ar) laikinai apgyvendinti.</w:t>
      </w:r>
    </w:p>
    <w:bookmarkEnd w:id="15"/>
    <w:p w14:paraId="39D2B250" w14:textId="77777777" w:rsidR="00EB6E26" w:rsidRPr="00EB6E26" w:rsidRDefault="00EB6E26" w:rsidP="00EB6E26">
      <w:pPr>
        <w:shd w:val="clear" w:color="auto" w:fill="FFFFFF" w:themeFill="background1"/>
        <w:spacing w:line="276" w:lineRule="auto"/>
        <w:ind w:firstLine="709"/>
        <w:jc w:val="both"/>
        <w:rPr>
          <w:lang w:val="lt-LT"/>
        </w:rPr>
      </w:pPr>
      <w:r w:rsidRPr="00EB6E26">
        <w:rPr>
          <w:lang w:val="lt-LT"/>
        </w:rPr>
        <w:t>11. Tvarkos aprašo 10.3 ir 10.12 papunkčiuose nurodytas funkcijas Tvarkos aprašo 3.1 ir 3.3 papunkčiuose nurodytais atvejais atlieka Operacijų centras, Tvarkos aprašo 3.2 atveju – savivaldybės, į kurios teritoriją evakuojami gyventojai, ekstremaliųjų situacijų operacijų centras arba savivaldybių vadovų sudarytuose susitarimuose nustatyta tvarka.</w:t>
      </w:r>
    </w:p>
    <w:p w14:paraId="630F87A5" w14:textId="77777777" w:rsidR="00EB6E26" w:rsidRPr="00EB6E26" w:rsidRDefault="00EB6E26" w:rsidP="00EB6E26">
      <w:pPr>
        <w:shd w:val="clear" w:color="auto" w:fill="FFFFFF" w:themeFill="background1"/>
        <w:spacing w:line="276" w:lineRule="auto"/>
        <w:ind w:firstLine="709"/>
        <w:jc w:val="both"/>
        <w:rPr>
          <w:lang w:val="lt-LT"/>
        </w:rPr>
      </w:pPr>
      <w:r w:rsidRPr="00EB6E26">
        <w:rPr>
          <w:lang w:val="lt-LT"/>
        </w:rPr>
        <w:t xml:space="preserve">12. Tvarkos aprašo 10.3 papunktyje nurodyti gyventojų evakavimo ir laikino apgyvendinimo organizavimo atveju pasitelkiami materialiniai ištekliai: </w:t>
      </w:r>
    </w:p>
    <w:p w14:paraId="65D3A3F3" w14:textId="77777777" w:rsidR="00EB6E26" w:rsidRPr="00EB6E26" w:rsidRDefault="00EB6E26" w:rsidP="00EB6E26">
      <w:pPr>
        <w:shd w:val="clear" w:color="auto" w:fill="FFFFFF" w:themeFill="background1"/>
        <w:spacing w:line="276" w:lineRule="auto"/>
        <w:ind w:firstLine="709"/>
        <w:jc w:val="both"/>
        <w:rPr>
          <w:lang w:val="lt-LT"/>
        </w:rPr>
      </w:pPr>
      <w:r w:rsidRPr="00EB6E26">
        <w:rPr>
          <w:lang w:val="lt-LT"/>
        </w:rPr>
        <w:t>12.1. Savivaldybės turimi materialiniai ištekliai;</w:t>
      </w:r>
    </w:p>
    <w:p w14:paraId="03458769" w14:textId="77777777" w:rsidR="00EB6E26" w:rsidRPr="00EB6E26" w:rsidRDefault="00EB6E26" w:rsidP="00EB6E26">
      <w:pPr>
        <w:shd w:val="clear" w:color="auto" w:fill="FFFFFF" w:themeFill="background1"/>
        <w:spacing w:line="276" w:lineRule="auto"/>
        <w:ind w:firstLine="709"/>
        <w:jc w:val="both"/>
        <w:rPr>
          <w:lang w:val="lt-LT"/>
        </w:rPr>
      </w:pPr>
      <w:r w:rsidRPr="00EB6E26">
        <w:rPr>
          <w:lang w:val="lt-LT"/>
        </w:rPr>
        <w:t>12.2. Savivaldybės pavaldume esančių juridinių asmenų turimi materialiai ištekliai;</w:t>
      </w:r>
    </w:p>
    <w:p w14:paraId="1D686A5D" w14:textId="77777777" w:rsidR="00EB6E26" w:rsidRPr="00EB6E26" w:rsidRDefault="00EB6E26" w:rsidP="00EB6E26">
      <w:pPr>
        <w:shd w:val="clear" w:color="auto" w:fill="FFFFFF" w:themeFill="background1"/>
        <w:spacing w:line="276" w:lineRule="auto"/>
        <w:ind w:firstLine="709"/>
        <w:jc w:val="both"/>
        <w:rPr>
          <w:lang w:val="lt-LT"/>
        </w:rPr>
      </w:pPr>
      <w:r w:rsidRPr="00EB6E26">
        <w:rPr>
          <w:lang w:val="lt-LT"/>
        </w:rPr>
        <w:t>12.3. kitų savivaldybių turimi materialiai ištekliai tarpusavio pagalbos planų, tarpusavio pagalbos susitarimų ar kitų sudarytų bendradarbiavimo santykius įtvirtinančių dokumentų pagrindu;</w:t>
      </w:r>
    </w:p>
    <w:p w14:paraId="49C53380" w14:textId="77777777" w:rsidR="00EB6E26" w:rsidRPr="00EB6E26" w:rsidRDefault="00EB6E26" w:rsidP="00EB6E26">
      <w:pPr>
        <w:shd w:val="clear" w:color="auto" w:fill="FFFFFF" w:themeFill="background1"/>
        <w:spacing w:line="276" w:lineRule="auto"/>
        <w:ind w:firstLine="709"/>
        <w:jc w:val="both"/>
        <w:rPr>
          <w:lang w:val="lt-LT"/>
        </w:rPr>
      </w:pPr>
      <w:r w:rsidRPr="00EB6E26">
        <w:rPr>
          <w:lang w:val="lt-LT"/>
        </w:rPr>
        <w:t>12.4. juridinių asmenų turimi materialiai ištekliai viešųjų pirkimų būdu;</w:t>
      </w:r>
    </w:p>
    <w:p w14:paraId="2D558B72" w14:textId="77777777" w:rsidR="00EB6E26" w:rsidRPr="00EB6E26" w:rsidRDefault="00EB6E26" w:rsidP="00EB6E26">
      <w:pPr>
        <w:shd w:val="clear" w:color="auto" w:fill="FFFFFF" w:themeFill="background1"/>
        <w:spacing w:line="276" w:lineRule="auto"/>
        <w:ind w:firstLine="709"/>
        <w:jc w:val="both"/>
        <w:rPr>
          <w:lang w:val="lt-LT"/>
        </w:rPr>
      </w:pPr>
      <w:r w:rsidRPr="00EB6E26">
        <w:rPr>
          <w:lang w:val="lt-LT"/>
        </w:rPr>
        <w:t>12.5. nevyriausybinių organizacijų turimi materialiai ištekliai tarpusavio pagalbos (bendradarbiavimo) susitarimų pagrindu;</w:t>
      </w:r>
    </w:p>
    <w:p w14:paraId="45D35501" w14:textId="77777777" w:rsidR="00EB6E26" w:rsidRPr="00EB6E26" w:rsidRDefault="00EB6E26" w:rsidP="00EB6E26">
      <w:pPr>
        <w:shd w:val="clear" w:color="auto" w:fill="FFFFFF" w:themeFill="background1"/>
        <w:spacing w:line="276" w:lineRule="auto"/>
        <w:ind w:firstLine="709"/>
        <w:jc w:val="both"/>
        <w:rPr>
          <w:lang w:val="lt-LT"/>
        </w:rPr>
      </w:pPr>
      <w:r w:rsidRPr="00EB6E26">
        <w:rPr>
          <w:lang w:val="lt-LT"/>
        </w:rPr>
        <w:t>12.6. paramos pagrindais gauti materialiniai ištekliai;</w:t>
      </w:r>
    </w:p>
    <w:p w14:paraId="5770D0DE" w14:textId="77777777" w:rsidR="00EB6E26" w:rsidRPr="00EB6E26" w:rsidRDefault="00EB6E26" w:rsidP="00EB6E26">
      <w:pPr>
        <w:shd w:val="clear" w:color="auto" w:fill="FFFFFF" w:themeFill="background1"/>
        <w:spacing w:line="276" w:lineRule="auto"/>
        <w:ind w:firstLine="709"/>
        <w:jc w:val="both"/>
        <w:rPr>
          <w:color w:val="000000"/>
          <w:lang w:val="lt-LT"/>
        </w:rPr>
      </w:pPr>
      <w:r w:rsidRPr="00EB6E26">
        <w:rPr>
          <w:lang w:val="lt-LT"/>
        </w:rPr>
        <w:t xml:space="preserve">12.7. </w:t>
      </w:r>
      <w:r w:rsidRPr="00EB6E26">
        <w:rPr>
          <w:color w:val="000000"/>
          <w:lang w:val="lt-LT"/>
        </w:rPr>
        <w:t xml:space="preserve">ūkio subjektų ir kitų įstaigų, su kuriais nėra sudaryti Tvarkos aprašo 12.1–12.6 papunkčiuose nurodyti susitarimai, turimi materialiniai ištekliai, vadovaujantis Materialinių išteklių teikimo ir kompensavimo už jų teikimą tvarkos aprašo, patvirtinto Vyriausybės 2022 m. vasario 2 d. nutarimu Nr. 85 „Dėl Lietuvos Respublikos Vyriausybės 2010 m. kovo 17 d. nutarimo Nr. 286 „Dėl Lietuvos Respublikos civilinės saugos įstatymo, Lietuvos Respublikos visuomenės sveikatos </w:t>
      </w:r>
      <w:r w:rsidRPr="00EB6E26">
        <w:rPr>
          <w:color w:val="000000"/>
          <w:lang w:val="lt-LT"/>
        </w:rPr>
        <w:lastRenderedPageBreak/>
        <w:t>priežiūros įstatymo, Lietuvos Respublikos socialinių paslaugų įstatymo atitinkamų nuostatų įgyvendinimo“ pakeitimo“, nuostatomis.</w:t>
      </w:r>
    </w:p>
    <w:p w14:paraId="1E09B5C2" w14:textId="77777777" w:rsidR="00EB6E26" w:rsidRPr="00EB6E26" w:rsidRDefault="00EB6E26" w:rsidP="00EB6E26">
      <w:pPr>
        <w:shd w:val="clear" w:color="auto" w:fill="FFFFFF" w:themeFill="background1"/>
        <w:spacing w:line="276" w:lineRule="auto"/>
        <w:ind w:firstLine="709"/>
        <w:jc w:val="both"/>
        <w:rPr>
          <w:lang w:val="lt-LT"/>
        </w:rPr>
      </w:pPr>
      <w:r w:rsidRPr="00EB6E26">
        <w:rPr>
          <w:color w:val="000000"/>
          <w:lang w:val="lt-LT"/>
        </w:rPr>
        <w:t>13. Asmenų su negalia informavimą apie poreikį evakuotis ir jų evakavimą, kai asmenys su negalia savarankiškai evakuotis negali, organizuoja Savivaldybės administracijos Socialinių paslaugų skyrius jo sudaryto sąrašo apie šiuos asmenis informacijos pagrindu, prireikus evakavimą vykdyti padeda kitos civilinės saugos pajėgos.</w:t>
      </w:r>
    </w:p>
    <w:p w14:paraId="758E9689" w14:textId="77777777" w:rsidR="00EB6E26" w:rsidRPr="00EB6E26" w:rsidRDefault="00EB6E26" w:rsidP="00EB6E26">
      <w:pPr>
        <w:shd w:val="clear" w:color="auto" w:fill="FFFFFF" w:themeFill="background1"/>
        <w:spacing w:line="276" w:lineRule="auto"/>
        <w:ind w:firstLine="709"/>
        <w:jc w:val="both"/>
        <w:rPr>
          <w:lang w:val="lt-LT"/>
        </w:rPr>
      </w:pPr>
    </w:p>
    <w:p w14:paraId="7A31F569" w14:textId="77777777" w:rsidR="00EB6E26" w:rsidRPr="00EB6E26" w:rsidRDefault="00EB6E26" w:rsidP="00EB6E26">
      <w:pPr>
        <w:shd w:val="clear" w:color="auto" w:fill="FFFFFF" w:themeFill="background1"/>
        <w:spacing w:line="276" w:lineRule="auto"/>
        <w:ind w:firstLine="709"/>
        <w:jc w:val="center"/>
        <w:rPr>
          <w:b/>
          <w:bCs/>
          <w:lang w:val="lt-LT"/>
        </w:rPr>
      </w:pPr>
      <w:r w:rsidRPr="00EB6E26">
        <w:rPr>
          <w:b/>
          <w:bCs/>
          <w:lang w:val="lt-LT"/>
        </w:rPr>
        <w:t>IV SKYRIUS</w:t>
      </w:r>
    </w:p>
    <w:p w14:paraId="69A0AFDC" w14:textId="77777777" w:rsidR="00EB6E26" w:rsidRPr="00EB6E26" w:rsidRDefault="00EB6E26" w:rsidP="00EB6E26">
      <w:pPr>
        <w:shd w:val="clear" w:color="auto" w:fill="FFFFFF" w:themeFill="background1"/>
        <w:spacing w:line="276" w:lineRule="auto"/>
        <w:ind w:firstLine="709"/>
        <w:jc w:val="center"/>
        <w:rPr>
          <w:b/>
          <w:bCs/>
          <w:lang w:val="lt-LT"/>
        </w:rPr>
      </w:pPr>
      <w:r w:rsidRPr="00EB6E26">
        <w:rPr>
          <w:b/>
          <w:bCs/>
          <w:lang w:val="lt-LT"/>
        </w:rPr>
        <w:t>GYVENTOJŲ EVAKAVIMO IR LAIKINO APGYVENDINIMO ORGANIZAVIMAS</w:t>
      </w:r>
    </w:p>
    <w:p w14:paraId="5487685B" w14:textId="77777777" w:rsidR="00EB6E26" w:rsidRPr="00EB6E26" w:rsidRDefault="00EB6E26" w:rsidP="00EB6E26">
      <w:pPr>
        <w:shd w:val="clear" w:color="auto" w:fill="FFFFFF" w:themeFill="background1"/>
        <w:spacing w:line="276" w:lineRule="auto"/>
        <w:ind w:firstLine="709"/>
        <w:jc w:val="both"/>
        <w:rPr>
          <w:lang w:val="lt-LT"/>
        </w:rPr>
      </w:pPr>
    </w:p>
    <w:p w14:paraId="69BB584D" w14:textId="4FAA68E7" w:rsidR="00EB6E26" w:rsidRPr="00EB6E26" w:rsidRDefault="00EB6E26" w:rsidP="00EB6E26">
      <w:pPr>
        <w:spacing w:line="276" w:lineRule="auto"/>
        <w:ind w:firstLine="709"/>
        <w:jc w:val="both"/>
        <w:rPr>
          <w:lang w:val="lt-LT"/>
        </w:rPr>
      </w:pPr>
      <w:r w:rsidRPr="00EB6E26">
        <w:rPr>
          <w:lang w:val="lt-LT"/>
        </w:rPr>
        <w:t xml:space="preserve">14. </w:t>
      </w:r>
      <w:r w:rsidR="00FF7F58">
        <w:rPr>
          <w:lang w:val="lt-LT"/>
        </w:rPr>
        <w:t>Gyventojų perspėjimas ir informavimas apie planuojamą ir (ar) vykdomą evakavimą Savivaldybėje perduodamas Savivaldybės mero tvirtinamame Vilniaus miesto savivaldybės gyventojų perspėjimo ir informavimo apie įvykį, ekstremalųjį įvykį ar ekstremaliąją situaciją tvarkos apraše (toliau – Perspėjimo aprašas) numatytomis priemonėmis Perspėjimo aprašo nustatyta tvarka. Informaciniuose pranešimuose gyventojams per visuomenės informavimo priemones skelbiama ši informacija</w:t>
      </w:r>
      <w:r w:rsidRPr="00EB6E26">
        <w:rPr>
          <w:lang w:val="lt-LT"/>
        </w:rPr>
        <w:t>:</w:t>
      </w:r>
    </w:p>
    <w:p w14:paraId="53377BBB" w14:textId="6EDAD1CC" w:rsidR="00EB6E26" w:rsidRPr="00EB6E26" w:rsidRDefault="00EB6E26" w:rsidP="00EB6E26">
      <w:pPr>
        <w:ind w:firstLine="709"/>
        <w:jc w:val="both"/>
        <w:rPr>
          <w:lang w:val="lt-LT"/>
        </w:rPr>
      </w:pPr>
      <w:r w:rsidRPr="00EB6E26">
        <w:rPr>
          <w:lang w:val="lt-LT"/>
        </w:rPr>
        <w:t xml:space="preserve">14.1. </w:t>
      </w:r>
      <w:r w:rsidR="00FF7F58">
        <w:rPr>
          <w:lang w:val="lt-LT"/>
        </w:rPr>
        <w:t>tikslus evakuacijos laikas ir principas</w:t>
      </w:r>
      <w:r w:rsidRPr="00EB6E26">
        <w:rPr>
          <w:lang w:val="lt-LT"/>
        </w:rPr>
        <w:t>;</w:t>
      </w:r>
    </w:p>
    <w:p w14:paraId="12929525" w14:textId="77777777" w:rsidR="00EB6E26" w:rsidRPr="00EB6E26" w:rsidRDefault="00EB6E26" w:rsidP="00EB6E26">
      <w:pPr>
        <w:ind w:firstLine="709"/>
        <w:jc w:val="both"/>
        <w:rPr>
          <w:lang w:val="lt-LT"/>
        </w:rPr>
      </w:pPr>
      <w:r w:rsidRPr="00EB6E26">
        <w:rPr>
          <w:lang w:val="lt-LT"/>
        </w:rPr>
        <w:t>14.2. evakuojamų gyventojų surinkimo būdas;</w:t>
      </w:r>
    </w:p>
    <w:p w14:paraId="1C70689C" w14:textId="77777777" w:rsidR="00EB6E26" w:rsidRPr="00EB6E26" w:rsidRDefault="00EB6E26" w:rsidP="00EB6E26">
      <w:pPr>
        <w:ind w:firstLine="709"/>
        <w:jc w:val="both"/>
        <w:rPr>
          <w:lang w:val="lt-LT"/>
        </w:rPr>
      </w:pPr>
      <w:r w:rsidRPr="00EB6E26">
        <w:rPr>
          <w:lang w:val="lt-LT"/>
        </w:rPr>
        <w:t>14.3. gyventojų evakavimo surinkimo, tarpinių ir priėmimo punktų, nurodytų Tvarkos aprašo 6.2–6.4 papunkčiuose, (toliau – evakavimo punktai) adresai;</w:t>
      </w:r>
    </w:p>
    <w:p w14:paraId="1F69FD0B" w14:textId="77777777" w:rsidR="00EB6E26" w:rsidRPr="00EB6E26" w:rsidRDefault="00EB6E26" w:rsidP="00EB6E26">
      <w:pPr>
        <w:ind w:firstLine="709"/>
        <w:jc w:val="both"/>
        <w:rPr>
          <w:lang w:val="lt-LT"/>
        </w:rPr>
      </w:pPr>
      <w:r w:rsidRPr="00EB6E26">
        <w:rPr>
          <w:lang w:val="lt-LT"/>
        </w:rPr>
        <w:t>14.4. aktyvuotų evakavimo punktų darbo pradžios laikas;</w:t>
      </w:r>
    </w:p>
    <w:p w14:paraId="401D56B4" w14:textId="0F66CB89" w:rsidR="00EB6E26" w:rsidRPr="00EB6E26" w:rsidRDefault="00EB6E26" w:rsidP="00EB6E26">
      <w:pPr>
        <w:ind w:firstLine="709"/>
        <w:jc w:val="both"/>
        <w:rPr>
          <w:lang w:val="lt-LT"/>
        </w:rPr>
      </w:pPr>
      <w:r w:rsidRPr="00EB6E26">
        <w:rPr>
          <w:lang w:val="lt-LT"/>
        </w:rPr>
        <w:t>14.</w:t>
      </w:r>
      <w:r w:rsidR="00FF7F58">
        <w:rPr>
          <w:lang w:val="lt-LT"/>
        </w:rPr>
        <w:t>5</w:t>
      </w:r>
      <w:r w:rsidRPr="00EB6E26">
        <w:rPr>
          <w:lang w:val="lt-LT"/>
        </w:rPr>
        <w:t>. duomenys apie esamą situaciją;</w:t>
      </w:r>
    </w:p>
    <w:p w14:paraId="40940AB6" w14:textId="55CF90F0" w:rsidR="00EB6E26" w:rsidRPr="00EB6E26" w:rsidRDefault="00EB6E26" w:rsidP="00EB6E26">
      <w:pPr>
        <w:ind w:firstLine="709"/>
        <w:jc w:val="both"/>
        <w:rPr>
          <w:lang w:val="lt-LT"/>
        </w:rPr>
      </w:pPr>
      <w:r w:rsidRPr="00EB6E26">
        <w:rPr>
          <w:lang w:val="lt-LT"/>
        </w:rPr>
        <w:t>14.</w:t>
      </w:r>
      <w:r w:rsidR="00FF7F58">
        <w:rPr>
          <w:lang w:val="lt-LT"/>
        </w:rPr>
        <w:t>6</w:t>
      </w:r>
      <w:r w:rsidRPr="00EB6E26">
        <w:rPr>
          <w:lang w:val="lt-LT"/>
        </w:rPr>
        <w:t>. numatoma evakavimo trukmė;</w:t>
      </w:r>
    </w:p>
    <w:p w14:paraId="0A6BC15C" w14:textId="4800DC40" w:rsidR="00EB6E26" w:rsidRDefault="00EB6E26" w:rsidP="00EB6E26">
      <w:pPr>
        <w:ind w:firstLine="709"/>
        <w:jc w:val="both"/>
        <w:rPr>
          <w:lang w:val="lt-LT"/>
        </w:rPr>
      </w:pPr>
      <w:r w:rsidRPr="00EB6E26">
        <w:rPr>
          <w:lang w:val="lt-LT"/>
        </w:rPr>
        <w:t>14.</w:t>
      </w:r>
      <w:r w:rsidR="00FF7F58">
        <w:rPr>
          <w:lang w:val="lt-LT"/>
        </w:rPr>
        <w:t>7</w:t>
      </w:r>
      <w:r w:rsidRPr="00EB6E26">
        <w:rPr>
          <w:lang w:val="lt-LT"/>
        </w:rPr>
        <w:t>. priminimas, kad gyventojai palikdami savo būstus vadovautųsi saugaus elgesio taisyklėmis (išjungtų iš elektros lizdų elektros prietaisus, atjungtų vandenį ir dujas ir pan.).</w:t>
      </w:r>
    </w:p>
    <w:p w14:paraId="1535D71E" w14:textId="3DF5E143" w:rsidR="00FF7F58" w:rsidRPr="00FF7F58" w:rsidRDefault="00FF7F58" w:rsidP="00EB6E26">
      <w:pPr>
        <w:ind w:firstLine="709"/>
        <w:jc w:val="both"/>
        <w:rPr>
          <w:i/>
          <w:sz w:val="16"/>
          <w:lang w:val="lt-LT"/>
        </w:rPr>
      </w:pPr>
      <w:r w:rsidRPr="00FF7F58">
        <w:rPr>
          <w:i/>
          <w:sz w:val="16"/>
          <w:lang w:val="lt-LT"/>
        </w:rPr>
        <w:t xml:space="preserve">2023 m. rugpjūčio 4 d. Vilniaus miesto savivaldybės mero potvarkio </w:t>
      </w:r>
      <w:bookmarkStart w:id="16" w:name="n_6"/>
      <w:r w:rsidR="00F64F58" w:rsidRPr="00F64F58">
        <w:rPr>
          <w:i/>
          <w:sz w:val="16"/>
          <w:lang w:val="lt-LT"/>
        </w:rPr>
        <w:t xml:space="preserve">Nr. 955-659/23 </w:t>
      </w:r>
      <w:bookmarkEnd w:id="16"/>
      <w:r w:rsidRPr="00FF7F58">
        <w:rPr>
          <w:i/>
          <w:sz w:val="16"/>
          <w:lang w:val="lt-LT"/>
        </w:rPr>
        <w:t>redakcija</w:t>
      </w:r>
    </w:p>
    <w:p w14:paraId="4FE3953C" w14:textId="77777777" w:rsidR="00FF7F58" w:rsidRPr="00EB6E26" w:rsidRDefault="00FF7F58" w:rsidP="00EB6E26">
      <w:pPr>
        <w:ind w:firstLine="709"/>
        <w:jc w:val="both"/>
        <w:rPr>
          <w:lang w:val="lt-LT"/>
        </w:rPr>
      </w:pPr>
    </w:p>
    <w:p w14:paraId="62E5A6B5" w14:textId="77777777" w:rsidR="00EB6E26" w:rsidRPr="00EB6E26" w:rsidRDefault="00EB6E26" w:rsidP="00EB6E26">
      <w:pPr>
        <w:ind w:firstLine="709"/>
        <w:jc w:val="both"/>
        <w:rPr>
          <w:lang w:val="lt-LT"/>
        </w:rPr>
      </w:pPr>
      <w:r w:rsidRPr="00EB6E26">
        <w:rPr>
          <w:lang w:val="lt-LT"/>
        </w:rPr>
        <w:t>15. Gyventojų evakavimui organizuoti Savivaldybėje įkuriami evakavimo punktai, kurių paskirtis:</w:t>
      </w:r>
    </w:p>
    <w:p w14:paraId="1F39681D" w14:textId="77777777" w:rsidR="00EB6E26" w:rsidRPr="00EB6E26" w:rsidRDefault="00EB6E26" w:rsidP="00EB6E26">
      <w:pPr>
        <w:ind w:firstLine="709"/>
        <w:jc w:val="both"/>
        <w:rPr>
          <w:lang w:val="lt-LT"/>
        </w:rPr>
      </w:pPr>
      <w:r w:rsidRPr="00EB6E26">
        <w:rPr>
          <w:lang w:val="lt-LT"/>
        </w:rPr>
        <w:t>15.1. gyventojų evakavimo surinkimo punktų – registruoti atvykstančius gyventojus, sudaryti kolonas;</w:t>
      </w:r>
    </w:p>
    <w:p w14:paraId="785BEBC3" w14:textId="57B66578" w:rsidR="00EB6E26" w:rsidRPr="00EB6E26" w:rsidRDefault="00EB6E26" w:rsidP="00EB6E26">
      <w:pPr>
        <w:ind w:firstLine="709"/>
        <w:jc w:val="both"/>
        <w:rPr>
          <w:lang w:val="lt-LT"/>
        </w:rPr>
      </w:pPr>
      <w:r w:rsidRPr="00EB6E26">
        <w:rPr>
          <w:lang w:val="lt-LT"/>
        </w:rPr>
        <w:t xml:space="preserve">15.2. tarpinių gyventojų evakavimo punktų – registruoti atvykstančius gyventojus, tikrinti jų cheminį ir (ar) </w:t>
      </w:r>
      <w:r w:rsidR="008534D2">
        <w:rPr>
          <w:lang w:val="lt-LT"/>
        </w:rPr>
        <w:t>radioaktyvųjį</w:t>
      </w:r>
      <w:r w:rsidRPr="00EB6E26">
        <w:rPr>
          <w:lang w:val="lt-LT"/>
        </w:rPr>
        <w:t xml:space="preserve"> užterštumą, </w:t>
      </w:r>
      <w:r w:rsidR="008534D2">
        <w:rPr>
          <w:lang w:val="lt-LT"/>
        </w:rPr>
        <w:t xml:space="preserve">atlikti </w:t>
      </w:r>
      <w:r w:rsidRPr="00EB6E26">
        <w:rPr>
          <w:lang w:val="lt-LT"/>
        </w:rPr>
        <w:t xml:space="preserve">sanitarinį švarinimą ir siųsti gyventojus į evakuotų gyventojų priėmimo punktus. Tarpiniai gyventojų evakavimo punktai </w:t>
      </w:r>
      <w:r w:rsidRPr="00EB6E26">
        <w:rPr>
          <w:bCs/>
          <w:lang w:val="lt-LT"/>
        </w:rPr>
        <w:t>įkuriami tik tuo atveju, kai yra poreikis vykdyti gyventojų užterštumo kontrolę ir (ar) sanitarinį švarinimą, todėl g</w:t>
      </w:r>
      <w:r w:rsidRPr="00EB6E26">
        <w:rPr>
          <w:bCs/>
          <w:lang w:val="lt-LT" w:eastAsia="lt-LT"/>
        </w:rPr>
        <w:t>yventojų tarpinių evakavimo punktų įkūrimo vietos atitinka gyventojų sanitarinio švarinimo punktų įkūrimo vietas</w:t>
      </w:r>
      <w:r w:rsidRPr="00EB6E26">
        <w:rPr>
          <w:bCs/>
          <w:lang w:val="lt-LT"/>
        </w:rPr>
        <w:t xml:space="preserve">. Dėl būtinybės </w:t>
      </w:r>
      <w:r w:rsidR="00103244">
        <w:rPr>
          <w:bCs/>
          <w:lang w:val="lt-LT"/>
        </w:rPr>
        <w:t>aktyvuoti</w:t>
      </w:r>
      <w:r w:rsidRPr="00EB6E26">
        <w:rPr>
          <w:bCs/>
          <w:lang w:val="lt-LT"/>
        </w:rPr>
        <w:t xml:space="preserve"> šiuos punktus Operacijų centras konsultuojasi su atsakingomis institucijomis: </w:t>
      </w:r>
      <w:r w:rsidR="00035F0F">
        <w:rPr>
          <w:bCs/>
          <w:lang w:val="lt-LT"/>
        </w:rPr>
        <w:t>c</w:t>
      </w:r>
      <w:r w:rsidRPr="00EB6E26">
        <w:rPr>
          <w:bCs/>
          <w:lang w:val="lt-LT"/>
        </w:rPr>
        <w:t xml:space="preserve">heminio užterštumo atveju – </w:t>
      </w:r>
      <w:r w:rsidRPr="00EB6E26">
        <w:rPr>
          <w:rFonts w:eastAsia="Arial Unicode MS"/>
          <w:kern w:val="1"/>
          <w:lang w:val="lt-LT" w:eastAsia="ar-SA"/>
        </w:rPr>
        <w:t xml:space="preserve">Nacionalinio visuomenės sveikatos centro prie Sveikatos apsaugos ministerijos </w:t>
      </w:r>
      <w:r w:rsidRPr="00EB6E26">
        <w:rPr>
          <w:bCs/>
          <w:lang w:val="lt-LT"/>
        </w:rPr>
        <w:t>Vilniaus departamentu,</w:t>
      </w:r>
      <w:r w:rsidR="00035F0F">
        <w:rPr>
          <w:bCs/>
          <w:lang w:val="lt-LT"/>
        </w:rPr>
        <w:t xml:space="preserve"> radioaktyviojo</w:t>
      </w:r>
      <w:r w:rsidRPr="00EB6E26">
        <w:rPr>
          <w:bCs/>
          <w:lang w:val="lt-LT"/>
        </w:rPr>
        <w:t xml:space="preserve"> užterštumo atveju – Radiacinės saugos centru</w:t>
      </w:r>
      <w:r w:rsidRPr="00EB6E26">
        <w:rPr>
          <w:lang w:val="lt-LT"/>
        </w:rPr>
        <w:t xml:space="preserve">, kitais atvejais šie punktai nėra </w:t>
      </w:r>
      <w:r w:rsidR="006B228F">
        <w:rPr>
          <w:lang w:val="lt-LT"/>
        </w:rPr>
        <w:t>aktyvuojami</w:t>
      </w:r>
      <w:r w:rsidRPr="00EB6E26">
        <w:rPr>
          <w:lang w:val="lt-LT"/>
        </w:rPr>
        <w:t>;</w:t>
      </w:r>
    </w:p>
    <w:p w14:paraId="79707FC3" w14:textId="77777777" w:rsidR="00EB6E26" w:rsidRPr="00EB6E26" w:rsidRDefault="00EB6E26" w:rsidP="00EB6E26">
      <w:pPr>
        <w:ind w:firstLine="709"/>
        <w:jc w:val="both"/>
        <w:rPr>
          <w:lang w:val="lt-LT"/>
        </w:rPr>
      </w:pPr>
      <w:r w:rsidRPr="00EB6E26">
        <w:rPr>
          <w:lang w:val="lt-LT"/>
        </w:rPr>
        <w:t>15.3. evakuotų gyventojų priėmimo punktų – pasitikti atvykstančius gyventojus, registruoti juos, bei nustatyti tapatybes, suskirstyti juos į grupes ir palydėti iki jiems laikinai suteiktų gyvenamųjų patalpų. Punktų skaičius ir jų išdėstymas priklauso nuo evakavimo tipo.</w:t>
      </w:r>
    </w:p>
    <w:p w14:paraId="6BE259A4" w14:textId="77777777" w:rsidR="00EB6E26" w:rsidRPr="00EB6E26" w:rsidRDefault="00EB6E26" w:rsidP="00EB6E26">
      <w:pPr>
        <w:ind w:firstLine="709"/>
        <w:jc w:val="both"/>
        <w:rPr>
          <w:lang w:val="lt-LT"/>
        </w:rPr>
      </w:pPr>
      <w:r w:rsidRPr="00EB6E26">
        <w:rPr>
          <w:lang w:val="lt-LT"/>
        </w:rPr>
        <w:t>16. Evakavimo punktų nariai skiriami institucijų, kurioms jie atstovauja, vadovų arba jų įgaliotų asmenų sprendimu įvykus ekstremaliajam įvykiui, gresiant ar susidarius ekstremaliajai situacijai. Skirtingų ekstremaliųjų įvykių ar ekstremaliųjų situacijų atvejais į evakavimo punktų sudėtį gali įeiti skirtingi asmenys. Evakavimo punktų grupių sąrašai ir jų atsakomybės pateikti Tvarkos aprašo 1 priede.</w:t>
      </w:r>
    </w:p>
    <w:p w14:paraId="6595E7E1" w14:textId="77777777" w:rsidR="00EB6E26" w:rsidRPr="00EB6E26" w:rsidRDefault="00EB6E26" w:rsidP="00EB6E26">
      <w:pPr>
        <w:ind w:firstLine="709"/>
        <w:jc w:val="both"/>
        <w:rPr>
          <w:lang w:val="lt-LT"/>
        </w:rPr>
      </w:pPr>
      <w:r w:rsidRPr="00EB6E26">
        <w:rPr>
          <w:lang w:val="lt-LT"/>
        </w:rPr>
        <w:t>17. Evakavimo punktuose vykdomos funkcijos:</w:t>
      </w:r>
    </w:p>
    <w:p w14:paraId="42ED93F4" w14:textId="77777777" w:rsidR="00EB6E26" w:rsidRPr="00EB6E26" w:rsidRDefault="00EB6E26" w:rsidP="00EB6E26">
      <w:pPr>
        <w:ind w:firstLine="709"/>
        <w:jc w:val="both"/>
        <w:rPr>
          <w:lang w:val="lt-LT"/>
        </w:rPr>
      </w:pPr>
      <w:r w:rsidRPr="00EB6E26">
        <w:rPr>
          <w:lang w:val="lt-LT"/>
        </w:rPr>
        <w:lastRenderedPageBreak/>
        <w:t>17.1. gyventojų evakavimo surinkimo punktuose:</w:t>
      </w:r>
    </w:p>
    <w:p w14:paraId="2F51E317" w14:textId="77777777" w:rsidR="00EB6E26" w:rsidRPr="00EB6E26" w:rsidRDefault="00EB6E26" w:rsidP="00EB6E26">
      <w:pPr>
        <w:ind w:firstLine="709"/>
        <w:jc w:val="both"/>
        <w:rPr>
          <w:lang w:val="lt-LT"/>
        </w:rPr>
      </w:pPr>
      <w:r w:rsidRPr="00EB6E26">
        <w:rPr>
          <w:lang w:val="lt-LT"/>
        </w:rPr>
        <w:t>17.1.1. informacijos apie evakuojamus (laikinai perkeliamus) asmenis rinkimas (registravimas);</w:t>
      </w:r>
    </w:p>
    <w:p w14:paraId="7381AEF6" w14:textId="77777777" w:rsidR="00EB6E26" w:rsidRPr="00EB6E26" w:rsidRDefault="00EB6E26" w:rsidP="00EB6E26">
      <w:pPr>
        <w:ind w:firstLine="709"/>
        <w:jc w:val="both"/>
        <w:rPr>
          <w:lang w:val="lt-LT"/>
        </w:rPr>
      </w:pPr>
      <w:r w:rsidRPr="00EB6E26">
        <w:rPr>
          <w:lang w:val="lt-LT"/>
        </w:rPr>
        <w:t>17.1.2. informacijos apie evakavimo (laikino perkėlimo) metu pasimetusius asmenis rinkimas;</w:t>
      </w:r>
    </w:p>
    <w:p w14:paraId="512209C1" w14:textId="77777777" w:rsidR="00EB6E26" w:rsidRPr="00EB6E26" w:rsidRDefault="00EB6E26" w:rsidP="00EB6E26">
      <w:pPr>
        <w:ind w:firstLine="709"/>
        <w:jc w:val="both"/>
        <w:rPr>
          <w:lang w:val="lt-LT"/>
        </w:rPr>
      </w:pPr>
      <w:r w:rsidRPr="00EB6E26">
        <w:rPr>
          <w:lang w:val="lt-LT"/>
        </w:rPr>
        <w:t xml:space="preserve">17.1.3. skubiosios medicinos ir (ar) psichologinės pagalbos teikimas; </w:t>
      </w:r>
    </w:p>
    <w:p w14:paraId="21DD0AA8" w14:textId="77777777" w:rsidR="00EB6E26" w:rsidRPr="00EB6E26" w:rsidRDefault="00EB6E26" w:rsidP="00EB6E26">
      <w:pPr>
        <w:ind w:firstLine="709"/>
        <w:jc w:val="both"/>
        <w:rPr>
          <w:lang w:val="lt-LT"/>
        </w:rPr>
      </w:pPr>
      <w:r w:rsidRPr="00EB6E26">
        <w:rPr>
          <w:lang w:val="lt-LT"/>
        </w:rPr>
        <w:t>17.1.4. nuolatinis informacijos evakuojamiems (laikinai perkeliamiems) asmenims teikimas;</w:t>
      </w:r>
    </w:p>
    <w:p w14:paraId="37EE84D5" w14:textId="77777777" w:rsidR="00EB6E26" w:rsidRPr="00EB6E26" w:rsidRDefault="00EB6E26" w:rsidP="00EB6E26">
      <w:pPr>
        <w:ind w:firstLine="709"/>
        <w:jc w:val="both"/>
        <w:rPr>
          <w:lang w:val="lt-LT"/>
        </w:rPr>
      </w:pPr>
      <w:r w:rsidRPr="00EB6E26">
        <w:rPr>
          <w:lang w:val="lt-LT"/>
        </w:rPr>
        <w:t>17.1.5. gyventojų aprūpinimas būtinomis priemonėmis (maistu, geriamuoju vandeniu, medikamentais ir kitomis būtinomis priemonėmis);</w:t>
      </w:r>
    </w:p>
    <w:p w14:paraId="546AA2E3" w14:textId="77777777" w:rsidR="00EB6E26" w:rsidRPr="00EB6E26" w:rsidRDefault="00EB6E26" w:rsidP="00EB6E26">
      <w:pPr>
        <w:ind w:firstLine="709"/>
        <w:jc w:val="both"/>
        <w:rPr>
          <w:lang w:val="lt-LT"/>
        </w:rPr>
      </w:pPr>
      <w:r w:rsidRPr="00EB6E26">
        <w:rPr>
          <w:lang w:val="lt-LT"/>
        </w:rPr>
        <w:t>17.1.6. evakuojamų (laikinai perkeliamų) gyventojų naminių augintinių surinkimas;</w:t>
      </w:r>
    </w:p>
    <w:p w14:paraId="19F7D18F" w14:textId="77777777" w:rsidR="00EB6E26" w:rsidRPr="00EB6E26" w:rsidRDefault="00EB6E26" w:rsidP="00EB6E26">
      <w:pPr>
        <w:ind w:firstLine="709"/>
        <w:jc w:val="both"/>
        <w:rPr>
          <w:lang w:val="lt-LT"/>
        </w:rPr>
      </w:pPr>
      <w:r w:rsidRPr="00EB6E26">
        <w:rPr>
          <w:lang w:val="lt-LT"/>
        </w:rPr>
        <w:t>17.1.7. evakuojamų gyventojų skirstymas į grupes, kurie iš šių punktų transporto priemonėmis evakuojami pirmumo tvarka:</w:t>
      </w:r>
    </w:p>
    <w:p w14:paraId="532F0E6D" w14:textId="77777777" w:rsidR="00EB6E26" w:rsidRPr="00EB6E26" w:rsidRDefault="00EB6E26" w:rsidP="00EB6E26">
      <w:pPr>
        <w:ind w:firstLine="709"/>
        <w:jc w:val="both"/>
        <w:rPr>
          <w:lang w:val="lt-LT"/>
        </w:rPr>
      </w:pPr>
      <w:r w:rsidRPr="00EB6E26">
        <w:rPr>
          <w:lang w:val="lt-LT"/>
        </w:rPr>
        <w:t xml:space="preserve">17.1.7.1. </w:t>
      </w:r>
      <w:r w:rsidRPr="00EB6E26">
        <w:rPr>
          <w:lang w:val="lt-LT" w:eastAsia="lt-LT"/>
        </w:rPr>
        <w:t>asmenys, kuriems nustatytas sunkus ar vidutinis neįgalumo lygis, asmenys, kurių judėjimo funkcija sutrikusi, asmenys, kuriems nustatytas specialiosios nuolatinės slaugos ar specialiosios nuolatinės priežiūros poreikis, ir juos prižiūrintys ir slaugantys asmenys, nėščios moterys, pateikusios medicinos pažymas apie nėštumą, arba kai akivaizdu, kad jos nėščios;</w:t>
      </w:r>
    </w:p>
    <w:p w14:paraId="4F493D45" w14:textId="77777777" w:rsidR="00EB6E26" w:rsidRPr="00EB6E26" w:rsidRDefault="00EB6E26" w:rsidP="00EB6E26">
      <w:pPr>
        <w:tabs>
          <w:tab w:val="left" w:pos="1701"/>
        </w:tabs>
        <w:ind w:firstLine="709"/>
        <w:jc w:val="both"/>
        <w:rPr>
          <w:lang w:val="lt-LT"/>
        </w:rPr>
      </w:pPr>
      <w:r w:rsidRPr="00EB6E26">
        <w:rPr>
          <w:lang w:val="lt-LT"/>
        </w:rPr>
        <w:t>17.1.7.2.</w:t>
      </w:r>
      <w:r w:rsidRPr="00EB6E26">
        <w:rPr>
          <w:rFonts w:eastAsia="Calibri"/>
          <w:lang w:val="lt-LT" w:eastAsia="lt-LT"/>
        </w:rPr>
        <w:tab/>
      </w:r>
      <w:r w:rsidRPr="00EB6E26">
        <w:rPr>
          <w:lang w:val="lt-LT" w:eastAsia="lt-LT"/>
        </w:rPr>
        <w:t>šeimos, kuriose yra mažamečių vaikų;</w:t>
      </w:r>
    </w:p>
    <w:p w14:paraId="47C05975" w14:textId="77777777" w:rsidR="00EB6E26" w:rsidRPr="00EB6E26" w:rsidRDefault="00EB6E26" w:rsidP="00EB6E26">
      <w:pPr>
        <w:ind w:firstLine="709"/>
        <w:jc w:val="both"/>
        <w:rPr>
          <w:lang w:val="lt-LT"/>
        </w:rPr>
      </w:pPr>
      <w:r w:rsidRPr="00EB6E26">
        <w:rPr>
          <w:lang w:val="lt-LT"/>
        </w:rPr>
        <w:t>17.1.8. transporto priemonių kolonų formavimas ir jų palydos organizavimas;</w:t>
      </w:r>
    </w:p>
    <w:p w14:paraId="3934ABBB" w14:textId="77777777" w:rsidR="00EB6E26" w:rsidRPr="00EB6E26" w:rsidRDefault="00EB6E26" w:rsidP="00EB6E26">
      <w:pPr>
        <w:ind w:firstLine="709"/>
        <w:jc w:val="both"/>
        <w:rPr>
          <w:lang w:val="lt-LT"/>
        </w:rPr>
      </w:pPr>
      <w:r w:rsidRPr="00EB6E26">
        <w:rPr>
          <w:lang w:val="lt-LT"/>
        </w:rPr>
        <w:t>17.1.9. gyventojų laipinimas į transporto priemones;</w:t>
      </w:r>
    </w:p>
    <w:p w14:paraId="34ACF0B0" w14:textId="77777777" w:rsidR="00EB6E26" w:rsidRPr="00EB6E26" w:rsidRDefault="00EB6E26" w:rsidP="00EB6E26">
      <w:pPr>
        <w:ind w:firstLine="709"/>
        <w:jc w:val="both"/>
        <w:rPr>
          <w:lang w:val="lt-LT"/>
        </w:rPr>
      </w:pPr>
      <w:r w:rsidRPr="00EB6E26">
        <w:rPr>
          <w:lang w:val="lt-LT"/>
        </w:rPr>
        <w:t>17.1.10. viešosios tvarkos užtikrinimas;</w:t>
      </w:r>
    </w:p>
    <w:p w14:paraId="699A5BEA" w14:textId="77777777" w:rsidR="00EB6E26" w:rsidRPr="00EB6E26" w:rsidRDefault="00EB6E26" w:rsidP="00EB6E26">
      <w:pPr>
        <w:ind w:firstLine="709"/>
        <w:jc w:val="both"/>
        <w:rPr>
          <w:lang w:val="lt-LT"/>
        </w:rPr>
      </w:pPr>
      <w:r w:rsidRPr="00EB6E26">
        <w:rPr>
          <w:lang w:val="lt-LT"/>
        </w:rPr>
        <w:t>17.1.11. civilinės saugos sistemos pajėgų maitinimas, aprūpinimas asmeninės apsaugos priemonėmis;</w:t>
      </w:r>
    </w:p>
    <w:p w14:paraId="61C500E3" w14:textId="77777777" w:rsidR="00EB6E26" w:rsidRPr="00EB6E26" w:rsidRDefault="00EB6E26" w:rsidP="00EB6E26">
      <w:pPr>
        <w:ind w:firstLine="709"/>
        <w:jc w:val="both"/>
        <w:rPr>
          <w:lang w:val="lt-LT"/>
        </w:rPr>
      </w:pPr>
      <w:r w:rsidRPr="00EB6E26">
        <w:rPr>
          <w:lang w:val="lt-LT"/>
        </w:rPr>
        <w:t>17.2. tarpiniuose gyventojų evakavimo punktuose:</w:t>
      </w:r>
    </w:p>
    <w:p w14:paraId="5DBFFF59" w14:textId="77777777" w:rsidR="00EB6E26" w:rsidRPr="00EB6E26" w:rsidRDefault="00EB6E26" w:rsidP="00EB6E26">
      <w:pPr>
        <w:ind w:firstLine="709"/>
        <w:jc w:val="both"/>
        <w:rPr>
          <w:lang w:val="lt-LT"/>
        </w:rPr>
      </w:pPr>
      <w:r w:rsidRPr="00EB6E26">
        <w:rPr>
          <w:lang w:val="lt-LT"/>
        </w:rPr>
        <w:t>17.2.1. evakuojamų gyventojų registravimas;</w:t>
      </w:r>
    </w:p>
    <w:p w14:paraId="29B3CEFA" w14:textId="0B5F95F2" w:rsidR="00EB6E26" w:rsidRPr="00EB6E26" w:rsidRDefault="00EB6E26" w:rsidP="00EB6E26">
      <w:pPr>
        <w:ind w:firstLine="709"/>
        <w:jc w:val="both"/>
        <w:rPr>
          <w:lang w:val="lt-LT"/>
        </w:rPr>
      </w:pPr>
      <w:r w:rsidRPr="00EB6E26">
        <w:rPr>
          <w:lang w:val="lt-LT"/>
        </w:rPr>
        <w:t>17.2.2. gyventojų radioaktyviojo ar kitokio užterštumo kontrolė;</w:t>
      </w:r>
    </w:p>
    <w:p w14:paraId="721817E5" w14:textId="77777777" w:rsidR="00EB6E26" w:rsidRPr="00EB6E26" w:rsidRDefault="00EB6E26" w:rsidP="00EB6E26">
      <w:pPr>
        <w:ind w:firstLine="709"/>
        <w:jc w:val="both"/>
        <w:rPr>
          <w:lang w:val="lt-LT"/>
        </w:rPr>
      </w:pPr>
      <w:r w:rsidRPr="00EB6E26">
        <w:rPr>
          <w:lang w:val="lt-LT"/>
        </w:rPr>
        <w:t xml:space="preserve">17.2.3. </w:t>
      </w:r>
      <w:r w:rsidRPr="00EB6E26">
        <w:rPr>
          <w:lang w:val="lt-LT" w:eastAsia="lt-LT"/>
        </w:rPr>
        <w:t>gyventojų perlaipinimas iš transporto priemonių, vykusių per užterštą teritoriją, į švarias transporto priemones;</w:t>
      </w:r>
    </w:p>
    <w:p w14:paraId="2159AC8C" w14:textId="77777777" w:rsidR="00EB6E26" w:rsidRPr="00EB6E26" w:rsidRDefault="00EB6E26" w:rsidP="00EB6E26">
      <w:pPr>
        <w:ind w:firstLine="709"/>
        <w:jc w:val="both"/>
        <w:rPr>
          <w:lang w:val="lt-LT"/>
        </w:rPr>
      </w:pPr>
      <w:r w:rsidRPr="00EB6E26">
        <w:rPr>
          <w:lang w:val="lt-LT"/>
        </w:rPr>
        <w:t>17.2.4. esant poreikiui, gyventojų aprūpinimas švariais drabužiais, avalyne;</w:t>
      </w:r>
    </w:p>
    <w:p w14:paraId="083D302F" w14:textId="77777777" w:rsidR="00EB6E26" w:rsidRPr="00EB6E26" w:rsidRDefault="00EB6E26" w:rsidP="00EB6E26">
      <w:pPr>
        <w:ind w:firstLine="709"/>
        <w:jc w:val="both"/>
        <w:rPr>
          <w:lang w:val="lt-LT"/>
        </w:rPr>
      </w:pPr>
      <w:r w:rsidRPr="00EB6E26">
        <w:rPr>
          <w:lang w:val="lt-LT"/>
        </w:rPr>
        <w:t>17.2.5. gyventojų, civilinės saugos sistemos pajėgų, naminių gyvūnų ir evakavimo vykdymui būtinų materialinių išteklių sanitarinis švarinimas;</w:t>
      </w:r>
    </w:p>
    <w:p w14:paraId="2E6E2CD4" w14:textId="77777777" w:rsidR="00EB6E26" w:rsidRPr="00EB6E26" w:rsidRDefault="00EB6E26" w:rsidP="00EB6E26">
      <w:pPr>
        <w:ind w:firstLine="709"/>
        <w:jc w:val="both"/>
        <w:rPr>
          <w:lang w:val="lt-LT"/>
        </w:rPr>
      </w:pPr>
      <w:r w:rsidRPr="00EB6E26">
        <w:rPr>
          <w:lang w:val="lt-LT"/>
        </w:rPr>
        <w:t>17.2.6. radioaktyviosiomis medžiagomis užteršto vandens surinkimas, saugojimas ir perdavimas radioaktyviųjų atliekų tvarkytojui;</w:t>
      </w:r>
    </w:p>
    <w:p w14:paraId="53BA8BDE" w14:textId="77777777" w:rsidR="00EB6E26" w:rsidRPr="00EB6E26" w:rsidRDefault="00EB6E26" w:rsidP="00EB6E26">
      <w:pPr>
        <w:ind w:firstLine="709"/>
        <w:jc w:val="both"/>
        <w:rPr>
          <w:lang w:val="lt-LT"/>
        </w:rPr>
      </w:pPr>
      <w:r w:rsidRPr="00EB6E26">
        <w:rPr>
          <w:lang w:val="lt-LT"/>
        </w:rPr>
        <w:t>17.2.7. radioaktyviųjų atliekų (išskyrus nurodytų Tvarkos aprašo 17.2.6 papunktyje) surinkimas;</w:t>
      </w:r>
    </w:p>
    <w:p w14:paraId="3694AF19" w14:textId="77777777" w:rsidR="00EB6E26" w:rsidRPr="00EB6E26" w:rsidRDefault="00EB6E26" w:rsidP="00EB6E26">
      <w:pPr>
        <w:ind w:firstLine="709"/>
        <w:jc w:val="both"/>
        <w:rPr>
          <w:lang w:val="lt-LT"/>
        </w:rPr>
      </w:pPr>
      <w:r w:rsidRPr="00EB6E26">
        <w:rPr>
          <w:lang w:val="lt-LT"/>
        </w:rPr>
        <w:t xml:space="preserve">17.2.8. Tvarkos aprašo 17.1.1–17.1.4, 17.1.10, 17.1.11 papunkčiuose numatytos funkcijos; </w:t>
      </w:r>
    </w:p>
    <w:p w14:paraId="010E17B2" w14:textId="77777777" w:rsidR="00EB6E26" w:rsidRPr="00EB6E26" w:rsidRDefault="00EB6E26" w:rsidP="00EB6E26">
      <w:pPr>
        <w:ind w:firstLine="709"/>
        <w:jc w:val="both"/>
        <w:rPr>
          <w:lang w:val="lt-LT"/>
        </w:rPr>
      </w:pPr>
      <w:r w:rsidRPr="00EB6E26">
        <w:rPr>
          <w:lang w:val="lt-LT"/>
        </w:rPr>
        <w:t>17.3. gyventojų priėmimo punktuose:</w:t>
      </w:r>
    </w:p>
    <w:p w14:paraId="14AFB154" w14:textId="77777777" w:rsidR="00EB6E26" w:rsidRPr="00EB6E26" w:rsidRDefault="00EB6E26" w:rsidP="00EB6E26">
      <w:pPr>
        <w:ind w:firstLine="709"/>
        <w:jc w:val="both"/>
        <w:rPr>
          <w:lang w:val="lt-LT"/>
        </w:rPr>
      </w:pPr>
      <w:r w:rsidRPr="00EB6E26">
        <w:rPr>
          <w:lang w:val="lt-LT"/>
        </w:rPr>
        <w:t xml:space="preserve">17.3.1. </w:t>
      </w:r>
      <w:r w:rsidRPr="00EB6E26">
        <w:rPr>
          <w:lang w:val="lt-LT" w:eastAsia="lt-LT"/>
        </w:rPr>
        <w:t>evakuotų gyventojų registravimas ir jų tapatybių nustatymas;</w:t>
      </w:r>
    </w:p>
    <w:p w14:paraId="333296B2" w14:textId="77777777" w:rsidR="00EB6E26" w:rsidRPr="00EB6E26" w:rsidRDefault="00EB6E26" w:rsidP="00EB6E26">
      <w:pPr>
        <w:ind w:firstLine="709"/>
        <w:jc w:val="both"/>
        <w:rPr>
          <w:lang w:val="lt-LT"/>
        </w:rPr>
      </w:pPr>
      <w:r w:rsidRPr="00EB6E26">
        <w:rPr>
          <w:lang w:val="lt-LT"/>
        </w:rPr>
        <w:t>17.3.2. evakuotų (laikinai perkeltų) asmenų paskirstymas į laikino apgyvendinimo vietas;</w:t>
      </w:r>
    </w:p>
    <w:p w14:paraId="36CBEBF7" w14:textId="77777777" w:rsidR="00EB6E26" w:rsidRPr="00EB6E26" w:rsidRDefault="00EB6E26" w:rsidP="00EB6E26">
      <w:pPr>
        <w:ind w:firstLine="709"/>
        <w:jc w:val="both"/>
        <w:rPr>
          <w:lang w:val="lt-LT"/>
        </w:rPr>
      </w:pPr>
      <w:r w:rsidRPr="00EB6E26">
        <w:rPr>
          <w:lang w:val="lt-LT"/>
        </w:rPr>
        <w:t xml:space="preserve">17.3.3. Tvarkos aprašo 17.1.1–17.1.4, 17.1.10, 17.1.11 papunkčiuose numatytos funkcijos. </w:t>
      </w:r>
    </w:p>
    <w:p w14:paraId="482834E4" w14:textId="77777777" w:rsidR="00EB6E26" w:rsidRDefault="00EB6E26" w:rsidP="00EB6E26">
      <w:pPr>
        <w:ind w:firstLine="709"/>
        <w:jc w:val="both"/>
        <w:rPr>
          <w:lang w:val="lt-LT"/>
        </w:rPr>
      </w:pPr>
      <w:r w:rsidRPr="00EB6E26">
        <w:rPr>
          <w:lang w:val="lt-LT"/>
        </w:rPr>
        <w:t xml:space="preserve">18. Evakavimo punktų įkūrimo vietos pateikiamos Tvarkos aprašo 2 priede. Evakavimo punktų išdėstymas žemėlapyje pateikiamas interneto svetainėje </w:t>
      </w:r>
      <w:hyperlink r:id="rId8" w:anchor="layers" w:history="1">
        <w:r w:rsidRPr="00EB6E26">
          <w:rPr>
            <w:color w:val="0563C1" w:themeColor="hyperlink"/>
            <w:u w:val="single"/>
            <w:lang w:val="lt-LT"/>
          </w:rPr>
          <w:t>https://maps.vilnius.lt/civiline-sauga#layers</w:t>
        </w:r>
      </w:hyperlink>
      <w:r w:rsidRPr="00EB6E26">
        <w:rPr>
          <w:lang w:val="lt-LT"/>
        </w:rPr>
        <w:t xml:space="preserve">. </w:t>
      </w:r>
    </w:p>
    <w:p w14:paraId="6CD5AC64" w14:textId="64D39C06" w:rsidR="006B228F" w:rsidRPr="000031FA" w:rsidRDefault="000031FA" w:rsidP="00EB6E26">
      <w:pPr>
        <w:ind w:firstLine="709"/>
        <w:jc w:val="both"/>
        <w:rPr>
          <w:lang w:val="lt-LT"/>
        </w:rPr>
      </w:pPr>
      <w:r w:rsidRPr="000031FA">
        <w:rPr>
          <w:lang w:val="lt-LT"/>
        </w:rPr>
        <w:t>18</w:t>
      </w:r>
      <w:r w:rsidRPr="000031FA">
        <w:rPr>
          <w:vertAlign w:val="superscript"/>
          <w:lang w:val="lt-LT"/>
        </w:rPr>
        <w:t>1</w:t>
      </w:r>
      <w:r w:rsidRPr="000031FA">
        <w:rPr>
          <w:lang w:val="lt-LT"/>
        </w:rPr>
        <w:t xml:space="preserve"> . Gyventojų evakavimo surinkimo ir tarpinio gyventojų evakavimo punktuose turimos įrangos išdėstymo pavyzdinė schema, pritaikoma atsižvelgiant į evakavimo punkto teritoriją, teritorijos ypatumus ir ribas, ir kitų priemonių paskirstymo sąrašas pateikti Tvarkos aprašo 7 priede</w:t>
      </w:r>
      <w:r>
        <w:rPr>
          <w:lang w:val="lt-LT"/>
        </w:rPr>
        <w:t>.</w:t>
      </w:r>
    </w:p>
    <w:p w14:paraId="4981DC01" w14:textId="77777777" w:rsidR="00EB6E26" w:rsidRPr="00EB6E26" w:rsidRDefault="00EB6E26" w:rsidP="00EB6E26">
      <w:pPr>
        <w:ind w:firstLine="709"/>
        <w:jc w:val="both"/>
        <w:rPr>
          <w:lang w:val="lt-LT"/>
        </w:rPr>
      </w:pPr>
      <w:r w:rsidRPr="00EB6E26">
        <w:rPr>
          <w:lang w:val="lt-LT"/>
        </w:rPr>
        <w:t>19. Operacijų centras, įgyvendindamas Tvarkos aprašo 10.2 papunktyje numatytą funkciją, pateikia galimų evakavimo krypčių ir maršrutų pasiūlymus, išanalizavęs konkrečius užterštumo lygius, meteorologinę situaciją, gyventojų laikino apgyvendinimo vietų skaičių ir kitas aplinkybes, taip pat vadovaudamasis Tvarkos aprašo 3 ir 4 prieduose pateiktomis numatomomis (galimomis) gyventojų evakavimo kryptimis – maršrutais ir jų išsidėstymu žemėlapyje.</w:t>
      </w:r>
      <w:r w:rsidRPr="00EB6E26">
        <w:rPr>
          <w:bCs/>
          <w:lang w:val="lt-LT"/>
        </w:rPr>
        <w:t xml:space="preserve"> Šiuose prieduose galimi evakavimo maršrutai numatyti iš gyventojų evakavimo surinkimo ir tarpinių (sanitarinio švarinimo) punktų. Nustatant evakavimo kryptis ir maršrutus taip pat pasitelkiamas Lietuvos kelių žemėlapis </w:t>
      </w:r>
      <w:r w:rsidRPr="00EB6E26">
        <w:rPr>
          <w:bCs/>
          <w:lang w:val="lt-LT"/>
        </w:rPr>
        <w:lastRenderedPageBreak/>
        <w:t xml:space="preserve">internetinėje svetainėje </w:t>
      </w:r>
      <w:hyperlink r:id="rId9" w:history="1">
        <w:r w:rsidRPr="00EB6E26">
          <w:rPr>
            <w:bCs/>
            <w:color w:val="0563C1" w:themeColor="hyperlink"/>
            <w:u w:val="single"/>
            <w:lang w:val="lt-LT"/>
          </w:rPr>
          <w:t>https://www.arcgis.com/apps/webappviewer/index.html?id=674763b1c1b54fc38b176c2ed05da148&amp;extent=2464647.9792%2C7203839.3313%2C2887650.4937%2C7381631.8591%2C102100</w:t>
        </w:r>
      </w:hyperlink>
      <w:r w:rsidRPr="00EB6E26">
        <w:rPr>
          <w:bCs/>
          <w:lang w:val="lt-LT"/>
        </w:rPr>
        <w:t>.</w:t>
      </w:r>
    </w:p>
    <w:p w14:paraId="15E1EFA7" w14:textId="77777777" w:rsidR="00EB6E26" w:rsidRPr="00EB6E26" w:rsidRDefault="00EB6E26" w:rsidP="00EB6E26">
      <w:pPr>
        <w:ind w:firstLine="567"/>
        <w:jc w:val="both"/>
        <w:rPr>
          <w:lang w:val="lt-LT" w:eastAsia="lt-LT"/>
        </w:rPr>
      </w:pPr>
      <w:r w:rsidRPr="00EB6E26">
        <w:rPr>
          <w:lang w:val="lt-LT" w:eastAsia="lt-LT"/>
        </w:rPr>
        <w:t>20. Informacijos sklaidai naudojamos Savivaldybės įmonės ,,Susisiekimo paslaugos“ eksploatuojamos informacinės švieslentės:</w:t>
      </w:r>
    </w:p>
    <w:p w14:paraId="17B3929E" w14:textId="77777777" w:rsidR="00EB6E26" w:rsidRPr="00EB6E26" w:rsidRDefault="00EB6E26" w:rsidP="00EB6E26">
      <w:pPr>
        <w:ind w:firstLine="567"/>
        <w:jc w:val="both"/>
        <w:rPr>
          <w:lang w:val="lt-LT" w:eastAsia="lt-LT"/>
        </w:rPr>
      </w:pPr>
      <w:r w:rsidRPr="00EB6E26">
        <w:rPr>
          <w:lang w:val="lt-LT" w:eastAsia="lt-LT"/>
        </w:rPr>
        <w:t xml:space="preserve">21. </w:t>
      </w:r>
      <w:r w:rsidRPr="00EB6E26">
        <w:rPr>
          <w:lang w:val="lt-LT"/>
        </w:rPr>
        <w:t>Gyventojų evakavimui naudojamas gyventojų nuosavas transportas. Gyventojų, neturinčių galimybės evakuotis savarankiškai, evakavimą organizuoja Operacijų centras, pasitelkdamas uždarosios akcinės bendrovės „Vilniaus viešasis transportas“ turimas transporto priemones. Tvarkos aprašo 3.4 papunktyje numatytu atveju – Savivaldybės gyventojų evakavimas (laikinas perkėlimas) gali būti organizuojamas traukiniais padedant akcinei bendrovei „Lietuvos geležinkeliai“. Neužtenkant nurodytų transporto priemonių, kreipiamasi į gretimas savivaldybes, su kuriomis sudaryti</w:t>
      </w:r>
      <w:r w:rsidRPr="00EB6E26">
        <w:rPr>
          <w:b/>
          <w:lang w:val="lt-LT"/>
        </w:rPr>
        <w:t xml:space="preserve"> </w:t>
      </w:r>
      <w:r w:rsidRPr="00EB6E26">
        <w:rPr>
          <w:bCs/>
          <w:lang w:val="lt-LT"/>
        </w:rPr>
        <w:t xml:space="preserve">tarpusavio pagalbos planai dėl </w:t>
      </w:r>
      <w:r w:rsidRPr="00EB6E26">
        <w:rPr>
          <w:lang w:val="lt-LT"/>
        </w:rPr>
        <w:t>šių savivaldybių turimų transporto priemonių pasitelkimo Savivaldybės gyventojams evakuoti.</w:t>
      </w:r>
    </w:p>
    <w:p w14:paraId="5F0C6CAC" w14:textId="77777777" w:rsidR="00EB6E26" w:rsidRPr="00EB6E26" w:rsidRDefault="00EB6E26" w:rsidP="00EB6E26">
      <w:pPr>
        <w:ind w:firstLine="709"/>
        <w:jc w:val="both"/>
        <w:rPr>
          <w:lang w:val="lt-LT"/>
        </w:rPr>
      </w:pPr>
    </w:p>
    <w:p w14:paraId="7AB1E1F1" w14:textId="77777777" w:rsidR="00EB6E26" w:rsidRPr="00EB6E26" w:rsidRDefault="00EB6E26" w:rsidP="00EB6E26">
      <w:pPr>
        <w:shd w:val="clear" w:color="auto" w:fill="FFFFFF" w:themeFill="background1"/>
        <w:spacing w:line="276" w:lineRule="auto"/>
        <w:ind w:firstLine="709"/>
        <w:jc w:val="center"/>
        <w:rPr>
          <w:b/>
          <w:bCs/>
          <w:lang w:val="lt-LT"/>
        </w:rPr>
      </w:pPr>
      <w:r w:rsidRPr="00EB6E26">
        <w:rPr>
          <w:b/>
          <w:bCs/>
          <w:lang w:val="lt-LT"/>
        </w:rPr>
        <w:t>V SKYRIUS</w:t>
      </w:r>
    </w:p>
    <w:p w14:paraId="1535C421" w14:textId="77777777" w:rsidR="00EB6E26" w:rsidRPr="00EB6E26" w:rsidRDefault="00EB6E26" w:rsidP="00EB6E26">
      <w:pPr>
        <w:shd w:val="clear" w:color="auto" w:fill="FFFFFF" w:themeFill="background1"/>
        <w:spacing w:line="276" w:lineRule="auto"/>
        <w:ind w:firstLine="709"/>
        <w:jc w:val="center"/>
        <w:rPr>
          <w:b/>
          <w:bCs/>
          <w:lang w:val="lt-LT"/>
        </w:rPr>
      </w:pPr>
      <w:r w:rsidRPr="00EB6E26">
        <w:rPr>
          <w:b/>
          <w:bCs/>
          <w:lang w:val="lt-LT"/>
        </w:rPr>
        <w:t>EVAKUOTŲ GYVENTOJŲ APGYVENDINIMO ORGANIZAVIMAS</w:t>
      </w:r>
    </w:p>
    <w:p w14:paraId="4AB1D6EB" w14:textId="77777777" w:rsidR="00EB6E26" w:rsidRPr="00EB6E26" w:rsidRDefault="00EB6E26" w:rsidP="00EB6E26">
      <w:pPr>
        <w:spacing w:line="276" w:lineRule="auto"/>
        <w:ind w:firstLine="709"/>
        <w:jc w:val="both"/>
        <w:rPr>
          <w:lang w:val="lt-LT"/>
        </w:rPr>
      </w:pPr>
    </w:p>
    <w:p w14:paraId="238EC04D" w14:textId="77777777" w:rsidR="00EB6E26" w:rsidRPr="00EB6E26" w:rsidRDefault="00EB6E26" w:rsidP="00EB6E26">
      <w:pPr>
        <w:ind w:firstLine="709"/>
        <w:jc w:val="both"/>
        <w:rPr>
          <w:lang w:val="lt-LT"/>
        </w:rPr>
      </w:pPr>
      <w:r w:rsidRPr="00EB6E26">
        <w:rPr>
          <w:lang w:val="lt-LT"/>
        </w:rPr>
        <w:t>22. Tvarkos aprašo 5.1–5.3 papunkčiuose nurodytuose subjektuose vykdomos šios funkcijos:</w:t>
      </w:r>
    </w:p>
    <w:p w14:paraId="36741607" w14:textId="77777777" w:rsidR="00EB6E26" w:rsidRPr="00EB6E26" w:rsidRDefault="00EB6E26" w:rsidP="00EB6E26">
      <w:pPr>
        <w:ind w:firstLine="709"/>
        <w:jc w:val="both"/>
        <w:rPr>
          <w:lang w:val="lt-LT"/>
        </w:rPr>
      </w:pPr>
      <w:r w:rsidRPr="00EB6E26">
        <w:rPr>
          <w:lang w:val="lt-LT"/>
        </w:rPr>
        <w:t>22.1. evakuotų gyventojų apgyvendinimas, jų aprūpinimas maistu, geriamuoju vandeniu, medikamentais ir kitomis būtinomis priemonėmis;</w:t>
      </w:r>
    </w:p>
    <w:p w14:paraId="1E7DCC08" w14:textId="77777777" w:rsidR="00EB6E26" w:rsidRPr="00EB6E26" w:rsidRDefault="00EB6E26" w:rsidP="00EB6E26">
      <w:pPr>
        <w:ind w:firstLine="709"/>
        <w:jc w:val="both"/>
        <w:rPr>
          <w:lang w:val="lt-LT"/>
        </w:rPr>
      </w:pPr>
      <w:r w:rsidRPr="00EB6E26">
        <w:rPr>
          <w:lang w:val="lt-LT"/>
        </w:rPr>
        <w:t>22.2. evakuotų naminių gyvūnų apgyvendinimas ir jų globos organizavimas;</w:t>
      </w:r>
    </w:p>
    <w:p w14:paraId="5B091F4E" w14:textId="77777777" w:rsidR="00EB6E26" w:rsidRPr="00EB6E26" w:rsidRDefault="00EB6E26" w:rsidP="00EB6E26">
      <w:pPr>
        <w:ind w:firstLine="709"/>
        <w:jc w:val="both"/>
        <w:rPr>
          <w:lang w:val="lt-LT"/>
        </w:rPr>
      </w:pPr>
      <w:r w:rsidRPr="00EB6E26">
        <w:rPr>
          <w:lang w:val="lt-LT"/>
        </w:rPr>
        <w:t>22.3. pagal galimybes elektroninių ryšio priemonių (kai elektroninių ryšio paslaugų tiekimas yra veikiantis) evakuotiems asmenims suteikimas jų ryšiui su atskirai nuo jų esančiais šeimos nariais ar kitais artimais asmenimis palaikyti;</w:t>
      </w:r>
    </w:p>
    <w:p w14:paraId="0802C95B" w14:textId="77777777" w:rsidR="00EB6E26" w:rsidRPr="00EB6E26" w:rsidRDefault="00EB6E26" w:rsidP="00EB6E26">
      <w:pPr>
        <w:ind w:firstLine="709"/>
        <w:jc w:val="both"/>
        <w:rPr>
          <w:lang w:val="lt-LT"/>
        </w:rPr>
      </w:pPr>
      <w:r w:rsidRPr="00EB6E26">
        <w:rPr>
          <w:lang w:val="lt-LT"/>
        </w:rPr>
        <w:t>22.4. komunalinių ir pavojingų atliekų tvarkymas Tvarkos aprašo 3.1 ir 3.3 papunkčiuose numatytais atvejais;</w:t>
      </w:r>
    </w:p>
    <w:p w14:paraId="6DF36F9D" w14:textId="77777777" w:rsidR="00EB6E26" w:rsidRPr="00EB6E26" w:rsidRDefault="00EB6E26" w:rsidP="00EB6E26">
      <w:pPr>
        <w:ind w:firstLine="709"/>
        <w:jc w:val="both"/>
        <w:rPr>
          <w:lang w:val="lt-LT"/>
        </w:rPr>
      </w:pPr>
      <w:r w:rsidRPr="00EB6E26">
        <w:rPr>
          <w:lang w:val="lt-LT"/>
        </w:rPr>
        <w:t>22.5. sanitarinių sąlygų evakuotiems asmenims užtikrinimas;</w:t>
      </w:r>
    </w:p>
    <w:p w14:paraId="2F0DC5C9" w14:textId="77777777" w:rsidR="00EB6E26" w:rsidRPr="00EB6E26" w:rsidRDefault="00EB6E26" w:rsidP="00EB6E26">
      <w:pPr>
        <w:ind w:firstLine="709"/>
        <w:jc w:val="both"/>
        <w:rPr>
          <w:lang w:val="lt-LT"/>
        </w:rPr>
      </w:pPr>
      <w:r w:rsidRPr="00EB6E26">
        <w:rPr>
          <w:lang w:val="lt-LT"/>
        </w:rPr>
        <w:t xml:space="preserve">22.6. Tvarkos aprašo 17.1.1–17.1.4, 17.1.8 ir 17.1.9 papunkčiuose numatytos funkcijos. </w:t>
      </w:r>
    </w:p>
    <w:p w14:paraId="3E696B4A" w14:textId="77777777" w:rsidR="00EB6E26" w:rsidRPr="00EB6E26" w:rsidRDefault="00EB6E26" w:rsidP="00EB6E26">
      <w:pPr>
        <w:ind w:firstLine="709"/>
        <w:jc w:val="both"/>
        <w:rPr>
          <w:lang w:val="lt-LT"/>
        </w:rPr>
      </w:pPr>
      <w:r w:rsidRPr="00EB6E26">
        <w:rPr>
          <w:lang w:val="lt-LT"/>
        </w:rPr>
        <w:t xml:space="preserve">23. </w:t>
      </w:r>
      <w:r w:rsidRPr="00EB6E26">
        <w:rPr>
          <w:color w:val="000000"/>
          <w:lang w:val="lt-LT"/>
        </w:rPr>
        <w:t xml:space="preserve">Įvykio, ekstremaliojo įvykio ar ekstremaliosios situacijos metu prireikus evakuoti gyventojai laikinai apgyvendinami </w:t>
      </w:r>
      <w:r w:rsidRPr="00EB6E26">
        <w:rPr>
          <w:lang w:val="lt-LT"/>
        </w:rPr>
        <w:t xml:space="preserve">Tvarkos aprašo 5.1 papunktyje nurodytuose </w:t>
      </w:r>
      <w:r w:rsidRPr="00EB6E26">
        <w:rPr>
          <w:color w:val="000000"/>
          <w:lang w:val="lt-LT"/>
        </w:rPr>
        <w:t>kolektyvinės apsaugos statiniuose.</w:t>
      </w:r>
    </w:p>
    <w:p w14:paraId="6D45C35B" w14:textId="77777777" w:rsidR="00EB6E26" w:rsidRPr="00EB6E26" w:rsidRDefault="00EB6E26" w:rsidP="00EB6E26">
      <w:pPr>
        <w:ind w:firstLine="709"/>
        <w:jc w:val="both"/>
        <w:rPr>
          <w:color w:val="000000"/>
          <w:lang w:val="lt-LT"/>
        </w:rPr>
      </w:pPr>
      <w:r w:rsidRPr="00EB6E26">
        <w:rPr>
          <w:color w:val="000000"/>
          <w:lang w:val="lt-LT"/>
        </w:rPr>
        <w:t xml:space="preserve">24. </w:t>
      </w:r>
      <w:r w:rsidRPr="00EB6E26">
        <w:rPr>
          <w:lang w:val="lt-LT"/>
        </w:rPr>
        <w:t>S</w:t>
      </w:r>
      <w:r w:rsidRPr="00EB6E26">
        <w:rPr>
          <w:color w:val="000000"/>
          <w:lang w:val="lt-LT"/>
        </w:rPr>
        <w:t>iekiant užtikrinti būtiniausias gyvenimo sąlygas</w:t>
      </w:r>
      <w:r w:rsidRPr="00EB6E26">
        <w:rPr>
          <w:lang w:val="lt-LT"/>
        </w:rPr>
        <w:t xml:space="preserve"> evakuotiems gyventojams kolektyvinės apsaugos statiniuose ir atsižvelgiant į kolektyvinės apsaugos statinio galimybes, evakuotų gyventojų apgyvendinimo organizavimas vykdomas vadovaujantis Kolektyvinės apsaugos statinio paruošimo evakuotiems gyventojams apsaugoti rekomendacijų, patvirtintų Departamento direktoriaus 2015 m. gruodžio 31 d. įsakymu Nr. 1-406 „Dėl </w:t>
      </w:r>
      <w:r w:rsidRPr="00EB6E26">
        <w:rPr>
          <w:color w:val="000000"/>
          <w:lang w:val="lt-LT"/>
        </w:rPr>
        <w:t xml:space="preserve">Kolektyvinės apsaugos statinio paruošimo evakuotiems gyventojams apsaugoti rekomendacijų patvirtinimo“, nuostatomis. </w:t>
      </w:r>
      <w:r w:rsidRPr="00EB6E26">
        <w:rPr>
          <w:lang w:val="lt-LT"/>
        </w:rPr>
        <w:t>Kolektyvinės apsaugos statinyje:</w:t>
      </w:r>
    </w:p>
    <w:p w14:paraId="28647338" w14:textId="77777777" w:rsidR="00EB6E26" w:rsidRPr="00EB6E26" w:rsidRDefault="00EB6E26" w:rsidP="00EB6E26">
      <w:pPr>
        <w:ind w:firstLine="709"/>
        <w:jc w:val="both"/>
        <w:rPr>
          <w:lang w:val="lt-LT"/>
        </w:rPr>
      </w:pPr>
      <w:r w:rsidRPr="00EB6E26">
        <w:rPr>
          <w:lang w:val="lt-LT"/>
        </w:rPr>
        <w:t>24.1. įrengiamos gyvenamoji patalpa, sanitarinės patalpos (tualetas, prausykla, dušas, skalbykla ir džiovykla), maitinimo (-</w:t>
      </w:r>
      <w:proofErr w:type="spellStart"/>
      <w:r w:rsidRPr="00EB6E26">
        <w:rPr>
          <w:lang w:val="lt-LT"/>
        </w:rPr>
        <w:t>si</w:t>
      </w:r>
      <w:proofErr w:type="spellEnd"/>
      <w:r w:rsidRPr="00EB6E26">
        <w:rPr>
          <w:lang w:val="lt-LT"/>
        </w:rPr>
        <w:t>), maisto ruošimo, maisto produktų ir geriamojo vandens saugojimo patalpos, medicinos patalpa;</w:t>
      </w:r>
    </w:p>
    <w:p w14:paraId="30A4FA3F" w14:textId="77777777" w:rsidR="00EB6E26" w:rsidRPr="00EB6E26" w:rsidRDefault="00EB6E26" w:rsidP="00EB6E26">
      <w:pPr>
        <w:ind w:firstLine="709"/>
        <w:jc w:val="both"/>
        <w:rPr>
          <w:lang w:val="lt-LT"/>
        </w:rPr>
      </w:pPr>
      <w:r w:rsidRPr="00EB6E26">
        <w:rPr>
          <w:lang w:val="lt-LT"/>
        </w:rPr>
        <w:t>24.2. vienam gyventojui skiriama 3,5 kv. m gyvenamosios</w:t>
      </w:r>
      <w:r w:rsidRPr="00EB6E26">
        <w:rPr>
          <w:vertAlign w:val="superscript"/>
          <w:lang w:val="lt-LT"/>
        </w:rPr>
        <w:t xml:space="preserve"> </w:t>
      </w:r>
      <w:r w:rsidRPr="00EB6E26">
        <w:rPr>
          <w:lang w:val="lt-LT"/>
        </w:rPr>
        <w:t>patalpos</w:t>
      </w:r>
      <w:r w:rsidRPr="00EB6E26">
        <w:rPr>
          <w:vertAlign w:val="superscript"/>
          <w:lang w:val="lt-LT"/>
        </w:rPr>
        <w:t xml:space="preserve"> </w:t>
      </w:r>
      <w:r w:rsidRPr="00EB6E26">
        <w:rPr>
          <w:lang w:val="lt-LT"/>
        </w:rPr>
        <w:t>grindų ploto, kurį sudaro gulimos vietos plotas, tarpas tarp dviejų gulimų vietų, taip pat prieigoms ir praeigoms numatytas plotas;</w:t>
      </w:r>
    </w:p>
    <w:p w14:paraId="442100A1" w14:textId="77777777" w:rsidR="00EB6E26" w:rsidRPr="00EB6E26" w:rsidRDefault="00EB6E26" w:rsidP="00EB6E26">
      <w:pPr>
        <w:ind w:firstLine="709"/>
        <w:jc w:val="both"/>
        <w:rPr>
          <w:lang w:val="lt-LT"/>
        </w:rPr>
      </w:pPr>
      <w:r w:rsidRPr="00EB6E26">
        <w:rPr>
          <w:lang w:val="lt-LT"/>
        </w:rPr>
        <w:t>24.3. gulimai vietai numatoma ne mažiau kaip 1,8 kv. m grindų ploto. Šioje vietoje gali būti paklojamas čiužinys, pastatoma sulankstomoji lova ar patiesiamas kilimėlis su miegmaišiu;</w:t>
      </w:r>
    </w:p>
    <w:p w14:paraId="4121EDBD" w14:textId="77777777" w:rsidR="00EB6E26" w:rsidRPr="00EB6E26" w:rsidRDefault="00EB6E26" w:rsidP="00EB6E26">
      <w:pPr>
        <w:ind w:firstLine="709"/>
        <w:jc w:val="both"/>
        <w:rPr>
          <w:lang w:val="lt-LT"/>
        </w:rPr>
      </w:pPr>
      <w:r w:rsidRPr="00EB6E26">
        <w:rPr>
          <w:lang w:val="lt-LT"/>
        </w:rPr>
        <w:t>24.4. higienos poreikiams tenkinti yra tualetai, dušai;</w:t>
      </w:r>
    </w:p>
    <w:p w14:paraId="4DAA4FEA" w14:textId="77777777" w:rsidR="00EB6E26" w:rsidRPr="00EB6E26" w:rsidRDefault="00EB6E26" w:rsidP="00EB6E26">
      <w:pPr>
        <w:ind w:firstLine="709"/>
        <w:jc w:val="both"/>
        <w:rPr>
          <w:lang w:val="lt-LT"/>
        </w:rPr>
      </w:pPr>
      <w:r w:rsidRPr="00EB6E26">
        <w:rPr>
          <w:lang w:val="lt-LT"/>
        </w:rPr>
        <w:t>24.5. geriamasis vanduo tiekiamas iš kolektyvinės apsaugos statinyje esančio vandentiekio tinklo;</w:t>
      </w:r>
    </w:p>
    <w:p w14:paraId="19C89F33" w14:textId="77777777" w:rsidR="00EB6E26" w:rsidRPr="00EB6E26" w:rsidRDefault="00EB6E26" w:rsidP="00EB6E26">
      <w:pPr>
        <w:ind w:firstLine="709"/>
        <w:jc w:val="both"/>
        <w:rPr>
          <w:lang w:val="lt-LT"/>
        </w:rPr>
      </w:pPr>
      <w:r w:rsidRPr="00EB6E26">
        <w:rPr>
          <w:lang w:val="lt-LT"/>
        </w:rPr>
        <w:t xml:space="preserve">24.6. maitinimas organizuojamas kolektyvinės apsaugos statinių patalpose esančiose valgyklose arba kitose tam tinkamose vietose. Aprūpinimas maistu organizuojamas per įmones teikiančias maitinimo paslaugas kolektyvinės apsaugos statiniams (švietimo įstaigoms). Švietimo įstaigos, kurios neteikia maitinimo paslaugų, kreipiasi į Savivaldybės administraciją arba Operacijų </w:t>
      </w:r>
      <w:r w:rsidRPr="00EB6E26">
        <w:rPr>
          <w:lang w:val="lt-LT"/>
        </w:rPr>
        <w:lastRenderedPageBreak/>
        <w:t>centrą, jeigu jis yra aktyvuotas, dėl šios paslaugos užsakymo. Šioms švietimo įstaigoms maitinimo paslauga bus teikiama pagal viešųjų pirkimų būdu sudarytas sutartis su juridiniais asmenimis, taip pat evakuotų gyventojų aprūpinimas maistu, geriamuoju vandeniu, medikamentais, švariais drabužiais ir kt. bus vykdomas iš ūkio subjektų, su kuriais pasirašytos sutartys dėl materialinių išteklių ir paslaugų teikimo;</w:t>
      </w:r>
    </w:p>
    <w:p w14:paraId="40901D2D" w14:textId="4D408069" w:rsidR="00EB6E26" w:rsidRPr="00EB6E26" w:rsidRDefault="00EB6E26" w:rsidP="00EB6E26">
      <w:pPr>
        <w:ind w:firstLine="709"/>
        <w:jc w:val="both"/>
        <w:rPr>
          <w:lang w:val="lt-LT"/>
        </w:rPr>
      </w:pPr>
      <w:r w:rsidRPr="00EB6E26">
        <w:rPr>
          <w:lang w:val="lt-LT"/>
        </w:rPr>
        <w:t xml:space="preserve">24.7. medicininė ir psichologinė pagalba teikiama, vadovaujantis Medicininės ir psichologinės pagalbos teikimo ekstremaliųjų įvykių ir situacijų metu arba Vilniaus miesto savivaldybės teritorijoje įvedus karo padėtį nukentėjusiems gyventojams organizavimo tvarkos aprašo, patvirtinto Savivaldybės administracijos direktoriaus 2020 m. sausio 27 d. įsakymu </w:t>
      </w:r>
      <w:bookmarkStart w:id="17" w:name="n_4"/>
      <w:r w:rsidRPr="00F64F58">
        <w:rPr>
          <w:lang w:val="lt-LT"/>
        </w:rPr>
        <w:t xml:space="preserve">Nr. 30-214/20 </w:t>
      </w:r>
      <w:bookmarkEnd w:id="17"/>
      <w:r w:rsidRPr="00EB6E26">
        <w:rPr>
          <w:lang w:val="lt-LT"/>
        </w:rPr>
        <w:t>„Dėl Medicininės ir psichologinės pagalbos teikimo ekstremaliųjų įvykių ir situacijų metu arba Vilniaus miesto savivaldybės teritorijoje įvedus karo padėtį nukentėjusiems gyventojams organizavimo tvarkos aprašo tvirtinimo“, nuostatomis;</w:t>
      </w:r>
    </w:p>
    <w:p w14:paraId="73BC2348" w14:textId="77777777" w:rsidR="00EB6E26" w:rsidRPr="00EB6E26" w:rsidRDefault="00EB6E26" w:rsidP="00EB6E26">
      <w:pPr>
        <w:ind w:firstLine="709"/>
        <w:jc w:val="both"/>
        <w:rPr>
          <w:lang w:val="lt-LT"/>
        </w:rPr>
      </w:pPr>
      <w:r w:rsidRPr="00EB6E26">
        <w:rPr>
          <w:lang w:val="lt-LT"/>
        </w:rPr>
        <w:t>24.8. evakuotų gyventojų apsauga vykdoma kolektyvinių apsaugos statinių sargų ir (ar) Savivaldybės administracijos Viešosios tvarkos skyriaus darbuotojų pagalba. Lietuvos šaulių sąjungos savanoriai užtikrina gyventojų apsaugą laikino apgyvendinimo vietose, gyventojų patekimą į kolektyvinės pasaugos statinius, viešąją tvarką;</w:t>
      </w:r>
    </w:p>
    <w:p w14:paraId="13A27C7E" w14:textId="7AA8E144" w:rsidR="00EB6E26" w:rsidRPr="00EB6E26" w:rsidRDefault="00EB6E26" w:rsidP="00EB6E26">
      <w:pPr>
        <w:ind w:firstLine="709"/>
        <w:jc w:val="both"/>
        <w:rPr>
          <w:lang w:val="lt-LT"/>
        </w:rPr>
      </w:pPr>
      <w:r w:rsidRPr="00EB6E26">
        <w:rPr>
          <w:lang w:val="lt-LT"/>
        </w:rPr>
        <w:t xml:space="preserve">24.9. subjektai, kuriems priklausančios (valdomos) patalpos ar statiniai yra įtraukti į Vilniaus miesto savivaldybės kolektyvinės apsaugos statinių (patalpų) sąrašą, patvirtintą Savivaldybės administracijos direktoriaus 2020 m. sausio 28 d. įsakymu </w:t>
      </w:r>
      <w:bookmarkStart w:id="18" w:name="n_5"/>
      <w:r w:rsidRPr="00F64F58">
        <w:rPr>
          <w:lang w:val="lt-LT"/>
        </w:rPr>
        <w:t xml:space="preserve">Nr. 30-223/20 </w:t>
      </w:r>
      <w:bookmarkEnd w:id="18"/>
      <w:r w:rsidRPr="00EB6E26">
        <w:rPr>
          <w:lang w:val="lt-LT"/>
        </w:rPr>
        <w:t xml:space="preserve">„Dėl Minimalaus kolektyvinės apsaugos patalpose ir statiniuose apsaugomų Vilniaus miesto gyventojų skaičiaus tvirtinimo“, savo ekstremaliųjų situacijų valdymo planuose turi turėti kolektyvinės apsaugos statinio planą </w:t>
      </w:r>
      <w:r w:rsidRPr="00EB6E26">
        <w:rPr>
          <w:color w:val="000000"/>
          <w:lang w:val="lt-LT"/>
        </w:rPr>
        <w:t>su pažymėtomis</w:t>
      </w:r>
      <w:r w:rsidRPr="00EB6E26">
        <w:rPr>
          <w:color w:val="1F497D"/>
          <w:lang w:val="lt-LT"/>
        </w:rPr>
        <w:t> </w:t>
      </w:r>
      <w:r w:rsidRPr="00EB6E26">
        <w:rPr>
          <w:color w:val="000000"/>
          <w:lang w:val="lt-LT"/>
        </w:rPr>
        <w:t>gyvenamosiomis, sanitarinėmis, maitinimo, maisto paruošimo, neįgaliesiems pritaikytomis ir kitomis, esant galimybei ir poreikiui, patalpomis.</w:t>
      </w:r>
    </w:p>
    <w:p w14:paraId="5B8EA0A6" w14:textId="77777777" w:rsidR="00EB6E26" w:rsidRPr="00EB6E26" w:rsidRDefault="00EB6E26" w:rsidP="00EB6E26">
      <w:pPr>
        <w:ind w:firstLine="709"/>
        <w:jc w:val="both"/>
        <w:rPr>
          <w:lang w:val="lt-LT"/>
        </w:rPr>
      </w:pPr>
      <w:r w:rsidRPr="00EB6E26">
        <w:rPr>
          <w:lang w:val="lt-LT"/>
        </w:rPr>
        <w:t>25. Už gyventojų apgyvendinamo kolektyvinės apsaugos statiniuose, aprūpinimo gyvybiškai būtinomis paslaugomis (maistu, geriamuoju vandeniu, medikamentais, švariais drabužiais, pirmosios ir skubios medicinos pagalbos ir kitų būtinų paslaugų teikimu) organizavimą atsakingi:</w:t>
      </w:r>
    </w:p>
    <w:p w14:paraId="09B5E6F6" w14:textId="77777777" w:rsidR="00EB6E26" w:rsidRPr="00EB6E26" w:rsidRDefault="00EB6E26" w:rsidP="00EB6E26">
      <w:pPr>
        <w:ind w:firstLine="709"/>
        <w:jc w:val="both"/>
        <w:rPr>
          <w:lang w:val="lt-LT"/>
        </w:rPr>
      </w:pPr>
      <w:r w:rsidRPr="00EB6E26">
        <w:rPr>
          <w:lang w:val="lt-LT"/>
        </w:rPr>
        <w:t>25.1. Operacijų centras – ekstremaliųjų situacijų ir ekstremaliųjų įvykių (kai Operacijų centras sušauktas) atvejais;</w:t>
      </w:r>
    </w:p>
    <w:p w14:paraId="226A1900" w14:textId="77777777" w:rsidR="00EB6E26" w:rsidRPr="00EB6E26" w:rsidRDefault="00EB6E26" w:rsidP="00EB6E26">
      <w:pPr>
        <w:ind w:firstLine="709"/>
        <w:jc w:val="both"/>
        <w:rPr>
          <w:b/>
          <w:lang w:val="lt-LT"/>
        </w:rPr>
      </w:pPr>
      <w:r w:rsidRPr="00EB6E26">
        <w:rPr>
          <w:lang w:val="lt-LT"/>
        </w:rPr>
        <w:t>25.2. atsakingas asmuo</w:t>
      </w:r>
      <w:r w:rsidRPr="00EB6E26">
        <w:rPr>
          <w:bCs/>
          <w:lang w:val="lt-LT"/>
        </w:rPr>
        <w:t xml:space="preserve"> – įvykių ir ekstremaliųjų įvykių atvejais;</w:t>
      </w:r>
    </w:p>
    <w:p w14:paraId="5B4DE03A" w14:textId="77777777" w:rsidR="00EB6E26" w:rsidRPr="00EB6E26" w:rsidRDefault="00EB6E26" w:rsidP="00EB6E26">
      <w:pPr>
        <w:ind w:firstLine="709"/>
        <w:jc w:val="both"/>
        <w:rPr>
          <w:lang w:val="lt-LT"/>
        </w:rPr>
      </w:pPr>
      <w:r w:rsidRPr="00EB6E26">
        <w:rPr>
          <w:lang w:val="lt-LT"/>
        </w:rPr>
        <w:t>26. Tvarkos aprašo 6.5 papunktyje nurodytus subjektus aktyvuoti turi teisę:</w:t>
      </w:r>
    </w:p>
    <w:p w14:paraId="559FF8FF" w14:textId="77777777" w:rsidR="00EB6E26" w:rsidRPr="00EB6E26" w:rsidRDefault="00EB6E26" w:rsidP="00EB6E26">
      <w:pPr>
        <w:ind w:firstLine="709"/>
        <w:jc w:val="both"/>
        <w:rPr>
          <w:lang w:val="lt-LT"/>
        </w:rPr>
      </w:pPr>
      <w:r w:rsidRPr="00EB6E26">
        <w:rPr>
          <w:lang w:val="lt-LT"/>
        </w:rPr>
        <w:t xml:space="preserve">26.1. atsakingas asmuo; </w:t>
      </w:r>
    </w:p>
    <w:p w14:paraId="75202600" w14:textId="77777777" w:rsidR="00EB6E26" w:rsidRPr="00EB6E26" w:rsidRDefault="00EB6E26" w:rsidP="00EB6E26">
      <w:pPr>
        <w:ind w:firstLine="709"/>
        <w:jc w:val="both"/>
        <w:rPr>
          <w:lang w:val="lt-LT"/>
        </w:rPr>
      </w:pPr>
      <w:r w:rsidRPr="00EB6E26">
        <w:rPr>
          <w:lang w:val="lt-LT"/>
        </w:rPr>
        <w:t>26.2. Operacijų centras.</w:t>
      </w:r>
    </w:p>
    <w:p w14:paraId="6D5EC642" w14:textId="77777777" w:rsidR="00EB6E26" w:rsidRPr="00EB6E26" w:rsidRDefault="00EB6E26" w:rsidP="00EB6E26">
      <w:pPr>
        <w:ind w:firstLine="709"/>
        <w:jc w:val="both"/>
        <w:rPr>
          <w:lang w:val="lt-LT"/>
        </w:rPr>
      </w:pPr>
      <w:r w:rsidRPr="00EB6E26">
        <w:rPr>
          <w:lang w:val="lt-LT"/>
        </w:rPr>
        <w:t xml:space="preserve">27. </w:t>
      </w:r>
      <w:r w:rsidRPr="00EB6E26">
        <w:rPr>
          <w:lang w:val="lt-LT" w:eastAsia="lt-LT"/>
        </w:rPr>
        <w:t>Tvarkos aprašo 6.2–6.4 papunkčiuose nurodytus subjektus aktyvuoti turi teisę</w:t>
      </w:r>
      <w:r w:rsidRPr="00EB6E26">
        <w:rPr>
          <w:lang w:val="lt-LT"/>
        </w:rPr>
        <w:t xml:space="preserve"> Operacijų centras.</w:t>
      </w:r>
    </w:p>
    <w:p w14:paraId="67E8C058" w14:textId="77777777" w:rsidR="00EB6E26" w:rsidRPr="00EB6E26" w:rsidRDefault="00EB6E26" w:rsidP="00EB6E26">
      <w:pPr>
        <w:ind w:firstLine="709"/>
        <w:jc w:val="both"/>
        <w:rPr>
          <w:lang w:val="lt-LT"/>
        </w:rPr>
      </w:pPr>
      <w:r w:rsidRPr="00EB6E26">
        <w:rPr>
          <w:lang w:val="lt-LT"/>
        </w:rPr>
        <w:t>28. Aktyvuojant Tvarkos aprašo 6.2–6.5 papunkčiuose nurodytus subjektus pateikiama ši informacija:</w:t>
      </w:r>
    </w:p>
    <w:p w14:paraId="6727DF3C" w14:textId="77777777" w:rsidR="00EB6E26" w:rsidRPr="00EB6E26" w:rsidRDefault="00EB6E26" w:rsidP="00EB6E26">
      <w:pPr>
        <w:ind w:firstLine="709"/>
        <w:jc w:val="both"/>
        <w:rPr>
          <w:lang w:val="lt-LT"/>
        </w:rPr>
      </w:pPr>
      <w:r w:rsidRPr="00EB6E26">
        <w:rPr>
          <w:lang w:val="lt-LT"/>
        </w:rPr>
        <w:t>28.1. susidariusios situacijos apibūdinimas;</w:t>
      </w:r>
    </w:p>
    <w:p w14:paraId="7FABF6E1" w14:textId="77777777" w:rsidR="00EB6E26" w:rsidRPr="00EB6E26" w:rsidRDefault="00EB6E26" w:rsidP="00EB6E26">
      <w:pPr>
        <w:ind w:firstLine="709"/>
        <w:jc w:val="both"/>
        <w:rPr>
          <w:lang w:val="lt-LT"/>
        </w:rPr>
      </w:pPr>
      <w:r w:rsidRPr="00EB6E26">
        <w:rPr>
          <w:lang w:val="lt-LT"/>
        </w:rPr>
        <w:t>28.2. data ir laikas, kada subjektas, į kurį kreipiamasi, turi pradėti vykdyti jam organizuojamo evakavimo ir (ar) laikino apgyvendinimo atveju numatytas funkcijas;</w:t>
      </w:r>
    </w:p>
    <w:p w14:paraId="032B2023" w14:textId="77777777" w:rsidR="00EB6E26" w:rsidRPr="00EB6E26" w:rsidRDefault="00EB6E26" w:rsidP="00EB6E26">
      <w:pPr>
        <w:ind w:firstLine="709"/>
        <w:jc w:val="both"/>
        <w:rPr>
          <w:lang w:val="lt-LT"/>
        </w:rPr>
      </w:pPr>
      <w:r w:rsidRPr="00EB6E26">
        <w:rPr>
          <w:lang w:val="lt-LT"/>
        </w:rPr>
        <w:t>28.3. planuojamos funkcijų vykdymo apimtys ir trukmė.</w:t>
      </w:r>
    </w:p>
    <w:p w14:paraId="287C7EB6" w14:textId="77777777" w:rsidR="00EB6E26" w:rsidRPr="00EB6E26" w:rsidRDefault="00EB6E26" w:rsidP="00EB6E26">
      <w:pPr>
        <w:autoSpaceDE w:val="0"/>
        <w:autoSpaceDN w:val="0"/>
        <w:adjustRightInd w:val="0"/>
        <w:ind w:firstLine="709"/>
        <w:contextualSpacing/>
        <w:jc w:val="both"/>
        <w:rPr>
          <w:lang w:val="lt-LT"/>
        </w:rPr>
      </w:pPr>
      <w:r w:rsidRPr="00EB6E26">
        <w:rPr>
          <w:lang w:val="lt-LT"/>
        </w:rPr>
        <w:t>29. Kolektyvinės apsaugos statinio valdytojas iš Tvarkos aprašo 26 punkte nurodytų atsakingo asmens ar Operacijų centro gavęs kreipimąsi (nurodymą) apie kolektyvinės apsaugos statinio patalpų panaudojimą evakuotiems gyventojams priimti:</w:t>
      </w:r>
    </w:p>
    <w:p w14:paraId="4B15D519" w14:textId="77777777" w:rsidR="00EB6E26" w:rsidRPr="00EB6E26" w:rsidRDefault="00EB6E26" w:rsidP="00EB6E26">
      <w:pPr>
        <w:autoSpaceDE w:val="0"/>
        <w:autoSpaceDN w:val="0"/>
        <w:adjustRightInd w:val="0"/>
        <w:ind w:firstLine="709"/>
        <w:contextualSpacing/>
        <w:jc w:val="both"/>
        <w:rPr>
          <w:lang w:val="lt-LT"/>
        </w:rPr>
      </w:pPr>
      <w:r w:rsidRPr="00EB6E26">
        <w:rPr>
          <w:lang w:val="lt-LT"/>
        </w:rPr>
        <w:t>29.1. nedelsdamas pradeda ruošti turimas patalpas;</w:t>
      </w:r>
    </w:p>
    <w:p w14:paraId="1F9D0DC8" w14:textId="77777777" w:rsidR="00EB6E26" w:rsidRPr="00EB6E26" w:rsidRDefault="00EB6E26" w:rsidP="00EB6E26">
      <w:pPr>
        <w:autoSpaceDE w:val="0"/>
        <w:autoSpaceDN w:val="0"/>
        <w:adjustRightInd w:val="0"/>
        <w:ind w:firstLine="709"/>
        <w:contextualSpacing/>
        <w:jc w:val="both"/>
        <w:rPr>
          <w:lang w:val="lt-LT"/>
        </w:rPr>
      </w:pPr>
      <w:r w:rsidRPr="00EB6E26">
        <w:rPr>
          <w:lang w:val="lt-LT"/>
        </w:rPr>
        <w:t>29.2. apie patalpų paruošimą informuoja nurodymą davusį – atsakingą asmenį arba Operacijų centrą;</w:t>
      </w:r>
    </w:p>
    <w:p w14:paraId="67266222" w14:textId="77777777" w:rsidR="00EB6E26" w:rsidRPr="00EB6E26" w:rsidRDefault="00EB6E26" w:rsidP="00EB6E26">
      <w:pPr>
        <w:autoSpaceDE w:val="0"/>
        <w:autoSpaceDN w:val="0"/>
        <w:adjustRightInd w:val="0"/>
        <w:ind w:firstLine="709"/>
        <w:contextualSpacing/>
        <w:jc w:val="both"/>
        <w:rPr>
          <w:lang w:val="lt-LT"/>
        </w:rPr>
      </w:pPr>
      <w:r w:rsidRPr="00EB6E26">
        <w:rPr>
          <w:lang w:val="lt-LT"/>
        </w:rPr>
        <w:t>29.3. vykdo kitus atsakingo asmens arba Operacijų centro nurodymus.</w:t>
      </w:r>
    </w:p>
    <w:p w14:paraId="468FA032" w14:textId="77777777" w:rsidR="00EB6E26" w:rsidRPr="00EB6E26" w:rsidRDefault="00EB6E26" w:rsidP="00EB6E26">
      <w:pPr>
        <w:autoSpaceDE w:val="0"/>
        <w:autoSpaceDN w:val="0"/>
        <w:adjustRightInd w:val="0"/>
        <w:ind w:firstLine="709"/>
        <w:contextualSpacing/>
        <w:jc w:val="both"/>
        <w:rPr>
          <w:lang w:val="lt-LT"/>
        </w:rPr>
      </w:pPr>
      <w:r w:rsidRPr="00EB6E26">
        <w:rPr>
          <w:lang w:val="lt-LT"/>
        </w:rPr>
        <w:t xml:space="preserve">30. Kiekviename kolektyvinės apsaugos statinyje kolektyvinės apsaugos statinio valdytojas paskiria </w:t>
      </w:r>
      <w:r w:rsidRPr="00EB6E26">
        <w:rPr>
          <w:bCs/>
          <w:lang w:val="lt-LT"/>
        </w:rPr>
        <w:t>asmenis,</w:t>
      </w:r>
      <w:r w:rsidRPr="00EB6E26">
        <w:rPr>
          <w:lang w:val="lt-LT"/>
        </w:rPr>
        <w:t xml:space="preserve"> atsakingus </w:t>
      </w:r>
      <w:r w:rsidRPr="00EB6E26">
        <w:rPr>
          <w:bCs/>
          <w:lang w:val="lt-LT"/>
        </w:rPr>
        <w:t xml:space="preserve">už kolektyvinei apsaugai numatytų patalpų paruošimą, </w:t>
      </w:r>
      <w:r w:rsidRPr="00EB6E26">
        <w:rPr>
          <w:lang w:val="lt-LT"/>
        </w:rPr>
        <w:t xml:space="preserve">atlaisvinant patalpas nuo nereikalingų daiktų, baldų ir pan., tam, kad per trumpiausią laiką, bet ne ilgiau nei 2 val., būtų galima laikinai priimti evakuojamus žmones į kolektyvinės apsaugos statinyje esančias patalpas ir juos ten laikinai apgyvendinti, taip pat už patalpų atrakinimo organizavimą ir vykdymą (darbo, </w:t>
      </w:r>
      <w:r w:rsidRPr="00EB6E26">
        <w:rPr>
          <w:lang w:val="lt-LT"/>
        </w:rPr>
        <w:lastRenderedPageBreak/>
        <w:t>išeiginių ir švenčių dienomis), priimamų evakuojamų gyventojų pasitikimą, jų palydėjimą iki numatytų patalpų, priimamų gyventojų informavimą (sanitarinės patalpos, vandentiekio kranai ir kt. patalpos).</w:t>
      </w:r>
    </w:p>
    <w:p w14:paraId="0F0182F2" w14:textId="77777777" w:rsidR="00EB6E26" w:rsidRPr="00EB6E26" w:rsidRDefault="00EB6E26" w:rsidP="00EB6E26">
      <w:pPr>
        <w:autoSpaceDE w:val="0"/>
        <w:autoSpaceDN w:val="0"/>
        <w:adjustRightInd w:val="0"/>
        <w:ind w:firstLine="709"/>
        <w:contextualSpacing/>
        <w:jc w:val="both"/>
        <w:rPr>
          <w:color w:val="0563C1" w:themeColor="hyperlink"/>
          <w:u w:val="single"/>
          <w:lang w:val="lt-LT"/>
        </w:rPr>
      </w:pPr>
      <w:r w:rsidRPr="00EB6E26">
        <w:rPr>
          <w:lang w:val="lt-LT"/>
        </w:rPr>
        <w:t>31. Gyventojai, laikinai apgyvendinti kolektyvinės apsaugos statiniuose, vadovaujasi Tvarkos aprašo 5 priede pateiktomis kolektyvinės apsaugos statiniuose saugomų ar laikinai apgyvendintų (evakuotų) gyventojų elgesio ir vidaus tvarkos taisyklėmis.</w:t>
      </w:r>
    </w:p>
    <w:p w14:paraId="48093D27" w14:textId="77777777" w:rsidR="00EB6E26" w:rsidRPr="00EB6E26" w:rsidRDefault="00EB6E26" w:rsidP="00EB6E26">
      <w:pPr>
        <w:spacing w:line="276" w:lineRule="auto"/>
        <w:ind w:firstLine="709"/>
        <w:jc w:val="both"/>
        <w:rPr>
          <w:lang w:val="lt-LT"/>
        </w:rPr>
      </w:pPr>
    </w:p>
    <w:p w14:paraId="257BE6B3" w14:textId="77777777" w:rsidR="00EB6E26" w:rsidRPr="00EB6E26" w:rsidRDefault="00EB6E26" w:rsidP="00EB6E26">
      <w:pPr>
        <w:ind w:firstLine="709"/>
        <w:jc w:val="center"/>
        <w:rPr>
          <w:b/>
          <w:bCs/>
          <w:lang w:val="lt-LT"/>
        </w:rPr>
      </w:pPr>
      <w:r w:rsidRPr="00EB6E26">
        <w:rPr>
          <w:b/>
          <w:bCs/>
          <w:lang w:val="lt-LT"/>
        </w:rPr>
        <w:t>VI SKYRIUS</w:t>
      </w:r>
    </w:p>
    <w:p w14:paraId="1D4E193A" w14:textId="77777777" w:rsidR="00EB6E26" w:rsidRPr="00EB6E26" w:rsidRDefault="00EB6E26" w:rsidP="00EB6E26">
      <w:pPr>
        <w:ind w:firstLine="709"/>
        <w:jc w:val="center"/>
        <w:rPr>
          <w:b/>
          <w:lang w:val="lt-LT"/>
        </w:rPr>
      </w:pPr>
      <w:r w:rsidRPr="00EB6E26">
        <w:rPr>
          <w:b/>
          <w:lang w:val="lt-LT"/>
        </w:rPr>
        <w:t>PASIRENGIMAS VYKDYTI GYVENTOJŲ EVAKAVIMĄ (LAIKINĄ PERKĖLIMĄ) IR VEIKSMAI JO METU</w:t>
      </w:r>
    </w:p>
    <w:p w14:paraId="582A8263" w14:textId="77777777" w:rsidR="00EB6E26" w:rsidRPr="00EB6E26" w:rsidRDefault="00EB6E26" w:rsidP="00EB6E26">
      <w:pPr>
        <w:spacing w:line="276" w:lineRule="auto"/>
        <w:ind w:firstLine="709"/>
        <w:jc w:val="center"/>
        <w:rPr>
          <w:b/>
          <w:lang w:val="lt-LT"/>
        </w:rPr>
      </w:pPr>
    </w:p>
    <w:p w14:paraId="71D8F245" w14:textId="77777777" w:rsidR="00EB6E26" w:rsidRPr="00EB6E26" w:rsidRDefault="00EB6E26" w:rsidP="00EB6E26">
      <w:pPr>
        <w:ind w:firstLine="709"/>
        <w:jc w:val="both"/>
        <w:rPr>
          <w:lang w:val="lt-LT"/>
        </w:rPr>
      </w:pPr>
      <w:r w:rsidRPr="00EB6E26">
        <w:rPr>
          <w:lang w:val="lt-LT"/>
        </w:rPr>
        <w:t>32. Savivaldybei pavaldžių subjektų pasirengimo gyventojų evakavimui (laikinam perkėlimui) priemones sudaro:</w:t>
      </w:r>
    </w:p>
    <w:p w14:paraId="2AD326E5" w14:textId="77777777" w:rsidR="00EB6E26" w:rsidRPr="00EB6E26" w:rsidRDefault="00EB6E26" w:rsidP="00EB6E26">
      <w:pPr>
        <w:ind w:firstLine="709"/>
        <w:jc w:val="both"/>
        <w:rPr>
          <w:lang w:val="lt-LT"/>
        </w:rPr>
      </w:pPr>
      <w:r w:rsidRPr="00EB6E26">
        <w:rPr>
          <w:lang w:val="lt-LT"/>
        </w:rPr>
        <w:t>32.1. subjektų, kurių teisės aktai neįpareigoja rengti ekstremaliųjų situacijų valdymo planų, veiksmų kilus gaisrui planai;</w:t>
      </w:r>
    </w:p>
    <w:p w14:paraId="0187F357" w14:textId="77777777" w:rsidR="00EB6E26" w:rsidRPr="00EB6E26" w:rsidRDefault="00EB6E26" w:rsidP="00EB6E26">
      <w:pPr>
        <w:ind w:firstLine="709"/>
        <w:jc w:val="both"/>
        <w:rPr>
          <w:lang w:val="lt-LT"/>
        </w:rPr>
      </w:pPr>
      <w:r w:rsidRPr="00EB6E26">
        <w:rPr>
          <w:lang w:val="lt-LT"/>
        </w:rPr>
        <w:t>32.2. subjektų ekstremaliųjų situacijų valdymo planai, kuriuose numatyta:</w:t>
      </w:r>
    </w:p>
    <w:p w14:paraId="578F0368" w14:textId="77777777" w:rsidR="00EB6E26" w:rsidRPr="00EB6E26" w:rsidRDefault="00EB6E26" w:rsidP="00EB6E26">
      <w:pPr>
        <w:ind w:firstLine="709"/>
        <w:jc w:val="both"/>
        <w:rPr>
          <w:lang w:val="lt-LT"/>
        </w:rPr>
      </w:pPr>
      <w:r w:rsidRPr="00EB6E26">
        <w:rPr>
          <w:lang w:val="lt-LT"/>
        </w:rPr>
        <w:t>32.2.1. asmenys, atsakingi už darbuotojų ir lankytojų evakavimą;</w:t>
      </w:r>
    </w:p>
    <w:p w14:paraId="24828C78" w14:textId="77777777" w:rsidR="00EB6E26" w:rsidRPr="00EB6E26" w:rsidRDefault="00EB6E26" w:rsidP="00EB6E26">
      <w:pPr>
        <w:ind w:firstLine="709"/>
        <w:jc w:val="both"/>
        <w:rPr>
          <w:lang w:val="lt-LT"/>
        </w:rPr>
      </w:pPr>
      <w:r w:rsidRPr="00EB6E26">
        <w:rPr>
          <w:lang w:val="lt-LT"/>
        </w:rPr>
        <w:t>32.2.2. darbuotojų ir lankytojų evakavimo tvarka;</w:t>
      </w:r>
    </w:p>
    <w:p w14:paraId="3F5394CF" w14:textId="77777777" w:rsidR="00EB6E26" w:rsidRPr="00EB6E26" w:rsidRDefault="00EB6E26" w:rsidP="00EB6E26">
      <w:pPr>
        <w:ind w:firstLine="709"/>
        <w:jc w:val="both"/>
        <w:rPr>
          <w:lang w:val="lt-LT"/>
        </w:rPr>
      </w:pPr>
      <w:r w:rsidRPr="00EB6E26">
        <w:rPr>
          <w:lang w:val="lt-LT"/>
        </w:rPr>
        <w:t>32.2.3. alternatyvi darbo vieta, kurioje būtų užtikrinamas nepertraukiamas subjektui priskirtų funkcijų vykdymas;</w:t>
      </w:r>
    </w:p>
    <w:p w14:paraId="0480B267" w14:textId="77777777" w:rsidR="00EB6E26" w:rsidRPr="00EB6E26" w:rsidRDefault="00EB6E26" w:rsidP="00EB6E26">
      <w:pPr>
        <w:ind w:firstLine="709"/>
        <w:jc w:val="both"/>
        <w:rPr>
          <w:lang w:val="lt-LT"/>
        </w:rPr>
      </w:pPr>
      <w:r w:rsidRPr="00EB6E26">
        <w:rPr>
          <w:lang w:val="lt-LT"/>
        </w:rPr>
        <w:t>32.2.4. materialinių išteklių, būtinų funkcijų vykdymui, saugojimo vieta ir (ar) jų patelkimo tvarka;</w:t>
      </w:r>
    </w:p>
    <w:p w14:paraId="5848CDCB" w14:textId="77777777" w:rsidR="00EB6E26" w:rsidRPr="00EB6E26" w:rsidRDefault="00EB6E26" w:rsidP="00EB6E26">
      <w:pPr>
        <w:ind w:firstLine="709"/>
        <w:jc w:val="both"/>
        <w:rPr>
          <w:lang w:val="lt-LT"/>
        </w:rPr>
      </w:pPr>
      <w:r w:rsidRPr="00EB6E26">
        <w:rPr>
          <w:lang w:val="lt-LT"/>
        </w:rPr>
        <w:t>32.3. sutartys, tarpusavio pagalbos susitarimai, tarpusavio pagalbos planai ar kiti bendradarbiavimo santykius įtvirtinantys dokumentai dėl aprūpinimo patalpomis alternatyvioms darbo vietoms įrengti, išteklių patelkimo, paslaugų suteikimo įvykių, ekstremaliųjų įvykių ar ekstremaliųjų situacijų atvejais.</w:t>
      </w:r>
    </w:p>
    <w:p w14:paraId="7C0BBD4F" w14:textId="77777777" w:rsidR="00EB6E26" w:rsidRPr="00EB6E26" w:rsidRDefault="00EB6E26" w:rsidP="00EB6E26">
      <w:pPr>
        <w:ind w:firstLine="709"/>
        <w:jc w:val="both"/>
        <w:rPr>
          <w:lang w:val="lt-LT"/>
        </w:rPr>
      </w:pPr>
      <w:r w:rsidRPr="00EB6E26">
        <w:rPr>
          <w:lang w:val="lt-LT"/>
        </w:rPr>
        <w:t>33. Kolektyvinės apsaugos statinių valdytojų pasirengimo evakuotų gyventojų laikino apgyvendinimo organizavimui priemones sudaro:</w:t>
      </w:r>
    </w:p>
    <w:p w14:paraId="696A745C" w14:textId="77777777" w:rsidR="00EB6E26" w:rsidRPr="00EB6E26" w:rsidRDefault="00EB6E26" w:rsidP="00EB6E26">
      <w:pPr>
        <w:ind w:firstLine="709"/>
        <w:jc w:val="both"/>
        <w:rPr>
          <w:lang w:val="lt-LT"/>
        </w:rPr>
      </w:pPr>
      <w:r w:rsidRPr="00EB6E26">
        <w:rPr>
          <w:lang w:val="lt-LT"/>
        </w:rPr>
        <w:t>33.1. evakuotų gyventojų ir jų naminių gyvūnų laikino apgyvendinimo organizavimo tvarkos konkrečiame kolektyvinės apsaugos statinyje nustatymas;</w:t>
      </w:r>
    </w:p>
    <w:p w14:paraId="33FEE695" w14:textId="77777777" w:rsidR="00EB6E26" w:rsidRPr="00EB6E26" w:rsidRDefault="00EB6E26" w:rsidP="00EB6E26">
      <w:pPr>
        <w:ind w:firstLine="709"/>
        <w:jc w:val="both"/>
        <w:rPr>
          <w:lang w:val="lt-LT"/>
        </w:rPr>
      </w:pPr>
      <w:r w:rsidRPr="00EB6E26">
        <w:rPr>
          <w:lang w:val="lt-LT"/>
        </w:rPr>
        <w:t>33.2. pasirengimas pritaikyti patalpas evakuotų gyventojų ir jų naminių gyvūnų kolektyvinei apsaugai organizuoti;</w:t>
      </w:r>
    </w:p>
    <w:p w14:paraId="54E0B0F4" w14:textId="77777777" w:rsidR="00EB6E26" w:rsidRPr="00EB6E26" w:rsidRDefault="00EB6E26" w:rsidP="00EB6E26">
      <w:pPr>
        <w:ind w:firstLine="709"/>
        <w:jc w:val="both"/>
        <w:rPr>
          <w:lang w:val="lt-LT"/>
        </w:rPr>
      </w:pPr>
      <w:r w:rsidRPr="00EB6E26">
        <w:rPr>
          <w:lang w:val="lt-LT"/>
        </w:rPr>
        <w:t>33.3. atsakingų asmenų paskyrimas ir jų apmokymas vykdyti jiems priskirtas funkcijas evakavimo ir laikino apgyvendinimo organizavimo metu;</w:t>
      </w:r>
    </w:p>
    <w:p w14:paraId="4AF15DC7" w14:textId="77777777" w:rsidR="00EB6E26" w:rsidRPr="00EB6E26" w:rsidRDefault="00EB6E26" w:rsidP="00EB6E26">
      <w:pPr>
        <w:ind w:firstLine="709"/>
        <w:jc w:val="both"/>
        <w:rPr>
          <w:lang w:val="lt-LT"/>
        </w:rPr>
      </w:pPr>
      <w:r w:rsidRPr="00EB6E26">
        <w:rPr>
          <w:lang w:val="lt-LT"/>
        </w:rPr>
        <w:t xml:space="preserve">33.4. </w:t>
      </w:r>
      <w:bookmarkStart w:id="19" w:name="_Hlk57919684"/>
      <w:r w:rsidRPr="00EB6E26">
        <w:rPr>
          <w:lang w:val="lt-LT"/>
        </w:rPr>
        <w:t>materialinių išteklių poreikio identifikavimas ir informacijos apie nustatytą poreikį teikimas Savivaldybės administracijai arba Operacijų centrui, jeigu jis yra aktyvuotas;</w:t>
      </w:r>
      <w:bookmarkEnd w:id="19"/>
    </w:p>
    <w:p w14:paraId="28A76CAB" w14:textId="77777777" w:rsidR="00EB6E26" w:rsidRPr="00EB6E26" w:rsidRDefault="00EB6E26" w:rsidP="00EB6E26">
      <w:pPr>
        <w:ind w:firstLine="709"/>
        <w:jc w:val="both"/>
        <w:rPr>
          <w:lang w:val="lt-LT"/>
        </w:rPr>
      </w:pPr>
      <w:r w:rsidRPr="00EB6E26">
        <w:rPr>
          <w:lang w:val="lt-LT"/>
        </w:rPr>
        <w:t xml:space="preserve">33.5. sutarčių su fiziniais ir (ar) juridiniais asmenimis sudarymas dėl laikinai apgyvendintų asmenų maitinimo, sanitarinių sąlygų užtikrinimo ir komunalinių paslaugų teikimo; </w:t>
      </w:r>
    </w:p>
    <w:p w14:paraId="3A0099A3" w14:textId="77777777" w:rsidR="00EB6E26" w:rsidRPr="00EB6E26" w:rsidRDefault="00EB6E26" w:rsidP="00EB6E26">
      <w:pPr>
        <w:ind w:firstLine="709"/>
        <w:jc w:val="both"/>
        <w:rPr>
          <w:lang w:val="lt-LT"/>
        </w:rPr>
      </w:pPr>
      <w:r w:rsidRPr="00EB6E26">
        <w:rPr>
          <w:lang w:val="lt-LT"/>
        </w:rPr>
        <w:t>33.6. priemonių dėl įprastos veiklos tęstinumo užtikrinimo (jei būtų būtina veiklos tęstinumą užtikrinti) planavimas.</w:t>
      </w:r>
    </w:p>
    <w:p w14:paraId="4412E0ED" w14:textId="77777777" w:rsidR="00EB6E26" w:rsidRPr="00EB6E26" w:rsidRDefault="00EB6E26" w:rsidP="00EB6E26">
      <w:pPr>
        <w:ind w:firstLine="709"/>
        <w:jc w:val="both"/>
        <w:rPr>
          <w:lang w:val="lt-LT"/>
        </w:rPr>
      </w:pPr>
      <w:r w:rsidRPr="00EB6E26">
        <w:rPr>
          <w:lang w:val="lt-LT"/>
        </w:rPr>
        <w:t>34. Kitų įstaigų, kurių patalpose Savivaldybės administracija yra numačiusi, esant poreikiui, įkurti gyventojų surinkimo ir (ar) gyventojų priėmimo punktus, pasirengimo gyventojų evakavimui (laikinam perkėlimui) priemones sudaro:</w:t>
      </w:r>
    </w:p>
    <w:p w14:paraId="234BAE5B" w14:textId="77777777" w:rsidR="00EB6E26" w:rsidRPr="00EB6E26" w:rsidRDefault="00EB6E26" w:rsidP="00EB6E26">
      <w:pPr>
        <w:ind w:firstLine="709"/>
        <w:jc w:val="both"/>
        <w:rPr>
          <w:lang w:val="lt-LT"/>
        </w:rPr>
      </w:pPr>
      <w:r w:rsidRPr="00EB6E26">
        <w:rPr>
          <w:lang w:val="lt-LT"/>
        </w:rPr>
        <w:t>34.1. pasirengimas pritaikyti patalpas gyventojų surinkimo ir (arba) priėmimo punktui įrengti;</w:t>
      </w:r>
    </w:p>
    <w:p w14:paraId="296C8CC3" w14:textId="77777777" w:rsidR="00EB6E26" w:rsidRPr="00EB6E26" w:rsidRDefault="00EB6E26" w:rsidP="00EB6E26">
      <w:pPr>
        <w:ind w:firstLine="709"/>
        <w:jc w:val="both"/>
        <w:rPr>
          <w:lang w:val="lt-LT"/>
        </w:rPr>
      </w:pPr>
      <w:r w:rsidRPr="00EB6E26">
        <w:rPr>
          <w:lang w:val="lt-LT"/>
        </w:rPr>
        <w:t>34.2. gyventojų surinkimo ir (ar) gyventojų priėmimo punkto darbo organizavimo konkrečiame punkte tvarkos nustatymas;</w:t>
      </w:r>
    </w:p>
    <w:p w14:paraId="4460D50E" w14:textId="77777777" w:rsidR="00EB6E26" w:rsidRPr="00EB6E26" w:rsidRDefault="00EB6E26" w:rsidP="00EB6E26">
      <w:pPr>
        <w:ind w:firstLine="709"/>
        <w:jc w:val="both"/>
        <w:rPr>
          <w:lang w:val="lt-LT"/>
        </w:rPr>
      </w:pPr>
      <w:r w:rsidRPr="00EB6E26">
        <w:rPr>
          <w:lang w:val="lt-LT"/>
        </w:rPr>
        <w:t>34.3. atsakingų asmenų paskyrimas ir jų apmokymas vykdyti jiems priskirtas funkcijas evakavimo ir laikino apgyvendinimo organizavimo metu;</w:t>
      </w:r>
    </w:p>
    <w:p w14:paraId="51DA471D" w14:textId="77777777" w:rsidR="00EB6E26" w:rsidRPr="00EB6E26" w:rsidRDefault="00EB6E26" w:rsidP="00EB6E26">
      <w:pPr>
        <w:ind w:firstLine="709"/>
        <w:jc w:val="both"/>
        <w:rPr>
          <w:lang w:val="lt-LT"/>
        </w:rPr>
      </w:pPr>
      <w:r w:rsidRPr="00EB6E26">
        <w:rPr>
          <w:lang w:val="lt-LT"/>
        </w:rPr>
        <w:t>34.4. materialinių išteklių poreikio identifikavimas ir informacijos apie nustatytą poreikį teikimas Savivaldybės administracijai;</w:t>
      </w:r>
    </w:p>
    <w:p w14:paraId="3DE6F2E2" w14:textId="77777777" w:rsidR="00EB6E26" w:rsidRPr="00EB6E26" w:rsidRDefault="00EB6E26" w:rsidP="00EB6E26">
      <w:pPr>
        <w:ind w:firstLine="709"/>
        <w:jc w:val="both"/>
        <w:rPr>
          <w:lang w:val="lt-LT"/>
        </w:rPr>
      </w:pPr>
      <w:r w:rsidRPr="00EB6E26">
        <w:rPr>
          <w:lang w:val="lt-LT"/>
        </w:rPr>
        <w:t xml:space="preserve">34.5. priemonių dėl įprastos veiklos tęstinumo užtikrinimo (jei būtų būtina veiklos tęstinumą užtikrinti) planavimas. </w:t>
      </w:r>
    </w:p>
    <w:p w14:paraId="6000AFA7" w14:textId="77777777" w:rsidR="00EB6E26" w:rsidRPr="00EB6E26" w:rsidRDefault="00EB6E26" w:rsidP="00EB6E26">
      <w:pPr>
        <w:ind w:firstLine="709"/>
        <w:jc w:val="both"/>
        <w:rPr>
          <w:lang w:val="lt-LT"/>
        </w:rPr>
      </w:pPr>
      <w:r w:rsidRPr="00EB6E26">
        <w:rPr>
          <w:lang w:val="lt-LT"/>
        </w:rPr>
        <w:lastRenderedPageBreak/>
        <w:t>35. Savivaldybės administracijos pasirengimo gyventojų evakavimui priemones sudaro:</w:t>
      </w:r>
    </w:p>
    <w:p w14:paraId="155F748F" w14:textId="77777777" w:rsidR="00EB6E26" w:rsidRPr="00EB6E26" w:rsidRDefault="00EB6E26" w:rsidP="00EB6E26">
      <w:pPr>
        <w:ind w:firstLine="709"/>
        <w:jc w:val="both"/>
        <w:rPr>
          <w:lang w:val="lt-LT"/>
        </w:rPr>
      </w:pPr>
      <w:r w:rsidRPr="00EB6E26">
        <w:rPr>
          <w:lang w:val="lt-LT"/>
        </w:rPr>
        <w:t>35.1. vietų, kuriose planuojama įkurti evakavimo punktus ir kolektyvinės apsaugos statinius numatymas;</w:t>
      </w:r>
    </w:p>
    <w:p w14:paraId="0A075217" w14:textId="77777777" w:rsidR="00EB6E26" w:rsidRPr="00EB6E26" w:rsidRDefault="00EB6E26" w:rsidP="00EB6E26">
      <w:pPr>
        <w:ind w:firstLine="709"/>
        <w:jc w:val="both"/>
        <w:rPr>
          <w:lang w:val="lt-LT"/>
        </w:rPr>
      </w:pPr>
      <w:r w:rsidRPr="00EB6E26">
        <w:rPr>
          <w:lang w:val="lt-LT"/>
        </w:rPr>
        <w:t>35.2. civilinės saugos sistemos pajėgų išdėstymo tarpiniuose gyventojų evakavimo punktuose planų sudarymas;</w:t>
      </w:r>
    </w:p>
    <w:p w14:paraId="55E5026A" w14:textId="77777777" w:rsidR="00EB6E26" w:rsidRPr="00EB6E26" w:rsidRDefault="00EB6E26" w:rsidP="00EB6E26">
      <w:pPr>
        <w:ind w:firstLine="709"/>
        <w:jc w:val="both"/>
        <w:rPr>
          <w:lang w:val="lt-LT"/>
        </w:rPr>
      </w:pPr>
      <w:r w:rsidRPr="00EB6E26">
        <w:rPr>
          <w:lang w:val="lt-LT"/>
        </w:rPr>
        <w:t>35.3. sutarčių, tarpusavio pagalbos susitarimų, tarpusavio pagalbos planų dėl civilinės saugos sistemos pajėgų dalyvavimo vykdant evakavimo punktams, taip pat kolektyvinės apsaugos statiniams numatytas funkcijas sudarymas;</w:t>
      </w:r>
    </w:p>
    <w:p w14:paraId="4D9A6FFA" w14:textId="77777777" w:rsidR="00EB6E26" w:rsidRPr="00EB6E26" w:rsidRDefault="00EB6E26" w:rsidP="00EB6E26">
      <w:pPr>
        <w:ind w:firstLine="709"/>
        <w:jc w:val="both"/>
        <w:rPr>
          <w:lang w:val="lt-LT"/>
        </w:rPr>
      </w:pPr>
      <w:r w:rsidRPr="00EB6E26">
        <w:rPr>
          <w:lang w:val="lt-LT"/>
        </w:rPr>
        <w:t>35.4. materialinių išteklių, būtinų organizuojant evakavimą ir laikiną apgyvendinimą, poreikio nustatymas ir jų rezervo sudarymas;</w:t>
      </w:r>
    </w:p>
    <w:p w14:paraId="38C6B0FF" w14:textId="77777777" w:rsidR="00EB6E26" w:rsidRPr="00EB6E26" w:rsidRDefault="00EB6E26" w:rsidP="00EB6E26">
      <w:pPr>
        <w:ind w:firstLine="709"/>
        <w:jc w:val="both"/>
        <w:rPr>
          <w:lang w:val="lt-LT"/>
        </w:rPr>
      </w:pPr>
      <w:r w:rsidRPr="00EB6E26">
        <w:rPr>
          <w:lang w:val="lt-LT"/>
        </w:rPr>
        <w:t>35.5. sutarčių su fiziniais ir (arba) juridiniais asmenims dėl jiems priklausančio nekilnojamojo turto panaudojimo Tvarkos aprašo 3.4 papunktyje numatytu atveju sudarymas;</w:t>
      </w:r>
    </w:p>
    <w:p w14:paraId="3981050C" w14:textId="77777777" w:rsidR="00EB6E26" w:rsidRPr="00EB6E26" w:rsidRDefault="00EB6E26" w:rsidP="00EB6E26">
      <w:pPr>
        <w:ind w:firstLine="709"/>
        <w:jc w:val="both"/>
        <w:rPr>
          <w:lang w:val="lt-LT"/>
        </w:rPr>
      </w:pPr>
      <w:r w:rsidRPr="00EB6E26">
        <w:rPr>
          <w:lang w:val="lt-LT"/>
        </w:rPr>
        <w:t>35.6. į evakavimo punktų ir kolektyvinės apsaugos statinių, Operacijų centro sudėtį įeinančių asmenų mokymų vykdyti jiems priskirtas funkcijas evakavimo ir laikino apgyvendinimo metu organizavimas.</w:t>
      </w:r>
    </w:p>
    <w:p w14:paraId="25AB721B" w14:textId="77777777" w:rsidR="00EB6E26" w:rsidRPr="00EB6E26" w:rsidRDefault="00EB6E26" w:rsidP="00EB6E26">
      <w:pPr>
        <w:ind w:firstLine="709"/>
        <w:jc w:val="both"/>
        <w:rPr>
          <w:lang w:val="lt-LT" w:eastAsia="lt-LT"/>
        </w:rPr>
      </w:pPr>
      <w:r w:rsidRPr="00EB6E26">
        <w:rPr>
          <w:lang w:val="lt-LT"/>
        </w:rPr>
        <w:t xml:space="preserve">36. </w:t>
      </w:r>
      <w:r w:rsidRPr="00EB6E26">
        <w:rPr>
          <w:lang w:val="lt-LT" w:eastAsia="lt-LT"/>
        </w:rPr>
        <w:t xml:space="preserve">Gresiant ar susidarius ekstremaliajai situacijai, gyventojai, atsisakantys evakuotis, </w:t>
      </w:r>
      <w:r w:rsidRPr="00EB6E26">
        <w:rPr>
          <w:color w:val="000000"/>
          <w:shd w:val="clear" w:color="auto" w:fill="FFFFFF"/>
          <w:lang w:val="lt-LT" w:eastAsia="lt-LT"/>
        </w:rPr>
        <w:t xml:space="preserve">registruojami pasirašytinai Evakuotis </w:t>
      </w:r>
      <w:r w:rsidRPr="00EB6E26">
        <w:rPr>
          <w:lang w:val="lt-LT" w:eastAsia="lt-LT"/>
        </w:rPr>
        <w:t xml:space="preserve">atsisakiusių Vilniaus miesto savivaldybės gyventojų </w:t>
      </w:r>
      <w:r w:rsidRPr="00EB6E26">
        <w:rPr>
          <w:color w:val="000000"/>
          <w:shd w:val="clear" w:color="auto" w:fill="FFFFFF"/>
          <w:lang w:val="lt-LT" w:eastAsia="lt-LT"/>
        </w:rPr>
        <w:t>sąraše (toliau – Evakuotis atsisakiusių gyventojų sąrašas) (Tvarkos aprašo 6 priedas)</w:t>
      </w:r>
      <w:r w:rsidRPr="00EB6E26">
        <w:rPr>
          <w:lang w:val="lt-LT" w:eastAsia="lt-LT"/>
        </w:rPr>
        <w:t xml:space="preserve">. Atsisakiusių evakuotis gyventojų sąraše nurodomas atsisakiusio evakuotis gyventojo vardas, pavardė, gimimo data, gyvenamoji vieta, telefono numeris ir pasirašoma. Minėtas sąrašas pateikiamas į Operacijų centrą įtrauktam Vilniaus apskrities vyriausiojo policijos komisariato atstovui. Gyventojai, </w:t>
      </w:r>
      <w:r w:rsidRPr="00EB6E26">
        <w:rPr>
          <w:color w:val="000000"/>
          <w:shd w:val="clear" w:color="auto" w:fill="FFFFFF"/>
          <w:lang w:val="lt-LT" w:eastAsia="lt-LT"/>
        </w:rPr>
        <w:t>dėl fizinio trūkumo, ligos ar kitokių priežasčių negalintys patys ir (ar) atsisakę pasirašyti, pažymimi E</w:t>
      </w:r>
      <w:r w:rsidRPr="00EB6E26">
        <w:rPr>
          <w:lang w:val="lt-LT" w:eastAsia="lt-LT"/>
        </w:rPr>
        <w:t xml:space="preserve">vakuotis atsisakiusių gyventojų </w:t>
      </w:r>
      <w:r w:rsidRPr="00EB6E26">
        <w:rPr>
          <w:color w:val="000000"/>
          <w:shd w:val="clear" w:color="auto" w:fill="FFFFFF"/>
          <w:lang w:val="lt-LT" w:eastAsia="lt-LT"/>
        </w:rPr>
        <w:t>sąraše.</w:t>
      </w:r>
    </w:p>
    <w:p w14:paraId="3D4539FE" w14:textId="77777777" w:rsidR="00EB6E26" w:rsidRPr="00EB6E26" w:rsidRDefault="00EB6E26" w:rsidP="00EB6E26">
      <w:pPr>
        <w:ind w:firstLine="709"/>
        <w:jc w:val="both"/>
        <w:rPr>
          <w:lang w:val="lt-LT"/>
        </w:rPr>
      </w:pPr>
    </w:p>
    <w:p w14:paraId="23CEAA5B" w14:textId="77777777" w:rsidR="00EB6E26" w:rsidRPr="00EB6E26" w:rsidRDefault="00EB6E26" w:rsidP="00EB6E26">
      <w:pPr>
        <w:ind w:firstLine="709"/>
        <w:jc w:val="center"/>
        <w:rPr>
          <w:b/>
          <w:bCs/>
          <w:lang w:val="lt-LT"/>
        </w:rPr>
      </w:pPr>
      <w:r w:rsidRPr="00EB6E26">
        <w:rPr>
          <w:b/>
          <w:bCs/>
          <w:lang w:val="lt-LT"/>
        </w:rPr>
        <w:t>VII SKYRIUS</w:t>
      </w:r>
    </w:p>
    <w:p w14:paraId="4A6A19CF" w14:textId="35AD154D" w:rsidR="00EB6E26" w:rsidRPr="00EB6E26" w:rsidRDefault="00EB6E26" w:rsidP="00EB6E26">
      <w:pPr>
        <w:ind w:firstLine="709"/>
        <w:jc w:val="center"/>
        <w:rPr>
          <w:b/>
          <w:bCs/>
          <w:lang w:val="lt-LT"/>
        </w:rPr>
      </w:pPr>
      <w:r w:rsidRPr="00EB6E26">
        <w:rPr>
          <w:b/>
          <w:bCs/>
          <w:lang w:val="lt-LT" w:eastAsia="lt-LT"/>
        </w:rPr>
        <w:t>CHEMINIO AR KITOKIO UŽTERŠTUMO PATIKRA ARBA SANITARINIS ŠVARINIMAS</w:t>
      </w:r>
    </w:p>
    <w:p w14:paraId="636CEF3E" w14:textId="77777777" w:rsidR="00EB6E26" w:rsidRPr="00EB6E26" w:rsidRDefault="00EB6E26" w:rsidP="00EB6E26">
      <w:pPr>
        <w:ind w:firstLine="709"/>
        <w:jc w:val="center"/>
        <w:rPr>
          <w:b/>
          <w:bCs/>
          <w:lang w:val="lt-LT"/>
        </w:rPr>
      </w:pPr>
    </w:p>
    <w:p w14:paraId="6522FD94" w14:textId="5B8FFF59" w:rsidR="00EB6E26" w:rsidRDefault="00EB6E26" w:rsidP="00EB6E26">
      <w:pPr>
        <w:ind w:firstLine="709"/>
        <w:jc w:val="both"/>
        <w:rPr>
          <w:lang w:val="lt-LT" w:eastAsia="lt-LT"/>
        </w:rPr>
      </w:pPr>
      <w:r w:rsidRPr="00EB6E26">
        <w:rPr>
          <w:lang w:val="lt-LT"/>
        </w:rPr>
        <w:t xml:space="preserve">37. </w:t>
      </w:r>
      <w:r w:rsidRPr="00EB6E26">
        <w:rPr>
          <w:lang w:val="lt-LT" w:eastAsia="lt-LT"/>
        </w:rPr>
        <w:t xml:space="preserve">Kai Operacijų centras nustato, kad dėl ekstremaliosios situacijos pobūdžio reikia </w:t>
      </w:r>
      <w:bookmarkStart w:id="20" w:name="_Hlk128741539"/>
      <w:r w:rsidRPr="00EB6E26">
        <w:rPr>
          <w:lang w:val="lt-LT" w:eastAsia="lt-LT"/>
        </w:rPr>
        <w:t>cheminio ar kitokio užterštumo patikros</w:t>
      </w:r>
      <w:r w:rsidR="00304B13">
        <w:rPr>
          <w:lang w:val="lt-LT" w:eastAsia="lt-LT"/>
        </w:rPr>
        <w:t xml:space="preserve"> </w:t>
      </w:r>
      <w:r w:rsidRPr="00EB6E26">
        <w:rPr>
          <w:lang w:val="lt-LT" w:eastAsia="lt-LT"/>
        </w:rPr>
        <w:t>arba sanitarinio švarinimo</w:t>
      </w:r>
      <w:bookmarkEnd w:id="20"/>
      <w:r w:rsidRPr="00EB6E26">
        <w:rPr>
          <w:lang w:val="lt-LT" w:eastAsia="lt-LT"/>
        </w:rPr>
        <w:t>, o įvedus karo padėtį karo komendantas nustato, kad cheminio ar kitokio užterštumo patikra</w:t>
      </w:r>
      <w:r w:rsidR="00304B13">
        <w:rPr>
          <w:lang w:val="lt-LT" w:eastAsia="lt-LT"/>
        </w:rPr>
        <w:t xml:space="preserve"> </w:t>
      </w:r>
      <w:r w:rsidRPr="00EB6E26">
        <w:rPr>
          <w:lang w:val="lt-LT" w:eastAsia="lt-LT"/>
        </w:rPr>
        <w:t>arba sanitarinis švarinimas būtini dėl karo veiksmų sukelto pavojaus gyventojų gyvybei ar sveikatai, gyventojai evakuojami taip:</w:t>
      </w:r>
    </w:p>
    <w:p w14:paraId="0A6711BA" w14:textId="77777777" w:rsidR="00EB6E26" w:rsidRPr="00EB6E26" w:rsidRDefault="00EB6E26" w:rsidP="00EB6E26">
      <w:pPr>
        <w:ind w:firstLine="709"/>
        <w:jc w:val="both"/>
        <w:rPr>
          <w:lang w:val="lt-LT" w:eastAsia="lt-LT"/>
        </w:rPr>
      </w:pPr>
      <w:r w:rsidRPr="00EB6E26">
        <w:rPr>
          <w:lang w:val="lt-LT" w:eastAsia="lt-LT"/>
        </w:rPr>
        <w:t>37.1. iš gyvenamosios vietos tiesiogiai arba per gyventojų evakavimo surinkimo punktus iki tarpinių gyventojų evakavimo punktų – gyventojai, nurodyti Tvarkos aprašo 17.1.7 papunktyje, ir kiti gyventojai pagal galimybes – Savivaldybės transporto priemonėmis ir (ar) pasitelkiamomis transporto priemonėmis;</w:t>
      </w:r>
    </w:p>
    <w:p w14:paraId="2F1FC2D2" w14:textId="77777777" w:rsidR="00EB6E26" w:rsidRPr="00EB6E26" w:rsidRDefault="00EB6E26" w:rsidP="00EB6E26">
      <w:pPr>
        <w:ind w:firstLine="709"/>
        <w:jc w:val="both"/>
        <w:rPr>
          <w:color w:val="000000"/>
          <w:lang w:val="lt-LT"/>
        </w:rPr>
      </w:pPr>
      <w:r w:rsidRPr="00EB6E26">
        <w:rPr>
          <w:lang w:val="lt-LT" w:eastAsia="lt-LT"/>
        </w:rPr>
        <w:t xml:space="preserve">37.2. iš gyvenamosios vietos tiesiogiai arba per gyventojų evakavimo surinkimo punktus iki tarpinių gyventojų evakavimo punktų – </w:t>
      </w:r>
      <w:r w:rsidRPr="00EB6E26">
        <w:rPr>
          <w:color w:val="000000"/>
          <w:lang w:val="lt-LT"/>
        </w:rPr>
        <w:t>vaikų globos namuose gyvenantys vaikai, senelių globos namų ir neįgaliųjų socialinės globos namų gyventojai ir kitose socialinių paslaugų įstaigose socialines paslaugas gaunantys asmenys, taip pat asmenys, besigydantys stacionarinėse asmens sveikatos priežiūros įstaigose, – šioms įstaigoms priklausančiomis transporto priemonėmis ir (ar) pasitelktomis transporto priemonėmis tiesiogiai iki tarpinių gyventojų evakavimo punktų;</w:t>
      </w:r>
    </w:p>
    <w:p w14:paraId="7081B93E" w14:textId="77777777" w:rsidR="00EB6E26" w:rsidRPr="00EB6E26" w:rsidRDefault="00EB6E26" w:rsidP="00EB6E26">
      <w:pPr>
        <w:ind w:firstLine="709"/>
        <w:jc w:val="both"/>
        <w:rPr>
          <w:lang w:val="lt-LT" w:eastAsia="lt-LT"/>
        </w:rPr>
      </w:pPr>
      <w:r w:rsidRPr="00EB6E26">
        <w:rPr>
          <w:lang w:val="lt-LT" w:eastAsia="lt-LT"/>
        </w:rPr>
        <w:t>37.3. nuo tarpinių gyventojų evakavimo punktų iki evakuotų gyventojų priėmimo punktų, laikinai suteiktų stacionarių ar laikinų gyvenamųjų patalpų – savivaldybės, į kurią evakuojami gyventojai, transporto priemonėmis ir (ar) pasitelktomis transporto priemonėmis;</w:t>
      </w:r>
    </w:p>
    <w:p w14:paraId="3BAC8040" w14:textId="77777777" w:rsidR="00EB6E26" w:rsidRPr="00EB6E26" w:rsidRDefault="00EB6E26" w:rsidP="00EB6E26">
      <w:pPr>
        <w:widowControl w:val="0"/>
        <w:tabs>
          <w:tab w:val="left" w:pos="1260"/>
        </w:tabs>
        <w:ind w:firstLine="709"/>
        <w:jc w:val="both"/>
        <w:rPr>
          <w:lang w:val="lt-LT"/>
        </w:rPr>
      </w:pPr>
      <w:r w:rsidRPr="00EB6E26">
        <w:rPr>
          <w:lang w:val="lt-LT"/>
        </w:rPr>
        <w:t xml:space="preserve">38. Asmeniniu ar kitu turimu transportu evakavęsi asmenys, atvykę į saugią teritoriją ir savarankiškai joje įsikūrę, per 7 darbo dienas informuoja vietos seniūniją ar savivaldybės administraciją apie įsikūrimą toje savivaldybėje. Gavusi informaciją seniūnija, savivaldybės administracija arba savivaldybės ekstremaliųjų situacijų operacijų centras pateikia informaciją apie atvykusius asmenis Operacijų centrui. </w:t>
      </w:r>
    </w:p>
    <w:p w14:paraId="63C0F37C" w14:textId="77777777" w:rsidR="00EB6E26" w:rsidRPr="00EB6E26" w:rsidRDefault="00EB6E26" w:rsidP="00EB6E26">
      <w:pPr>
        <w:ind w:firstLine="709"/>
        <w:jc w:val="both"/>
        <w:rPr>
          <w:lang w:val="lt-LT"/>
        </w:rPr>
      </w:pPr>
    </w:p>
    <w:p w14:paraId="7C49CCE3" w14:textId="77777777" w:rsidR="00EB6E26" w:rsidRPr="00EB6E26" w:rsidRDefault="00EB6E26" w:rsidP="00EB6E26">
      <w:pPr>
        <w:ind w:firstLine="709"/>
        <w:jc w:val="center"/>
        <w:rPr>
          <w:b/>
          <w:bCs/>
          <w:lang w:val="lt-LT"/>
        </w:rPr>
      </w:pPr>
    </w:p>
    <w:p w14:paraId="36460F6F" w14:textId="77777777" w:rsidR="00EB6E26" w:rsidRPr="00EB6E26" w:rsidRDefault="00EB6E26" w:rsidP="00EB6E26">
      <w:pPr>
        <w:ind w:firstLine="709"/>
        <w:jc w:val="center"/>
        <w:rPr>
          <w:b/>
          <w:bCs/>
          <w:lang w:val="lt-LT"/>
        </w:rPr>
      </w:pPr>
    </w:p>
    <w:p w14:paraId="38CAEF9D" w14:textId="77777777" w:rsidR="00EB6E26" w:rsidRPr="00EB6E26" w:rsidRDefault="00EB6E26" w:rsidP="00EB6E26">
      <w:pPr>
        <w:ind w:firstLine="709"/>
        <w:jc w:val="center"/>
        <w:rPr>
          <w:b/>
          <w:bCs/>
          <w:lang w:val="lt-LT"/>
        </w:rPr>
      </w:pPr>
    </w:p>
    <w:p w14:paraId="5C572F27" w14:textId="77777777" w:rsidR="00EB6E26" w:rsidRPr="00EB6E26" w:rsidRDefault="00EB6E26" w:rsidP="00EB6E26">
      <w:pPr>
        <w:ind w:firstLine="709"/>
        <w:jc w:val="center"/>
        <w:rPr>
          <w:b/>
          <w:bCs/>
          <w:lang w:val="lt-LT"/>
        </w:rPr>
      </w:pPr>
      <w:r w:rsidRPr="00EB6E26">
        <w:rPr>
          <w:b/>
          <w:bCs/>
          <w:lang w:val="lt-LT"/>
        </w:rPr>
        <w:t>VIII SKYRIUS</w:t>
      </w:r>
    </w:p>
    <w:p w14:paraId="17B8D232" w14:textId="77777777" w:rsidR="00EB6E26" w:rsidRPr="00EB6E26" w:rsidRDefault="00EB6E26" w:rsidP="00EB6E26">
      <w:pPr>
        <w:ind w:firstLine="709"/>
        <w:jc w:val="center"/>
        <w:rPr>
          <w:b/>
          <w:bCs/>
          <w:lang w:val="lt-LT"/>
        </w:rPr>
      </w:pPr>
      <w:r w:rsidRPr="00EB6E26">
        <w:rPr>
          <w:b/>
          <w:bCs/>
          <w:lang w:val="lt-LT"/>
        </w:rPr>
        <w:t>GYVENTOJŲ GRĮŽIMAS Į GYVENAMĄSIAS VIETAS</w:t>
      </w:r>
    </w:p>
    <w:p w14:paraId="286498A4" w14:textId="77777777" w:rsidR="00EB6E26" w:rsidRPr="00EB6E26" w:rsidRDefault="00EB6E26" w:rsidP="00EB6E26">
      <w:pPr>
        <w:ind w:firstLine="709"/>
        <w:jc w:val="both"/>
        <w:rPr>
          <w:lang w:val="lt-LT"/>
        </w:rPr>
      </w:pPr>
    </w:p>
    <w:p w14:paraId="36408234" w14:textId="77777777" w:rsidR="00EB6E26" w:rsidRPr="00EB6E26" w:rsidRDefault="00EB6E26" w:rsidP="00EB6E26">
      <w:pPr>
        <w:ind w:firstLine="709"/>
        <w:jc w:val="both"/>
        <w:rPr>
          <w:lang w:val="lt-LT"/>
        </w:rPr>
      </w:pPr>
      <w:r w:rsidRPr="00EB6E26">
        <w:rPr>
          <w:lang w:val="lt-LT"/>
        </w:rPr>
        <w:t>39. Evakuotiems gyventojams suteiktas laikinas apgyvendinimas trunka ne ilgiau kaip 5 kalendorines dienas nuo jų apgyvendinimo suteiktose patalpose dienos – įvykių ir ekstremaliųjų įvykių atvejais, ekstremaliųjų situacijų atvejais – savivaldybės ekstremaliųjų situacijų operacijų vadovas priima sprendimą dėl apgyvendinimo laikotarpio. Kai savivaldybės ekstremaliųjų situacijų operacijų vadovas nėra paskirtas, sprendimą dėl šio laikotarpio priima Savivaldybės meras.</w:t>
      </w:r>
    </w:p>
    <w:p w14:paraId="63CFC853" w14:textId="77777777" w:rsidR="00EB6E26" w:rsidRPr="00EB6E26" w:rsidRDefault="00EB6E26" w:rsidP="00EB6E26">
      <w:pPr>
        <w:ind w:firstLine="709"/>
        <w:jc w:val="both"/>
        <w:rPr>
          <w:lang w:val="lt-LT"/>
        </w:rPr>
      </w:pPr>
      <w:r w:rsidRPr="00EB6E26">
        <w:rPr>
          <w:lang w:val="lt-LT"/>
        </w:rPr>
        <w:t xml:space="preserve">40. </w:t>
      </w:r>
      <w:r w:rsidRPr="00EB6E26">
        <w:rPr>
          <w:lang w:val="lt-LT" w:eastAsia="lt-LT"/>
        </w:rPr>
        <w:t>Sprendimą dėl Savivaldybės gyventojų grįžimo į gyvenamąsias vietas, nustačius, kad ekstremaliosios situacijos sukelto pavojaus gyventojų gyvybei ar sveikatai nebėra, priima:</w:t>
      </w:r>
    </w:p>
    <w:p w14:paraId="35450446" w14:textId="77777777" w:rsidR="00EB6E26" w:rsidRPr="00EB6E26" w:rsidRDefault="00EB6E26" w:rsidP="00EB6E26">
      <w:pPr>
        <w:ind w:firstLine="709"/>
        <w:jc w:val="both"/>
        <w:rPr>
          <w:lang w:val="lt-LT" w:eastAsia="lt-LT"/>
        </w:rPr>
      </w:pPr>
      <w:r w:rsidRPr="00EB6E26">
        <w:rPr>
          <w:lang w:val="lt-LT" w:eastAsia="lt-LT"/>
        </w:rPr>
        <w:t>40.1. kai gyventojai evakuoti iš Savivaldybės į kitos savivaldybės teritoriją – Savivaldybės meras, suderinęs su Departamentu;</w:t>
      </w:r>
    </w:p>
    <w:p w14:paraId="33C1CF64" w14:textId="77777777" w:rsidR="00EB6E26" w:rsidRPr="00EB6E26" w:rsidRDefault="00EB6E26" w:rsidP="00EB6E26">
      <w:pPr>
        <w:ind w:firstLine="709"/>
        <w:jc w:val="both"/>
        <w:rPr>
          <w:lang w:val="lt-LT" w:eastAsia="lt-LT"/>
        </w:rPr>
      </w:pPr>
      <w:r w:rsidRPr="00EB6E26">
        <w:rPr>
          <w:lang w:val="lt-LT" w:eastAsia="lt-LT"/>
        </w:rPr>
        <w:t>40.2. kai gyventojai evakuoti Savivaldybės teritorijoje, – Savivaldybės meras;</w:t>
      </w:r>
    </w:p>
    <w:p w14:paraId="2D3E00A0" w14:textId="77777777" w:rsidR="00EB6E26" w:rsidRPr="00EB6E26" w:rsidRDefault="00EB6E26" w:rsidP="00EB6E26">
      <w:pPr>
        <w:ind w:firstLine="709"/>
        <w:jc w:val="both"/>
        <w:rPr>
          <w:lang w:val="lt-LT"/>
        </w:rPr>
      </w:pPr>
      <w:r w:rsidRPr="00EB6E26">
        <w:rPr>
          <w:lang w:val="lt-LT" w:eastAsia="lt-LT"/>
        </w:rPr>
        <w:t>40.3. sprendimą dėl gyventojų grįžimo į gyvenamąsias vietas, esant karo padėčiai ar ją atšaukus, priima Vyriausybė.</w:t>
      </w:r>
    </w:p>
    <w:p w14:paraId="3EAAD709" w14:textId="77777777" w:rsidR="00EB6E26" w:rsidRPr="00EB6E26" w:rsidRDefault="00EB6E26" w:rsidP="00EB6E26">
      <w:pPr>
        <w:ind w:firstLine="709"/>
        <w:jc w:val="both"/>
        <w:rPr>
          <w:lang w:val="lt-LT"/>
        </w:rPr>
      </w:pPr>
      <w:r w:rsidRPr="00EB6E26">
        <w:rPr>
          <w:lang w:val="lt-LT"/>
        </w:rPr>
        <w:t xml:space="preserve">41. </w:t>
      </w:r>
      <w:r w:rsidRPr="00EB6E26">
        <w:rPr>
          <w:lang w:val="lt-LT" w:eastAsia="lt-LT"/>
        </w:rPr>
        <w:t>Gyventojų, nurodytų Tvarkos aprašo 17.1.7.1 ir, esant poreikiui, 17.1.7.2 papunkčiuose, grįžimą į gyvenamąsias vietas organizuoja Operacijų centras. Esant karo padėčiai, šie veiksmai derinami su atitinkamoje teritorijoje veikiančiu karo komendantu.</w:t>
      </w:r>
    </w:p>
    <w:p w14:paraId="3B08571A" w14:textId="77777777" w:rsidR="00EB6E26" w:rsidRPr="00EB6E26" w:rsidRDefault="00EB6E26" w:rsidP="00EB6E26">
      <w:pPr>
        <w:ind w:firstLine="709"/>
        <w:jc w:val="both"/>
        <w:rPr>
          <w:lang w:val="lt-LT"/>
        </w:rPr>
      </w:pPr>
    </w:p>
    <w:p w14:paraId="4A024A53" w14:textId="77777777" w:rsidR="00EB6E26" w:rsidRPr="00EB6E26" w:rsidRDefault="00EB6E26" w:rsidP="00EB6E26">
      <w:pPr>
        <w:ind w:firstLine="709"/>
        <w:jc w:val="center"/>
        <w:rPr>
          <w:b/>
          <w:bCs/>
          <w:lang w:val="lt-LT"/>
        </w:rPr>
      </w:pPr>
      <w:r w:rsidRPr="00EB6E26">
        <w:rPr>
          <w:b/>
          <w:bCs/>
          <w:lang w:val="lt-LT"/>
        </w:rPr>
        <w:t>IX SKYRIUS</w:t>
      </w:r>
    </w:p>
    <w:p w14:paraId="54EA2FBD" w14:textId="77777777" w:rsidR="00EB6E26" w:rsidRPr="00EB6E26" w:rsidRDefault="00EB6E26" w:rsidP="00EB6E26">
      <w:pPr>
        <w:ind w:firstLine="709"/>
        <w:jc w:val="center"/>
        <w:rPr>
          <w:b/>
          <w:bCs/>
          <w:lang w:val="lt-LT"/>
        </w:rPr>
      </w:pPr>
      <w:r w:rsidRPr="00EB6E26">
        <w:rPr>
          <w:b/>
          <w:bCs/>
          <w:lang w:val="lt-LT"/>
        </w:rPr>
        <w:t>BAIGIAMOSIOS NUOSTATOS</w:t>
      </w:r>
    </w:p>
    <w:p w14:paraId="37363A7B" w14:textId="77777777" w:rsidR="00EB6E26" w:rsidRPr="00EB6E26" w:rsidRDefault="00EB6E26" w:rsidP="00EB6E26">
      <w:pPr>
        <w:ind w:firstLine="709"/>
        <w:jc w:val="both"/>
        <w:rPr>
          <w:lang w:val="lt-LT"/>
        </w:rPr>
      </w:pPr>
    </w:p>
    <w:p w14:paraId="366E4BD6" w14:textId="77777777" w:rsidR="00EB6E26" w:rsidRPr="00EB6E26" w:rsidRDefault="00EB6E26" w:rsidP="00EB6E26">
      <w:pPr>
        <w:ind w:firstLine="709"/>
        <w:jc w:val="both"/>
        <w:rPr>
          <w:lang w:val="lt-LT"/>
        </w:rPr>
      </w:pPr>
      <w:r w:rsidRPr="00EB6E26">
        <w:rPr>
          <w:lang w:val="lt-LT"/>
        </w:rPr>
        <w:t xml:space="preserve">42. Materialiniai ištekliai, būtini gyventojų surinkimo ir priėmimo punktų, taip pat kolektyvinės apsaugos statinių veiklai užtikrinti, kaupiami Savivaldybės biudžeto lėšomis. </w:t>
      </w:r>
    </w:p>
    <w:p w14:paraId="406031B3" w14:textId="77777777" w:rsidR="00EB6E26" w:rsidRPr="00EB6E26" w:rsidRDefault="00EB6E26" w:rsidP="00EB6E26">
      <w:pPr>
        <w:ind w:firstLine="709"/>
        <w:jc w:val="both"/>
        <w:rPr>
          <w:lang w:val="lt-LT"/>
        </w:rPr>
      </w:pPr>
      <w:r w:rsidRPr="00EB6E26">
        <w:rPr>
          <w:lang w:val="lt-LT"/>
        </w:rPr>
        <w:t>43. Materialinių ir žmogiškųjų išteklių pasitelkimas apmokamas:</w:t>
      </w:r>
    </w:p>
    <w:p w14:paraId="455F7B84" w14:textId="77777777" w:rsidR="00EB6E26" w:rsidRPr="00EB6E26" w:rsidRDefault="00EB6E26" w:rsidP="00EB6E26">
      <w:pPr>
        <w:ind w:firstLine="709"/>
        <w:jc w:val="both"/>
        <w:rPr>
          <w:lang w:val="lt-LT"/>
        </w:rPr>
      </w:pPr>
      <w:r w:rsidRPr="00EB6E26">
        <w:rPr>
          <w:lang w:val="lt-LT"/>
        </w:rPr>
        <w:t>43.1. įvykių atvejais – Savivaldybės biudžeto lėšomis;</w:t>
      </w:r>
    </w:p>
    <w:p w14:paraId="7B124879" w14:textId="77777777" w:rsidR="00EB6E26" w:rsidRPr="00EB6E26" w:rsidRDefault="00EB6E26" w:rsidP="00EB6E26">
      <w:pPr>
        <w:ind w:firstLine="709"/>
        <w:jc w:val="both"/>
        <w:rPr>
          <w:lang w:val="lt-LT"/>
        </w:rPr>
      </w:pPr>
      <w:r w:rsidRPr="00EB6E26">
        <w:rPr>
          <w:lang w:val="lt-LT"/>
        </w:rPr>
        <w:t xml:space="preserve">43.2. ekstremaliųjų įvykių, ekstremaliųjų situacijų atvejais – Savivaldybės mero rezervo lėšomis. </w:t>
      </w:r>
    </w:p>
    <w:p w14:paraId="07733BC7" w14:textId="77777777" w:rsidR="00EB6E26" w:rsidRPr="00EB6E26" w:rsidRDefault="00EB6E26" w:rsidP="00EB6E26">
      <w:pPr>
        <w:ind w:firstLine="709"/>
        <w:jc w:val="center"/>
        <w:rPr>
          <w:lang w:val="lt-LT"/>
        </w:rPr>
      </w:pPr>
      <w:r w:rsidRPr="00EB6E26">
        <w:rPr>
          <w:lang w:val="lt-LT"/>
        </w:rPr>
        <w:t>________________________________________________</w:t>
      </w:r>
    </w:p>
    <w:p w14:paraId="6AC8F178" w14:textId="77777777" w:rsidR="00EB6E26" w:rsidRPr="00EB6E26" w:rsidRDefault="00EB6E26" w:rsidP="00EB6E26">
      <w:pPr>
        <w:rPr>
          <w:lang w:val="lt-LT"/>
        </w:rPr>
      </w:pPr>
      <w:r w:rsidRPr="00EB6E26">
        <w:rPr>
          <w:lang w:val="lt-LT"/>
        </w:rPr>
        <w:br w:type="page"/>
      </w:r>
    </w:p>
    <w:tbl>
      <w:tblPr>
        <w:tblStyle w:val="Lentelstinklelis"/>
        <w:tblW w:w="0" w:type="auto"/>
        <w:tblInd w:w="58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6"/>
      </w:tblGrid>
      <w:tr w:rsidR="00EB6E26" w:rsidRPr="00EB6E26" w14:paraId="549AE244" w14:textId="77777777" w:rsidTr="0017292D">
        <w:tc>
          <w:tcPr>
            <w:tcW w:w="3686" w:type="dxa"/>
          </w:tcPr>
          <w:p w14:paraId="39E480EE" w14:textId="77777777" w:rsidR="00EB6E26" w:rsidRPr="00EB6E26" w:rsidRDefault="00EB6E26" w:rsidP="00EB6E26">
            <w:pPr>
              <w:jc w:val="both"/>
              <w:rPr>
                <w:lang w:val="lt-LT"/>
              </w:rPr>
            </w:pPr>
            <w:r w:rsidRPr="00EB6E26">
              <w:rPr>
                <w:lang w:val="lt-LT"/>
              </w:rPr>
              <w:lastRenderedPageBreak/>
              <w:t>Gyventojų evakavimo ir laikino apgyvendinimo organizavimo Vilniaus miesto savivaldybėje tvarkos aprašo</w:t>
            </w:r>
          </w:p>
          <w:p w14:paraId="0E32F983" w14:textId="77777777" w:rsidR="00EB6E26" w:rsidRPr="00EB6E26" w:rsidRDefault="00EB6E26" w:rsidP="00EB6E26">
            <w:pPr>
              <w:jc w:val="both"/>
              <w:rPr>
                <w:lang w:val="lt-LT"/>
              </w:rPr>
            </w:pPr>
            <w:r w:rsidRPr="00EB6E26">
              <w:rPr>
                <w:lang w:val="lt-LT"/>
              </w:rPr>
              <w:t>1 priedas</w:t>
            </w:r>
          </w:p>
        </w:tc>
      </w:tr>
    </w:tbl>
    <w:p w14:paraId="54E73613" w14:textId="77777777" w:rsidR="00EB6E26" w:rsidRPr="00EB6E26" w:rsidRDefault="00EB6E26" w:rsidP="00EB6E26">
      <w:pPr>
        <w:jc w:val="center"/>
        <w:rPr>
          <w:lang w:val="lt-LT"/>
        </w:rPr>
      </w:pPr>
    </w:p>
    <w:p w14:paraId="45125BE8" w14:textId="77777777" w:rsidR="00EB6E26" w:rsidRPr="00EB6E26" w:rsidRDefault="00EB6E26" w:rsidP="00EB6E26">
      <w:pPr>
        <w:jc w:val="center"/>
        <w:rPr>
          <w:lang w:val="lt-LT"/>
        </w:rPr>
      </w:pPr>
    </w:p>
    <w:p w14:paraId="6C5CA76C" w14:textId="77777777" w:rsidR="00EB6E26" w:rsidRPr="00EB6E26" w:rsidRDefault="00EB6E26" w:rsidP="00EB6E26">
      <w:pPr>
        <w:jc w:val="center"/>
        <w:rPr>
          <w:b/>
          <w:lang w:val="lt-LT"/>
        </w:rPr>
      </w:pPr>
      <w:r w:rsidRPr="00EB6E26">
        <w:rPr>
          <w:b/>
          <w:lang w:val="lt-LT"/>
        </w:rPr>
        <w:t>VILNIAUS MIESTO SAVIVALDYBĖS GYVENTOJŲ SURINKIMO, TARPINIŲ IR PRIĖMIMO EVAKAVIMO PUNKTŲ GRUPIŲ SĄRAŠAS</w:t>
      </w:r>
    </w:p>
    <w:p w14:paraId="398FD9C3" w14:textId="77777777" w:rsidR="00EB6E26" w:rsidRPr="00EB6E26" w:rsidRDefault="00EB6E26" w:rsidP="00EB6E26">
      <w:pPr>
        <w:jc w:val="center"/>
        <w:rPr>
          <w:lang w:val="lt-LT"/>
        </w:rPr>
      </w:pPr>
    </w:p>
    <w:p w14:paraId="5EA1EDAC" w14:textId="77777777" w:rsidR="00EB6E26" w:rsidRPr="00EB6E26" w:rsidRDefault="00EB6E26" w:rsidP="00C43649">
      <w:pPr>
        <w:numPr>
          <w:ilvl w:val="0"/>
          <w:numId w:val="6"/>
        </w:numPr>
        <w:tabs>
          <w:tab w:val="left" w:pos="1276"/>
        </w:tabs>
        <w:spacing w:line="276" w:lineRule="auto"/>
        <w:ind w:left="0" w:firstLine="709"/>
        <w:contextualSpacing/>
        <w:jc w:val="both"/>
        <w:rPr>
          <w:lang w:val="lt-LT"/>
        </w:rPr>
      </w:pPr>
      <w:r w:rsidRPr="00EB6E26">
        <w:rPr>
          <w:lang w:val="lt-LT"/>
        </w:rPr>
        <w:t>Gyventojų surinkimo evakavimo punktų grupės:</w:t>
      </w:r>
    </w:p>
    <w:p w14:paraId="0527C58A" w14:textId="77777777" w:rsidR="00EB6E26" w:rsidRPr="00EB6E26" w:rsidRDefault="00EB6E26" w:rsidP="00C43649">
      <w:pPr>
        <w:numPr>
          <w:ilvl w:val="1"/>
          <w:numId w:val="6"/>
        </w:numPr>
        <w:tabs>
          <w:tab w:val="left" w:pos="1276"/>
        </w:tabs>
        <w:spacing w:line="276" w:lineRule="auto"/>
        <w:ind w:left="0" w:firstLine="709"/>
        <w:contextualSpacing/>
        <w:jc w:val="both"/>
        <w:rPr>
          <w:lang w:val="lt-LT"/>
        </w:rPr>
      </w:pPr>
      <w:bookmarkStart w:id="21" w:name="_Hlk33421489"/>
      <w:r w:rsidRPr="00EB6E26">
        <w:rPr>
          <w:lang w:val="lt-LT"/>
        </w:rPr>
        <w:t xml:space="preserve">statinio, kurio teritorijoje įkurtas gyventojų surinkimo punktas, vadovas ar jo įgaliotas asmuo (punkto grupės vadovas), atsakingas už punkto grupei priskirtų funkcijų įgyvendinimą;  </w:t>
      </w:r>
      <w:bookmarkEnd w:id="21"/>
    </w:p>
    <w:p w14:paraId="61D201BE" w14:textId="77777777" w:rsidR="00EB6E26" w:rsidRPr="00EB6E26" w:rsidRDefault="00EB6E26" w:rsidP="00C43649">
      <w:pPr>
        <w:numPr>
          <w:ilvl w:val="1"/>
          <w:numId w:val="6"/>
        </w:numPr>
        <w:tabs>
          <w:tab w:val="left" w:pos="1276"/>
        </w:tabs>
        <w:spacing w:line="276" w:lineRule="auto"/>
        <w:ind w:left="0" w:firstLine="709"/>
        <w:contextualSpacing/>
        <w:jc w:val="both"/>
        <w:rPr>
          <w:lang w:val="lt-LT"/>
        </w:rPr>
      </w:pPr>
      <w:r w:rsidRPr="00EB6E26">
        <w:rPr>
          <w:lang w:val="lt-LT"/>
        </w:rPr>
        <w:t xml:space="preserve">Lietuvos Raudonojo Kryžiaus draugijos atstovai, kurie yra atsakingi už evakuojamų (laikinai perkeliamų) gyventojų registravimą, informacijos apie evakavimo (laikino perkėlimo) metu pasimetusių asmenų rinkimą ir pasimetusių asmenų paiešką, </w:t>
      </w:r>
      <w:bookmarkStart w:id="22" w:name="_Hlk33421579"/>
      <w:r w:rsidRPr="00EB6E26">
        <w:rPr>
          <w:lang w:val="lt-LT"/>
        </w:rPr>
        <w:t xml:space="preserve">pirmosios pagalbos ir pirmosios psichologinės pagalbos teikimą; </w:t>
      </w:r>
      <w:bookmarkEnd w:id="22"/>
    </w:p>
    <w:p w14:paraId="5099C238" w14:textId="77777777" w:rsidR="00EB6E26" w:rsidRPr="00EB6E26" w:rsidRDefault="00EB6E26" w:rsidP="00C43649">
      <w:pPr>
        <w:numPr>
          <w:ilvl w:val="1"/>
          <w:numId w:val="6"/>
        </w:numPr>
        <w:tabs>
          <w:tab w:val="left" w:pos="1276"/>
        </w:tabs>
        <w:spacing w:line="276" w:lineRule="auto"/>
        <w:ind w:left="0" w:firstLine="709"/>
        <w:contextualSpacing/>
        <w:jc w:val="both"/>
        <w:rPr>
          <w:lang w:val="lt-LT"/>
        </w:rPr>
      </w:pPr>
      <w:r w:rsidRPr="00EB6E26">
        <w:rPr>
          <w:lang w:val="lt-LT"/>
        </w:rPr>
        <w:t>Maltos ordino pagalbos tarnybos atstovai, kurie yra atsakingi už nuolatinį informacijos evakuojamiems (laikinai perkeliamiems) gyventojams teikimą, evakuojamų (laikinai perkeliamų) gyventojų suskirstymą į grupes pagal pirmumo tvarką, civilinės saugos sistemos pajėgų maitinimą;</w:t>
      </w:r>
    </w:p>
    <w:p w14:paraId="35BCC346" w14:textId="77777777" w:rsidR="00EB6E26" w:rsidRPr="00EB6E26" w:rsidRDefault="00EB6E26" w:rsidP="00C43649">
      <w:pPr>
        <w:numPr>
          <w:ilvl w:val="1"/>
          <w:numId w:val="6"/>
        </w:numPr>
        <w:tabs>
          <w:tab w:val="left" w:pos="1276"/>
        </w:tabs>
        <w:spacing w:line="276" w:lineRule="auto"/>
        <w:ind w:left="0" w:firstLine="709"/>
        <w:contextualSpacing/>
        <w:jc w:val="both"/>
        <w:rPr>
          <w:lang w:val="lt-LT"/>
        </w:rPr>
      </w:pPr>
      <w:r w:rsidRPr="00EB6E26">
        <w:rPr>
          <w:lang w:val="lt-LT"/>
        </w:rPr>
        <w:t>Lietuvos šaulių sąjungos atstovai, kurie yra atsakingi už eismo organizavimą gyventojų surinkimo punktuose, evakuojamų (laikinai perkeliamų) gyventojų laipinimą į transporto priemones, viešosios tvarkos užtikrinimą;</w:t>
      </w:r>
    </w:p>
    <w:p w14:paraId="259C219C" w14:textId="77777777" w:rsidR="00EB6E26" w:rsidRPr="00EB6E26" w:rsidRDefault="00EB6E26" w:rsidP="00C43649">
      <w:pPr>
        <w:numPr>
          <w:ilvl w:val="1"/>
          <w:numId w:val="6"/>
        </w:numPr>
        <w:tabs>
          <w:tab w:val="left" w:pos="1276"/>
        </w:tabs>
        <w:spacing w:line="276" w:lineRule="auto"/>
        <w:ind w:left="0" w:firstLine="709"/>
        <w:contextualSpacing/>
        <w:jc w:val="both"/>
        <w:rPr>
          <w:lang w:val="lt-LT"/>
        </w:rPr>
      </w:pPr>
      <w:r w:rsidRPr="00EB6E26">
        <w:rPr>
          <w:lang w:val="lt-LT"/>
        </w:rPr>
        <w:t xml:space="preserve">Vilniaus apskrities vyriausiojo policijos komisariato atstovai, kurie yra atsakingi už transporto priemonių kolonų formavimą, jų palydos organizavimas ir viešosios tvarkos užtikrinimą;  </w:t>
      </w:r>
    </w:p>
    <w:p w14:paraId="71C21497" w14:textId="77777777" w:rsidR="00EB6E26" w:rsidRPr="00EB6E26" w:rsidRDefault="00EB6E26" w:rsidP="00C43649">
      <w:pPr>
        <w:numPr>
          <w:ilvl w:val="0"/>
          <w:numId w:val="6"/>
        </w:numPr>
        <w:tabs>
          <w:tab w:val="left" w:pos="1276"/>
        </w:tabs>
        <w:spacing w:line="276" w:lineRule="auto"/>
        <w:ind w:left="0" w:firstLine="709"/>
        <w:contextualSpacing/>
        <w:jc w:val="both"/>
        <w:rPr>
          <w:lang w:val="lt-LT"/>
        </w:rPr>
      </w:pPr>
      <w:r w:rsidRPr="00EB6E26">
        <w:rPr>
          <w:lang w:val="lt-LT"/>
        </w:rPr>
        <w:t xml:space="preserve"> Tarpinių gyventojų evakavimo punktų grupės:</w:t>
      </w:r>
    </w:p>
    <w:p w14:paraId="3D9CEA87" w14:textId="77777777" w:rsidR="00EB6E26" w:rsidRPr="00EB6E26" w:rsidRDefault="00EB6E26" w:rsidP="00C43649">
      <w:pPr>
        <w:numPr>
          <w:ilvl w:val="1"/>
          <w:numId w:val="6"/>
        </w:numPr>
        <w:tabs>
          <w:tab w:val="left" w:pos="1276"/>
        </w:tabs>
        <w:spacing w:line="276" w:lineRule="auto"/>
        <w:ind w:left="0" w:firstLine="709"/>
        <w:contextualSpacing/>
        <w:jc w:val="both"/>
        <w:rPr>
          <w:lang w:val="lt-LT"/>
        </w:rPr>
      </w:pPr>
      <w:r w:rsidRPr="00EB6E26">
        <w:rPr>
          <w:lang w:val="lt-LT"/>
        </w:rPr>
        <w:t xml:space="preserve">statinio, kurio teritorijoje įkurtas tarpinis gyventojų evakavimo punktas, vadovas ar jo įgaliotas asmuo (punkto grupės vadovas), atsakingas už punkto grupei priskirtų funkcijų įgyvendinimą; </w:t>
      </w:r>
    </w:p>
    <w:p w14:paraId="47DE18AE" w14:textId="77777777" w:rsidR="00EB6E26" w:rsidRPr="00EB6E26" w:rsidRDefault="00EB6E26" w:rsidP="00C43649">
      <w:pPr>
        <w:numPr>
          <w:ilvl w:val="1"/>
          <w:numId w:val="6"/>
        </w:numPr>
        <w:tabs>
          <w:tab w:val="left" w:pos="1276"/>
        </w:tabs>
        <w:spacing w:line="276" w:lineRule="auto"/>
        <w:ind w:left="0" w:firstLine="709"/>
        <w:contextualSpacing/>
        <w:jc w:val="both"/>
        <w:rPr>
          <w:lang w:val="lt-LT"/>
        </w:rPr>
      </w:pPr>
      <w:r w:rsidRPr="00EB6E26">
        <w:rPr>
          <w:lang w:val="lt-LT"/>
        </w:rPr>
        <w:t xml:space="preserve">Lietuvos Raudonojo Kryžiaus draugijos atstovai, kurie yra atsakingi informacijos apie evakavimo (laikino perkėlimo metu) pasimetusių asmenų rinkimą ir pasimetusių asmenų paiešką, pirmosios pagalbos ir pirmosios psichologinės pagalbos teikimą; </w:t>
      </w:r>
    </w:p>
    <w:p w14:paraId="2E65AAAC" w14:textId="77777777" w:rsidR="00EB6E26" w:rsidRPr="00EB6E26" w:rsidRDefault="00EB6E26" w:rsidP="00C43649">
      <w:pPr>
        <w:numPr>
          <w:ilvl w:val="1"/>
          <w:numId w:val="6"/>
        </w:numPr>
        <w:tabs>
          <w:tab w:val="left" w:pos="1276"/>
        </w:tabs>
        <w:spacing w:line="276" w:lineRule="auto"/>
        <w:ind w:left="0" w:firstLine="709"/>
        <w:contextualSpacing/>
        <w:jc w:val="both"/>
        <w:rPr>
          <w:lang w:val="lt-LT"/>
        </w:rPr>
      </w:pPr>
      <w:r w:rsidRPr="00EB6E26">
        <w:rPr>
          <w:lang w:val="lt-LT"/>
        </w:rPr>
        <w:t xml:space="preserve">Maltos ordino pagalbos tarnybos atstovai, kurie yra atsakingi už nuolatinį informacijos evakuojamiems (laikinai perkeliamiems) gyventojams teikimą, pagalbos Vilniaus miesto savivaldybės ekstremaliųjų situacijų operacijų centrui aprūpinant gyventojus būtinomis priemonėmis (drabužiais, geriamuoju vandeniu, medikamentais) suteikimą, civilinės saugos sistemos pajėgų maitinimą, pagalbą transportuojant asmenis su negalia į tarpinius gyventojų evakavimo punktus ir laikino apgyvendinimo vietas; </w:t>
      </w:r>
    </w:p>
    <w:p w14:paraId="0D514BB3" w14:textId="77777777" w:rsidR="00EB6E26" w:rsidRPr="00EB6E26" w:rsidRDefault="00EB6E26" w:rsidP="00C43649">
      <w:pPr>
        <w:numPr>
          <w:ilvl w:val="1"/>
          <w:numId w:val="6"/>
        </w:numPr>
        <w:tabs>
          <w:tab w:val="left" w:pos="1276"/>
        </w:tabs>
        <w:spacing w:line="276" w:lineRule="auto"/>
        <w:ind w:left="0" w:firstLine="709"/>
        <w:contextualSpacing/>
        <w:jc w:val="both"/>
        <w:rPr>
          <w:lang w:val="lt-LT"/>
        </w:rPr>
      </w:pPr>
      <w:r w:rsidRPr="00EB6E26">
        <w:rPr>
          <w:lang w:val="lt-LT"/>
        </w:rPr>
        <w:t xml:space="preserve">Vilniaus apskrities vyriausiojo policijos komisariato atstovai, kurie yra atsakingi už transporto priemonių kolonų formavimą, jų palydos organizavimą ir viešosios tvarkos užtikrinimą; </w:t>
      </w:r>
    </w:p>
    <w:p w14:paraId="02D1C2E2" w14:textId="61062B89" w:rsidR="00EB6E26" w:rsidRPr="00EB6E26" w:rsidRDefault="00EB6E26" w:rsidP="00C43649">
      <w:pPr>
        <w:numPr>
          <w:ilvl w:val="0"/>
          <w:numId w:val="6"/>
        </w:numPr>
        <w:tabs>
          <w:tab w:val="left" w:pos="1276"/>
        </w:tabs>
        <w:spacing w:line="276" w:lineRule="auto"/>
        <w:ind w:left="0" w:firstLine="709"/>
        <w:contextualSpacing/>
        <w:jc w:val="both"/>
        <w:rPr>
          <w:lang w:val="lt-LT"/>
        </w:rPr>
      </w:pPr>
      <w:r w:rsidRPr="00EB6E26">
        <w:rPr>
          <w:lang w:val="lt-LT"/>
        </w:rPr>
        <w:t xml:space="preserve">Tarpinių gyventojų evakavimo punktų gyventojų </w:t>
      </w:r>
      <w:r w:rsidR="004549F8">
        <w:rPr>
          <w:lang w:val="lt-LT"/>
        </w:rPr>
        <w:t>radioaktyviojo užterštumo</w:t>
      </w:r>
      <w:r w:rsidRPr="00EB6E26">
        <w:rPr>
          <w:lang w:val="lt-LT"/>
        </w:rPr>
        <w:t xml:space="preserve"> kontrolės ir </w:t>
      </w:r>
      <w:proofErr w:type="spellStart"/>
      <w:r w:rsidRPr="00EB6E26">
        <w:rPr>
          <w:lang w:val="lt-LT"/>
        </w:rPr>
        <w:t>dezaktyvavimo</w:t>
      </w:r>
      <w:proofErr w:type="spellEnd"/>
      <w:r w:rsidRPr="00EB6E26">
        <w:rPr>
          <w:lang w:val="lt-LT"/>
        </w:rPr>
        <w:t xml:space="preserve"> grupės:</w:t>
      </w:r>
    </w:p>
    <w:p w14:paraId="442E1C10" w14:textId="6011AAAB" w:rsidR="00EB6E26" w:rsidRPr="00EB6E26" w:rsidRDefault="00EB6E26" w:rsidP="00C43649">
      <w:pPr>
        <w:numPr>
          <w:ilvl w:val="1"/>
          <w:numId w:val="6"/>
        </w:numPr>
        <w:tabs>
          <w:tab w:val="left" w:pos="1276"/>
        </w:tabs>
        <w:spacing w:line="276" w:lineRule="auto"/>
        <w:ind w:left="0" w:firstLine="709"/>
        <w:contextualSpacing/>
        <w:jc w:val="both"/>
        <w:rPr>
          <w:lang w:val="lt-LT"/>
        </w:rPr>
      </w:pPr>
      <w:r w:rsidRPr="00EB6E26">
        <w:rPr>
          <w:lang w:val="lt-LT"/>
        </w:rPr>
        <w:t>uždarosios akcinės bendrovės „Grinda“ atstovai, kurie yra atsakingi už evakuojamų (laikinai perkeliamų) gyventojų, kuriems buvo atlikt</w:t>
      </w:r>
      <w:r w:rsidR="004549F8">
        <w:rPr>
          <w:lang w:val="lt-LT"/>
        </w:rPr>
        <w:t>as dezaktyvavimas</w:t>
      </w:r>
      <w:r w:rsidRPr="00EB6E26">
        <w:rPr>
          <w:lang w:val="lt-LT"/>
        </w:rPr>
        <w:t xml:space="preserve">, radioaktyviojo užterštumo kontrolę, radioaktyviųjų atliekų (išskyrus vandens), surinkimą, pagalbos suteikimą atliekant naminių gyvūnų </w:t>
      </w:r>
      <w:proofErr w:type="spellStart"/>
      <w:r w:rsidRPr="00EB6E26">
        <w:rPr>
          <w:lang w:val="lt-LT"/>
        </w:rPr>
        <w:t>dezaktyvavimą</w:t>
      </w:r>
      <w:proofErr w:type="spellEnd"/>
      <w:r w:rsidRPr="00EB6E26">
        <w:rPr>
          <w:lang w:val="lt-LT"/>
        </w:rPr>
        <w:t xml:space="preserve"> ir jų transportavimą į evakuojamų (laikinai perkeliamų) gyventojų laikino apgyvendinimo vietas;</w:t>
      </w:r>
    </w:p>
    <w:p w14:paraId="37F761FD" w14:textId="77777777" w:rsidR="00EB6E26" w:rsidRPr="00EB6E26" w:rsidRDefault="00EB6E26" w:rsidP="00C43649">
      <w:pPr>
        <w:numPr>
          <w:ilvl w:val="1"/>
          <w:numId w:val="6"/>
        </w:numPr>
        <w:tabs>
          <w:tab w:val="left" w:pos="1276"/>
        </w:tabs>
        <w:spacing w:line="276" w:lineRule="auto"/>
        <w:ind w:left="0" w:firstLine="709"/>
        <w:contextualSpacing/>
        <w:jc w:val="both"/>
        <w:rPr>
          <w:lang w:val="lt-LT"/>
        </w:rPr>
      </w:pPr>
      <w:r w:rsidRPr="00EB6E26">
        <w:rPr>
          <w:lang w:val="lt-LT"/>
        </w:rPr>
        <w:lastRenderedPageBreak/>
        <w:t>uždarosios akcinės bendrovės „Vilniaus vandenys“ atstovai, kurie yra atsakingi už radioaktyviomis medžiagomis užteršto vandens surinkimą, saugojimą ir perdavimą radioaktyviųjų atliekų tvarkytojui;</w:t>
      </w:r>
    </w:p>
    <w:p w14:paraId="2876FF07" w14:textId="77777777" w:rsidR="00EB6E26" w:rsidRPr="00EB6E26" w:rsidRDefault="00EB6E26" w:rsidP="00C43649">
      <w:pPr>
        <w:numPr>
          <w:ilvl w:val="1"/>
          <w:numId w:val="6"/>
        </w:numPr>
        <w:tabs>
          <w:tab w:val="left" w:pos="1276"/>
        </w:tabs>
        <w:spacing w:line="276" w:lineRule="auto"/>
        <w:ind w:left="0" w:firstLine="709"/>
        <w:contextualSpacing/>
        <w:jc w:val="both"/>
        <w:rPr>
          <w:lang w:val="lt-LT"/>
        </w:rPr>
      </w:pPr>
      <w:r w:rsidRPr="00EB6E26">
        <w:rPr>
          <w:lang w:val="lt-LT"/>
        </w:rPr>
        <w:t xml:space="preserve">Priešgaisrinės apsaugos ir gelbėjimo departamento prie Vidaus reikalų ministerijos atstovai, kurie yra atsakingi už evakuojamų (laikinai perkeliamų) gyventojų, kuriems nebuvo atliktas dezaktyvavimas, radioaktyviojo užterštumo kontrolę ir </w:t>
      </w:r>
      <w:proofErr w:type="spellStart"/>
      <w:r w:rsidRPr="00EB6E26">
        <w:rPr>
          <w:lang w:val="lt-LT"/>
        </w:rPr>
        <w:t>dezaktyvavimą</w:t>
      </w:r>
      <w:proofErr w:type="spellEnd"/>
      <w:r w:rsidRPr="00EB6E26">
        <w:rPr>
          <w:lang w:val="lt-LT"/>
        </w:rPr>
        <w:t xml:space="preserve">, tai pat Priešgaisrinės apsaugos ir gelbėjimo departamento prie Vidaus reikalų ministerijos patelktų žmogiškųjų ir materialinių išteklių </w:t>
      </w:r>
      <w:proofErr w:type="spellStart"/>
      <w:r w:rsidRPr="00EB6E26">
        <w:rPr>
          <w:lang w:val="lt-LT"/>
        </w:rPr>
        <w:t>dezaktyvavimą</w:t>
      </w:r>
      <w:proofErr w:type="spellEnd"/>
      <w:r w:rsidRPr="00EB6E26">
        <w:rPr>
          <w:lang w:val="lt-LT"/>
        </w:rPr>
        <w:t>;</w:t>
      </w:r>
    </w:p>
    <w:p w14:paraId="78227A65" w14:textId="77777777" w:rsidR="00EB6E26" w:rsidRPr="00EB6E26" w:rsidRDefault="00EB6E26" w:rsidP="00C43649">
      <w:pPr>
        <w:numPr>
          <w:ilvl w:val="1"/>
          <w:numId w:val="6"/>
        </w:numPr>
        <w:tabs>
          <w:tab w:val="left" w:pos="1276"/>
        </w:tabs>
        <w:spacing w:line="276" w:lineRule="auto"/>
        <w:ind w:left="0" w:firstLine="709"/>
        <w:contextualSpacing/>
        <w:jc w:val="both"/>
        <w:rPr>
          <w:lang w:val="lt-LT"/>
        </w:rPr>
      </w:pPr>
      <w:r w:rsidRPr="00EB6E26">
        <w:rPr>
          <w:lang w:val="lt-LT"/>
        </w:rPr>
        <w:t>Lietuvos šaulių sąjungos atstovai, kurie yra atsakingi už eismo organizavimą sanitarinio švarinimo punktuose ir radioaktyviųjų atliekų saugojimą, iki jų  perdavimo radioaktyvių atliekų tvarkytojui‘</w:t>
      </w:r>
    </w:p>
    <w:p w14:paraId="5DBE6023" w14:textId="77777777" w:rsidR="00EB6E26" w:rsidRPr="00EB6E26" w:rsidRDefault="00EB6E26" w:rsidP="00C43649">
      <w:pPr>
        <w:numPr>
          <w:ilvl w:val="0"/>
          <w:numId w:val="6"/>
        </w:numPr>
        <w:tabs>
          <w:tab w:val="left" w:pos="1276"/>
        </w:tabs>
        <w:spacing w:line="276" w:lineRule="auto"/>
        <w:ind w:left="0" w:firstLine="709"/>
        <w:contextualSpacing/>
        <w:jc w:val="both"/>
        <w:rPr>
          <w:lang w:val="lt-LT"/>
        </w:rPr>
      </w:pPr>
      <w:r w:rsidRPr="00EB6E26">
        <w:rPr>
          <w:lang w:val="lt-LT"/>
        </w:rPr>
        <w:t>Evakuotų gyventojų priėmimo punktų grupės:</w:t>
      </w:r>
    </w:p>
    <w:p w14:paraId="6B7B0AD6" w14:textId="77777777" w:rsidR="00EB6E26" w:rsidRPr="00EB6E26" w:rsidRDefault="00EB6E26" w:rsidP="00C43649">
      <w:pPr>
        <w:numPr>
          <w:ilvl w:val="1"/>
          <w:numId w:val="6"/>
        </w:numPr>
        <w:tabs>
          <w:tab w:val="left" w:pos="1276"/>
        </w:tabs>
        <w:spacing w:line="276" w:lineRule="auto"/>
        <w:ind w:left="0" w:firstLine="709"/>
        <w:contextualSpacing/>
        <w:jc w:val="both"/>
        <w:rPr>
          <w:lang w:val="lt-LT"/>
        </w:rPr>
      </w:pPr>
      <w:r w:rsidRPr="00EB6E26">
        <w:rPr>
          <w:lang w:val="lt-LT"/>
        </w:rPr>
        <w:t xml:space="preserve">kolektyvinės apsaugos statinio vadovas ar jo įgaliotas asmuo (punkto grupės vadovas), atsakingas už punkto grupei priskirtų funkcijų įgyvendinimą; </w:t>
      </w:r>
    </w:p>
    <w:p w14:paraId="6A5B91B3" w14:textId="77777777" w:rsidR="00EB6E26" w:rsidRPr="00EB6E26" w:rsidRDefault="00EB6E26" w:rsidP="00C43649">
      <w:pPr>
        <w:numPr>
          <w:ilvl w:val="1"/>
          <w:numId w:val="6"/>
        </w:numPr>
        <w:tabs>
          <w:tab w:val="left" w:pos="1276"/>
        </w:tabs>
        <w:spacing w:line="276" w:lineRule="auto"/>
        <w:ind w:left="0" w:firstLine="709"/>
        <w:contextualSpacing/>
        <w:jc w:val="both"/>
        <w:rPr>
          <w:lang w:val="lt-LT"/>
        </w:rPr>
      </w:pPr>
      <w:r w:rsidRPr="00EB6E26">
        <w:rPr>
          <w:lang w:val="lt-LT"/>
        </w:rPr>
        <w:t xml:space="preserve">Lietuvos Raudonojo Kryžiaus draugijos atstovai, kurie yra atsakingi už evakuojamų (laikinai perkeliamų) gyventojų paskirstymą į laikino apgyvendinimo vietas, informacijos apie evakavimo (laikino perkėlimo) metu pasimetusių asmenų rinkimą ir pasimetusių asmenų paiešką, pirmosios pagalbos ir pirmosios psichologinės pagalbos teikimą; </w:t>
      </w:r>
    </w:p>
    <w:p w14:paraId="55F177D6" w14:textId="77777777" w:rsidR="00EB6E26" w:rsidRPr="00EB6E26" w:rsidRDefault="00EB6E26" w:rsidP="00C43649">
      <w:pPr>
        <w:numPr>
          <w:ilvl w:val="1"/>
          <w:numId w:val="6"/>
        </w:numPr>
        <w:tabs>
          <w:tab w:val="left" w:pos="1276"/>
        </w:tabs>
        <w:spacing w:line="276" w:lineRule="auto"/>
        <w:ind w:left="0" w:firstLine="709"/>
        <w:contextualSpacing/>
        <w:jc w:val="both"/>
        <w:rPr>
          <w:lang w:val="lt-LT"/>
        </w:rPr>
      </w:pPr>
      <w:r w:rsidRPr="00EB6E26">
        <w:rPr>
          <w:lang w:val="lt-LT"/>
        </w:rPr>
        <w:t>Maltos ordino pagalbos tarnybos atstovai, kurie yra atsakinga už nuolatinį informacijos evakuojamiems (laikinai perkeliamiems) gyventojams teikimą, pagalbos Vilniaus miesto savivaldybės ekstremaliųjų situacijų operacijų centrui aprūpinant gyventojus būtinomis priemonėmis (maistu, geriamuoju vandeniu, medikamentais, drabužiais, higienos priemonėmis) suteikimą, civilinės saugos sistemos pajėgų maitinimą;</w:t>
      </w:r>
    </w:p>
    <w:p w14:paraId="2B8F3797" w14:textId="77777777" w:rsidR="00EB6E26" w:rsidRPr="00EB6E26" w:rsidRDefault="00EB6E26" w:rsidP="00C43649">
      <w:pPr>
        <w:numPr>
          <w:ilvl w:val="1"/>
          <w:numId w:val="6"/>
        </w:numPr>
        <w:tabs>
          <w:tab w:val="left" w:pos="1276"/>
        </w:tabs>
        <w:spacing w:line="276" w:lineRule="auto"/>
        <w:ind w:left="0" w:firstLine="709"/>
        <w:contextualSpacing/>
        <w:jc w:val="both"/>
        <w:rPr>
          <w:lang w:val="lt-LT"/>
        </w:rPr>
      </w:pPr>
      <w:r w:rsidRPr="00EB6E26">
        <w:rPr>
          <w:lang w:val="lt-LT"/>
        </w:rPr>
        <w:t>Lietuvos šaulių sąjungos atstovai, kurie yra atsakingi už viešosios tvarkos užtikrinimą.</w:t>
      </w:r>
    </w:p>
    <w:p w14:paraId="30547672" w14:textId="77777777" w:rsidR="00EB6E26" w:rsidRPr="00EB6E26" w:rsidRDefault="00EB6E26" w:rsidP="00EB6E26">
      <w:pPr>
        <w:spacing w:line="276" w:lineRule="auto"/>
        <w:ind w:left="567"/>
        <w:contextualSpacing/>
        <w:jc w:val="both"/>
        <w:rPr>
          <w:lang w:val="lt-LT"/>
        </w:rPr>
      </w:pPr>
    </w:p>
    <w:p w14:paraId="3350BE0B" w14:textId="77777777" w:rsidR="00EB6E26" w:rsidRPr="00EB6E26" w:rsidRDefault="00EB6E26" w:rsidP="00EB6E26">
      <w:pPr>
        <w:ind w:firstLine="720"/>
        <w:jc w:val="center"/>
        <w:rPr>
          <w:lang w:val="lt-LT"/>
        </w:rPr>
      </w:pPr>
      <w:r w:rsidRPr="00EB6E26">
        <w:rPr>
          <w:lang w:val="lt-LT"/>
        </w:rPr>
        <w:t>____________________</w:t>
      </w:r>
    </w:p>
    <w:p w14:paraId="3B97828A" w14:textId="77777777" w:rsidR="00EB6E26" w:rsidRPr="00EB6E26" w:rsidRDefault="00EB6E26" w:rsidP="00EB6E26">
      <w:pPr>
        <w:rPr>
          <w:lang w:val="lt-LT"/>
        </w:rPr>
      </w:pPr>
      <w:r w:rsidRPr="00EB6E26">
        <w:rPr>
          <w:lang w:val="lt-LT"/>
        </w:rPr>
        <w:br w:type="page"/>
      </w:r>
    </w:p>
    <w:tbl>
      <w:tblPr>
        <w:tblStyle w:val="Lentelstinklelis"/>
        <w:tblW w:w="0" w:type="auto"/>
        <w:tblInd w:w="58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6"/>
      </w:tblGrid>
      <w:tr w:rsidR="00EB6E26" w:rsidRPr="00EB6E26" w14:paraId="26F63FDC" w14:textId="77777777" w:rsidTr="0017292D">
        <w:tc>
          <w:tcPr>
            <w:tcW w:w="3686" w:type="dxa"/>
          </w:tcPr>
          <w:p w14:paraId="3E77BA1B" w14:textId="77777777" w:rsidR="00EB6E26" w:rsidRPr="00EB6E26" w:rsidRDefault="00EB6E26" w:rsidP="00EB6E26">
            <w:pPr>
              <w:jc w:val="both"/>
              <w:rPr>
                <w:lang w:val="lt-LT"/>
              </w:rPr>
            </w:pPr>
            <w:r w:rsidRPr="00EB6E26">
              <w:rPr>
                <w:lang w:val="lt-LT"/>
              </w:rPr>
              <w:lastRenderedPageBreak/>
              <w:t>Gyventojų evakavimo ir laikino apgyvendinimo organizavimo Vilniaus miesto savivaldybėje tvarkos aprašo</w:t>
            </w:r>
          </w:p>
          <w:p w14:paraId="122B6CB6" w14:textId="77777777" w:rsidR="00EB6E26" w:rsidRPr="00EB6E26" w:rsidRDefault="00EB6E26" w:rsidP="00EB6E26">
            <w:pPr>
              <w:jc w:val="both"/>
              <w:rPr>
                <w:lang w:val="lt-LT"/>
              </w:rPr>
            </w:pPr>
            <w:r w:rsidRPr="00EB6E26">
              <w:rPr>
                <w:lang w:val="lt-LT"/>
              </w:rPr>
              <w:t>2 priedas</w:t>
            </w:r>
          </w:p>
        </w:tc>
      </w:tr>
    </w:tbl>
    <w:p w14:paraId="4FFCA82C" w14:textId="77777777" w:rsidR="00EB6E26" w:rsidRPr="00EB6E26" w:rsidRDefault="00EB6E26" w:rsidP="00EB6E26">
      <w:pPr>
        <w:jc w:val="center"/>
        <w:rPr>
          <w:lang w:val="lt-LT"/>
        </w:rPr>
      </w:pPr>
    </w:p>
    <w:p w14:paraId="2ACC843D" w14:textId="77777777" w:rsidR="00EB6E26" w:rsidRPr="00EB6E26" w:rsidRDefault="00EB6E26" w:rsidP="00EB6E26">
      <w:pPr>
        <w:jc w:val="center"/>
        <w:rPr>
          <w:b/>
          <w:lang w:val="lt-LT"/>
        </w:rPr>
      </w:pPr>
      <w:r w:rsidRPr="00EB6E26">
        <w:rPr>
          <w:b/>
          <w:lang w:val="lt-LT"/>
        </w:rPr>
        <w:t>VILNIAUS MIESTO SAVIVALDYBĖS GYVENTOJŲ EVAKAVIMO SURINKIMO, TARPINIŲ (SANITARINIO ŠVARINIMO) IR PRIĖMIMO PUNKTŲ ĮKŪRIMO VIETOS</w:t>
      </w:r>
    </w:p>
    <w:p w14:paraId="02F9F35A" w14:textId="77777777" w:rsidR="00EB6E26" w:rsidRPr="00EB6E26" w:rsidRDefault="00EB6E26" w:rsidP="00EB6E26">
      <w:pPr>
        <w:ind w:firstLine="720"/>
        <w:jc w:val="center"/>
        <w:rPr>
          <w:lang w:val="lt-LT"/>
        </w:rPr>
      </w:pPr>
    </w:p>
    <w:tbl>
      <w:tblPr>
        <w:tblStyle w:val="Lentelstinklelis"/>
        <w:tblW w:w="0" w:type="auto"/>
        <w:tblLook w:val="04A0" w:firstRow="1" w:lastRow="0" w:firstColumn="1" w:lastColumn="0" w:noHBand="0" w:noVBand="1"/>
      </w:tblPr>
      <w:tblGrid>
        <w:gridCol w:w="846"/>
        <w:gridCol w:w="5572"/>
        <w:gridCol w:w="3210"/>
      </w:tblGrid>
      <w:tr w:rsidR="00EB6E26" w:rsidRPr="00EB6E26" w14:paraId="59827DA3" w14:textId="77777777" w:rsidTr="0017292D">
        <w:tc>
          <w:tcPr>
            <w:tcW w:w="846" w:type="dxa"/>
          </w:tcPr>
          <w:p w14:paraId="49F97958" w14:textId="77777777" w:rsidR="00EB6E26" w:rsidRPr="00EB6E26" w:rsidRDefault="00EB6E26" w:rsidP="00EB6E26">
            <w:pPr>
              <w:jc w:val="center"/>
              <w:rPr>
                <w:b/>
                <w:lang w:val="lt-LT"/>
              </w:rPr>
            </w:pPr>
            <w:r w:rsidRPr="00EB6E26">
              <w:rPr>
                <w:b/>
                <w:lang w:val="lt-LT"/>
              </w:rPr>
              <w:t>Eil. Nr.</w:t>
            </w:r>
          </w:p>
        </w:tc>
        <w:tc>
          <w:tcPr>
            <w:tcW w:w="5572" w:type="dxa"/>
          </w:tcPr>
          <w:p w14:paraId="02B100EA" w14:textId="77777777" w:rsidR="00EB6E26" w:rsidRPr="00EB6E26" w:rsidRDefault="00EB6E26" w:rsidP="00EB6E26">
            <w:pPr>
              <w:jc w:val="center"/>
              <w:rPr>
                <w:b/>
                <w:lang w:val="lt-LT"/>
              </w:rPr>
            </w:pPr>
            <w:r w:rsidRPr="00EB6E26">
              <w:rPr>
                <w:b/>
                <w:lang w:val="lt-LT"/>
              </w:rPr>
              <w:t>Punkto pavadinimas</w:t>
            </w:r>
          </w:p>
        </w:tc>
        <w:tc>
          <w:tcPr>
            <w:tcW w:w="3210" w:type="dxa"/>
          </w:tcPr>
          <w:p w14:paraId="5B7CB040" w14:textId="77777777" w:rsidR="00EB6E26" w:rsidRPr="00EB6E26" w:rsidRDefault="00EB6E26" w:rsidP="00EB6E26">
            <w:pPr>
              <w:jc w:val="center"/>
              <w:rPr>
                <w:b/>
                <w:lang w:val="lt-LT"/>
              </w:rPr>
            </w:pPr>
            <w:r w:rsidRPr="00EB6E26">
              <w:rPr>
                <w:b/>
                <w:lang w:val="lt-LT"/>
              </w:rPr>
              <w:t>Punkto adresas</w:t>
            </w:r>
          </w:p>
        </w:tc>
      </w:tr>
      <w:tr w:rsidR="00EB6E26" w:rsidRPr="00EB6E26" w14:paraId="511D692F" w14:textId="77777777" w:rsidTr="0017292D">
        <w:tc>
          <w:tcPr>
            <w:tcW w:w="846" w:type="dxa"/>
          </w:tcPr>
          <w:p w14:paraId="7E1AC6C1" w14:textId="77777777" w:rsidR="00EB6E26" w:rsidRPr="00EB6E26" w:rsidRDefault="00EB6E26" w:rsidP="00EB6E26">
            <w:pPr>
              <w:jc w:val="center"/>
              <w:rPr>
                <w:b/>
                <w:lang w:val="lt-LT"/>
              </w:rPr>
            </w:pPr>
            <w:r w:rsidRPr="00EB6E26">
              <w:rPr>
                <w:b/>
                <w:lang w:val="lt-LT"/>
              </w:rPr>
              <w:t>1</w:t>
            </w:r>
          </w:p>
        </w:tc>
        <w:tc>
          <w:tcPr>
            <w:tcW w:w="5572" w:type="dxa"/>
          </w:tcPr>
          <w:p w14:paraId="6447D392" w14:textId="77777777" w:rsidR="00EB6E26" w:rsidRPr="00EB6E26" w:rsidRDefault="00EB6E26" w:rsidP="00EB6E26">
            <w:pPr>
              <w:jc w:val="center"/>
              <w:rPr>
                <w:b/>
                <w:lang w:val="lt-LT"/>
              </w:rPr>
            </w:pPr>
            <w:r w:rsidRPr="00EB6E26">
              <w:rPr>
                <w:b/>
                <w:lang w:val="lt-LT"/>
              </w:rPr>
              <w:t>2</w:t>
            </w:r>
          </w:p>
        </w:tc>
        <w:tc>
          <w:tcPr>
            <w:tcW w:w="3210" w:type="dxa"/>
          </w:tcPr>
          <w:p w14:paraId="328C72D0" w14:textId="77777777" w:rsidR="00EB6E26" w:rsidRPr="00EB6E26" w:rsidRDefault="00EB6E26" w:rsidP="00EB6E26">
            <w:pPr>
              <w:jc w:val="center"/>
              <w:rPr>
                <w:b/>
                <w:lang w:val="lt-LT"/>
              </w:rPr>
            </w:pPr>
            <w:r w:rsidRPr="00EB6E26">
              <w:rPr>
                <w:b/>
                <w:lang w:val="lt-LT"/>
              </w:rPr>
              <w:t>3</w:t>
            </w:r>
          </w:p>
        </w:tc>
      </w:tr>
      <w:tr w:rsidR="00EB6E26" w:rsidRPr="00EB6E26" w14:paraId="2134BAD2" w14:textId="77777777" w:rsidTr="0017292D">
        <w:tc>
          <w:tcPr>
            <w:tcW w:w="9628" w:type="dxa"/>
            <w:gridSpan w:val="3"/>
          </w:tcPr>
          <w:p w14:paraId="7058FED2" w14:textId="77777777" w:rsidR="00EB6E26" w:rsidRPr="00EB6E26" w:rsidRDefault="00EB6E26" w:rsidP="00EB6E26">
            <w:pPr>
              <w:jc w:val="center"/>
              <w:rPr>
                <w:b/>
                <w:lang w:val="lt-LT"/>
              </w:rPr>
            </w:pPr>
            <w:r w:rsidRPr="00EB6E26">
              <w:rPr>
                <w:b/>
                <w:lang w:val="lt-LT"/>
              </w:rPr>
              <w:t>Surinkimo punktai</w:t>
            </w:r>
          </w:p>
        </w:tc>
      </w:tr>
      <w:tr w:rsidR="00EB6E26" w:rsidRPr="00EB6E26" w14:paraId="159DACA2" w14:textId="77777777" w:rsidTr="0017292D">
        <w:tc>
          <w:tcPr>
            <w:tcW w:w="846" w:type="dxa"/>
          </w:tcPr>
          <w:p w14:paraId="7EEFDFEE" w14:textId="77777777" w:rsidR="00EB6E26" w:rsidRPr="00EB6E26" w:rsidRDefault="00EB6E26" w:rsidP="00EB6E26">
            <w:pPr>
              <w:numPr>
                <w:ilvl w:val="0"/>
                <w:numId w:val="14"/>
              </w:numPr>
              <w:contextualSpacing/>
              <w:jc w:val="center"/>
              <w:rPr>
                <w:bCs/>
                <w:lang w:val="lt-LT"/>
              </w:rPr>
            </w:pPr>
          </w:p>
        </w:tc>
        <w:tc>
          <w:tcPr>
            <w:tcW w:w="5572" w:type="dxa"/>
          </w:tcPr>
          <w:p w14:paraId="536E9EE7" w14:textId="77777777" w:rsidR="00EB6E26" w:rsidRPr="00EB6E26" w:rsidRDefault="00EB6E26" w:rsidP="00EB6E26">
            <w:pPr>
              <w:jc w:val="center"/>
              <w:rPr>
                <w:b/>
                <w:lang w:val="lt-LT"/>
              </w:rPr>
            </w:pPr>
            <w:r w:rsidRPr="00EB6E26">
              <w:rPr>
                <w:lang w:val="lt-LT"/>
              </w:rPr>
              <w:t>Vilniaus Jeruzalės progimnazija</w:t>
            </w:r>
          </w:p>
        </w:tc>
        <w:tc>
          <w:tcPr>
            <w:tcW w:w="3210" w:type="dxa"/>
          </w:tcPr>
          <w:p w14:paraId="55D2DE0E" w14:textId="77777777" w:rsidR="00EB6E26" w:rsidRPr="00EB6E26" w:rsidRDefault="00EB6E26" w:rsidP="00EB6E26">
            <w:pPr>
              <w:jc w:val="center"/>
              <w:rPr>
                <w:b/>
                <w:lang w:val="lt-LT"/>
              </w:rPr>
            </w:pPr>
            <w:r w:rsidRPr="00EB6E26">
              <w:rPr>
                <w:lang w:val="lt-LT"/>
              </w:rPr>
              <w:t>Mokyklos g. 9</w:t>
            </w:r>
          </w:p>
        </w:tc>
      </w:tr>
      <w:tr w:rsidR="00EB6E26" w:rsidRPr="00EB6E26" w14:paraId="49E2C53B" w14:textId="77777777" w:rsidTr="0017292D">
        <w:tc>
          <w:tcPr>
            <w:tcW w:w="846" w:type="dxa"/>
          </w:tcPr>
          <w:p w14:paraId="5CF48BC1" w14:textId="77777777" w:rsidR="00EB6E26" w:rsidRPr="00EB6E26" w:rsidRDefault="00EB6E26" w:rsidP="00EB6E26">
            <w:pPr>
              <w:numPr>
                <w:ilvl w:val="0"/>
                <w:numId w:val="14"/>
              </w:numPr>
              <w:contextualSpacing/>
              <w:jc w:val="center"/>
              <w:rPr>
                <w:bCs/>
                <w:lang w:val="lt-LT"/>
              </w:rPr>
            </w:pPr>
          </w:p>
        </w:tc>
        <w:tc>
          <w:tcPr>
            <w:tcW w:w="5572" w:type="dxa"/>
          </w:tcPr>
          <w:p w14:paraId="2CA26134" w14:textId="77777777" w:rsidR="00EB6E26" w:rsidRPr="00EB6E26" w:rsidRDefault="00EB6E26" w:rsidP="00EB6E26">
            <w:pPr>
              <w:jc w:val="center"/>
              <w:rPr>
                <w:lang w:val="lt-LT"/>
              </w:rPr>
            </w:pPr>
            <w:r w:rsidRPr="00EB6E26">
              <w:rPr>
                <w:lang w:val="lt-LT"/>
              </w:rPr>
              <w:t>Vilniaus Gedimino technikos universiteto inžinerijos licėjus</w:t>
            </w:r>
          </w:p>
        </w:tc>
        <w:tc>
          <w:tcPr>
            <w:tcW w:w="3210" w:type="dxa"/>
          </w:tcPr>
          <w:p w14:paraId="6C77C58E" w14:textId="77777777" w:rsidR="00EB6E26" w:rsidRPr="00EB6E26" w:rsidRDefault="00EB6E26" w:rsidP="00EB6E26">
            <w:pPr>
              <w:jc w:val="center"/>
              <w:rPr>
                <w:lang w:val="lt-LT"/>
              </w:rPr>
            </w:pPr>
            <w:r w:rsidRPr="00EB6E26">
              <w:rPr>
                <w:lang w:val="lt-LT"/>
              </w:rPr>
              <w:t>Antakalnio g. 120</w:t>
            </w:r>
          </w:p>
        </w:tc>
      </w:tr>
      <w:tr w:rsidR="00EB6E26" w:rsidRPr="00EB6E26" w14:paraId="6A9D9EB5" w14:textId="77777777" w:rsidTr="0017292D">
        <w:tc>
          <w:tcPr>
            <w:tcW w:w="846" w:type="dxa"/>
          </w:tcPr>
          <w:p w14:paraId="1BB550F6" w14:textId="77777777" w:rsidR="00EB6E26" w:rsidRPr="00EB6E26" w:rsidRDefault="00EB6E26" w:rsidP="00EB6E26">
            <w:pPr>
              <w:numPr>
                <w:ilvl w:val="0"/>
                <w:numId w:val="14"/>
              </w:numPr>
              <w:contextualSpacing/>
              <w:jc w:val="center"/>
              <w:rPr>
                <w:bCs/>
                <w:lang w:val="lt-LT"/>
              </w:rPr>
            </w:pPr>
          </w:p>
        </w:tc>
        <w:tc>
          <w:tcPr>
            <w:tcW w:w="5572" w:type="dxa"/>
          </w:tcPr>
          <w:p w14:paraId="15EFAFC2" w14:textId="77777777" w:rsidR="00EB6E26" w:rsidRPr="00EB6E26" w:rsidRDefault="00EB6E26" w:rsidP="00EB6E26">
            <w:pPr>
              <w:jc w:val="center"/>
              <w:rPr>
                <w:lang w:val="lt-LT"/>
              </w:rPr>
            </w:pPr>
            <w:r w:rsidRPr="00EB6E26">
              <w:rPr>
                <w:lang w:val="lt-LT"/>
              </w:rPr>
              <w:t>Vilniaus Žemynos progimnazija</w:t>
            </w:r>
          </w:p>
        </w:tc>
        <w:tc>
          <w:tcPr>
            <w:tcW w:w="3210" w:type="dxa"/>
          </w:tcPr>
          <w:p w14:paraId="27365668" w14:textId="77777777" w:rsidR="00EB6E26" w:rsidRPr="00EB6E26" w:rsidRDefault="00EB6E26" w:rsidP="00EB6E26">
            <w:pPr>
              <w:jc w:val="center"/>
              <w:rPr>
                <w:lang w:val="lt-LT"/>
              </w:rPr>
            </w:pPr>
            <w:r w:rsidRPr="00EB6E26">
              <w:rPr>
                <w:lang w:val="lt-LT"/>
              </w:rPr>
              <w:t>Žemynos g. 14</w:t>
            </w:r>
          </w:p>
        </w:tc>
      </w:tr>
      <w:tr w:rsidR="00EB6E26" w:rsidRPr="00EB6E26" w14:paraId="60429C13" w14:textId="77777777" w:rsidTr="0017292D">
        <w:tc>
          <w:tcPr>
            <w:tcW w:w="846" w:type="dxa"/>
          </w:tcPr>
          <w:p w14:paraId="3BDE782C" w14:textId="77777777" w:rsidR="00EB6E26" w:rsidRPr="00EB6E26" w:rsidRDefault="00EB6E26" w:rsidP="00EB6E26">
            <w:pPr>
              <w:numPr>
                <w:ilvl w:val="0"/>
                <w:numId w:val="14"/>
              </w:numPr>
              <w:contextualSpacing/>
              <w:jc w:val="center"/>
              <w:rPr>
                <w:bCs/>
                <w:lang w:val="lt-LT"/>
              </w:rPr>
            </w:pPr>
          </w:p>
        </w:tc>
        <w:tc>
          <w:tcPr>
            <w:tcW w:w="5572" w:type="dxa"/>
          </w:tcPr>
          <w:p w14:paraId="60B4F178" w14:textId="77777777" w:rsidR="00EB6E26" w:rsidRPr="00EB6E26" w:rsidRDefault="00EB6E26" w:rsidP="00EB6E26">
            <w:pPr>
              <w:jc w:val="center"/>
              <w:rPr>
                <w:lang w:val="lt-LT"/>
              </w:rPr>
            </w:pPr>
            <w:r w:rsidRPr="00EB6E26">
              <w:rPr>
                <w:lang w:val="lt-LT"/>
              </w:rPr>
              <w:t>Vilniaus Martyno Mažvydo progimnazija</w:t>
            </w:r>
          </w:p>
        </w:tc>
        <w:tc>
          <w:tcPr>
            <w:tcW w:w="3210" w:type="dxa"/>
          </w:tcPr>
          <w:p w14:paraId="18A07F5C" w14:textId="77777777" w:rsidR="00EB6E26" w:rsidRPr="00EB6E26" w:rsidRDefault="00EB6E26" w:rsidP="00EB6E26">
            <w:pPr>
              <w:jc w:val="center"/>
              <w:rPr>
                <w:lang w:val="lt-LT"/>
              </w:rPr>
            </w:pPr>
            <w:r w:rsidRPr="00EB6E26">
              <w:rPr>
                <w:lang w:val="lt-LT"/>
              </w:rPr>
              <w:t>Vydūno g. 17 A</w:t>
            </w:r>
          </w:p>
        </w:tc>
      </w:tr>
      <w:tr w:rsidR="00EB6E26" w:rsidRPr="00EB6E26" w14:paraId="32C93B78" w14:textId="77777777" w:rsidTr="0017292D">
        <w:tc>
          <w:tcPr>
            <w:tcW w:w="846" w:type="dxa"/>
          </w:tcPr>
          <w:p w14:paraId="766A72D2" w14:textId="77777777" w:rsidR="00EB6E26" w:rsidRPr="00EB6E26" w:rsidRDefault="00EB6E26" w:rsidP="00EB6E26">
            <w:pPr>
              <w:numPr>
                <w:ilvl w:val="0"/>
                <w:numId w:val="14"/>
              </w:numPr>
              <w:contextualSpacing/>
              <w:jc w:val="center"/>
              <w:rPr>
                <w:bCs/>
                <w:lang w:val="lt-LT"/>
              </w:rPr>
            </w:pPr>
          </w:p>
        </w:tc>
        <w:tc>
          <w:tcPr>
            <w:tcW w:w="5572" w:type="dxa"/>
          </w:tcPr>
          <w:p w14:paraId="6CC3CE09" w14:textId="77777777" w:rsidR="00EB6E26" w:rsidRPr="00EB6E26" w:rsidRDefault="00EB6E26" w:rsidP="00EB6E26">
            <w:pPr>
              <w:jc w:val="center"/>
              <w:rPr>
                <w:lang w:val="lt-LT"/>
              </w:rPr>
            </w:pPr>
            <w:r w:rsidRPr="00EB6E26">
              <w:rPr>
                <w:lang w:val="lt-LT"/>
              </w:rPr>
              <w:t>Vilniaus savivaldybės Grigiškių gimnazija</w:t>
            </w:r>
          </w:p>
        </w:tc>
        <w:tc>
          <w:tcPr>
            <w:tcW w:w="3210" w:type="dxa"/>
          </w:tcPr>
          <w:p w14:paraId="2EC410E7" w14:textId="77777777" w:rsidR="00EB6E26" w:rsidRPr="00EB6E26" w:rsidRDefault="00EB6E26" w:rsidP="00EB6E26">
            <w:pPr>
              <w:jc w:val="center"/>
              <w:rPr>
                <w:lang w:val="lt-LT"/>
              </w:rPr>
            </w:pPr>
            <w:r w:rsidRPr="00EB6E26">
              <w:rPr>
                <w:lang w:val="lt-LT"/>
              </w:rPr>
              <w:t>Kovo 11-osios g. 21, Grigiškės</w:t>
            </w:r>
          </w:p>
        </w:tc>
      </w:tr>
      <w:tr w:rsidR="00EB6E26" w:rsidRPr="00EB6E26" w14:paraId="5CBFD982" w14:textId="77777777" w:rsidTr="0017292D">
        <w:tc>
          <w:tcPr>
            <w:tcW w:w="846" w:type="dxa"/>
          </w:tcPr>
          <w:p w14:paraId="6CFB445B" w14:textId="77777777" w:rsidR="00EB6E26" w:rsidRPr="00EB6E26" w:rsidRDefault="00EB6E26" w:rsidP="00EB6E26">
            <w:pPr>
              <w:numPr>
                <w:ilvl w:val="0"/>
                <w:numId w:val="14"/>
              </w:numPr>
              <w:contextualSpacing/>
              <w:jc w:val="center"/>
              <w:rPr>
                <w:bCs/>
                <w:lang w:val="lt-LT"/>
              </w:rPr>
            </w:pPr>
          </w:p>
        </w:tc>
        <w:tc>
          <w:tcPr>
            <w:tcW w:w="5572" w:type="dxa"/>
          </w:tcPr>
          <w:p w14:paraId="7E7A481F" w14:textId="77777777" w:rsidR="00EB6E26" w:rsidRPr="00EB6E26" w:rsidRDefault="00EB6E26" w:rsidP="00EB6E26">
            <w:pPr>
              <w:jc w:val="center"/>
              <w:rPr>
                <w:lang w:val="lt-LT"/>
              </w:rPr>
            </w:pPr>
            <w:r w:rsidRPr="00EB6E26">
              <w:rPr>
                <w:lang w:val="lt-LT"/>
              </w:rPr>
              <w:t>Vilniaus Trakų Vokės gimnazija</w:t>
            </w:r>
          </w:p>
        </w:tc>
        <w:tc>
          <w:tcPr>
            <w:tcW w:w="3210" w:type="dxa"/>
          </w:tcPr>
          <w:p w14:paraId="342DD136" w14:textId="77777777" w:rsidR="00EB6E26" w:rsidRPr="00EB6E26" w:rsidRDefault="00EB6E26" w:rsidP="00EB6E26">
            <w:pPr>
              <w:jc w:val="center"/>
              <w:rPr>
                <w:lang w:val="lt-LT"/>
              </w:rPr>
            </w:pPr>
            <w:proofErr w:type="spellStart"/>
            <w:r w:rsidRPr="00EB6E26">
              <w:rPr>
                <w:lang w:val="lt-LT"/>
              </w:rPr>
              <w:t>Trampolio</w:t>
            </w:r>
            <w:proofErr w:type="spellEnd"/>
            <w:r w:rsidRPr="00EB6E26">
              <w:rPr>
                <w:lang w:val="lt-LT"/>
              </w:rPr>
              <w:t xml:space="preserve"> g. 5,</w:t>
            </w:r>
          </w:p>
        </w:tc>
      </w:tr>
      <w:tr w:rsidR="00EB6E26" w:rsidRPr="00EB6E26" w14:paraId="572278DD" w14:textId="77777777" w:rsidTr="0017292D">
        <w:tc>
          <w:tcPr>
            <w:tcW w:w="846" w:type="dxa"/>
          </w:tcPr>
          <w:p w14:paraId="470848B6" w14:textId="77777777" w:rsidR="00EB6E26" w:rsidRPr="00EB6E26" w:rsidRDefault="00EB6E26" w:rsidP="00EB6E26">
            <w:pPr>
              <w:numPr>
                <w:ilvl w:val="0"/>
                <w:numId w:val="14"/>
              </w:numPr>
              <w:contextualSpacing/>
              <w:jc w:val="center"/>
              <w:rPr>
                <w:bCs/>
                <w:lang w:val="lt-LT"/>
              </w:rPr>
            </w:pPr>
          </w:p>
        </w:tc>
        <w:tc>
          <w:tcPr>
            <w:tcW w:w="5572" w:type="dxa"/>
          </w:tcPr>
          <w:p w14:paraId="23DA4AF5" w14:textId="77777777" w:rsidR="00EB6E26" w:rsidRPr="00EB6E26" w:rsidRDefault="00EB6E26" w:rsidP="00EB6E26">
            <w:pPr>
              <w:jc w:val="center"/>
              <w:rPr>
                <w:lang w:val="lt-LT"/>
              </w:rPr>
            </w:pPr>
            <w:r w:rsidRPr="00EB6E26">
              <w:rPr>
                <w:lang w:val="lt-LT"/>
              </w:rPr>
              <w:t>Vilniaus Naujininkų mokykla</w:t>
            </w:r>
          </w:p>
        </w:tc>
        <w:tc>
          <w:tcPr>
            <w:tcW w:w="3210" w:type="dxa"/>
          </w:tcPr>
          <w:p w14:paraId="087A4E82" w14:textId="77777777" w:rsidR="00EB6E26" w:rsidRPr="00EB6E26" w:rsidRDefault="00EB6E26" w:rsidP="00EB6E26">
            <w:pPr>
              <w:jc w:val="center"/>
              <w:rPr>
                <w:lang w:val="lt-LT"/>
              </w:rPr>
            </w:pPr>
            <w:r w:rsidRPr="00EB6E26">
              <w:rPr>
                <w:lang w:val="lt-LT"/>
              </w:rPr>
              <w:t>Šaltkalvių g. 32</w:t>
            </w:r>
          </w:p>
        </w:tc>
      </w:tr>
      <w:tr w:rsidR="00EB6E26" w:rsidRPr="00EB6E26" w14:paraId="60222559" w14:textId="77777777" w:rsidTr="0017292D">
        <w:tc>
          <w:tcPr>
            <w:tcW w:w="846" w:type="dxa"/>
          </w:tcPr>
          <w:p w14:paraId="6083937F" w14:textId="77777777" w:rsidR="00EB6E26" w:rsidRPr="00EB6E26" w:rsidRDefault="00EB6E26" w:rsidP="00EB6E26">
            <w:pPr>
              <w:numPr>
                <w:ilvl w:val="0"/>
                <w:numId w:val="14"/>
              </w:numPr>
              <w:contextualSpacing/>
              <w:jc w:val="center"/>
              <w:rPr>
                <w:bCs/>
                <w:lang w:val="lt-LT"/>
              </w:rPr>
            </w:pPr>
          </w:p>
        </w:tc>
        <w:tc>
          <w:tcPr>
            <w:tcW w:w="5572" w:type="dxa"/>
          </w:tcPr>
          <w:p w14:paraId="32BE477A" w14:textId="77777777" w:rsidR="00EB6E26" w:rsidRPr="00EB6E26" w:rsidRDefault="00EB6E26" w:rsidP="00EB6E26">
            <w:pPr>
              <w:jc w:val="center"/>
              <w:rPr>
                <w:lang w:val="lt-LT"/>
              </w:rPr>
            </w:pPr>
            <w:r w:rsidRPr="00EB6E26">
              <w:rPr>
                <w:lang w:val="lt-LT"/>
              </w:rPr>
              <w:t>Vilniaus Minties gimnazija</w:t>
            </w:r>
          </w:p>
        </w:tc>
        <w:tc>
          <w:tcPr>
            <w:tcW w:w="3210" w:type="dxa"/>
          </w:tcPr>
          <w:p w14:paraId="48C8F314" w14:textId="77777777" w:rsidR="00EB6E26" w:rsidRPr="00EB6E26" w:rsidRDefault="00EB6E26" w:rsidP="00EB6E26">
            <w:pPr>
              <w:jc w:val="center"/>
              <w:rPr>
                <w:lang w:val="lt-LT"/>
              </w:rPr>
            </w:pPr>
            <w:r w:rsidRPr="00EB6E26">
              <w:rPr>
                <w:lang w:val="lt-LT"/>
              </w:rPr>
              <w:t>Erfurto g. 23</w:t>
            </w:r>
          </w:p>
        </w:tc>
      </w:tr>
      <w:tr w:rsidR="00EB6E26" w:rsidRPr="00EB6E26" w14:paraId="3FF64592" w14:textId="77777777" w:rsidTr="0017292D">
        <w:tc>
          <w:tcPr>
            <w:tcW w:w="846" w:type="dxa"/>
          </w:tcPr>
          <w:p w14:paraId="18FFB46E" w14:textId="77777777" w:rsidR="00EB6E26" w:rsidRPr="00EB6E26" w:rsidRDefault="00EB6E26" w:rsidP="00EB6E26">
            <w:pPr>
              <w:numPr>
                <w:ilvl w:val="0"/>
                <w:numId w:val="14"/>
              </w:numPr>
              <w:contextualSpacing/>
              <w:jc w:val="center"/>
              <w:rPr>
                <w:bCs/>
                <w:lang w:val="lt-LT"/>
              </w:rPr>
            </w:pPr>
          </w:p>
        </w:tc>
        <w:tc>
          <w:tcPr>
            <w:tcW w:w="5572" w:type="dxa"/>
          </w:tcPr>
          <w:p w14:paraId="24B9A56C" w14:textId="77777777" w:rsidR="00EB6E26" w:rsidRPr="00EB6E26" w:rsidRDefault="00EB6E26" w:rsidP="00EB6E26">
            <w:pPr>
              <w:jc w:val="center"/>
              <w:rPr>
                <w:lang w:val="lt-LT"/>
              </w:rPr>
            </w:pPr>
            <w:r w:rsidRPr="00EB6E26">
              <w:rPr>
                <w:lang w:val="lt-LT"/>
              </w:rPr>
              <w:t>Vilniaus „Spindulio“ pagrindinė mokykla</w:t>
            </w:r>
          </w:p>
        </w:tc>
        <w:tc>
          <w:tcPr>
            <w:tcW w:w="3210" w:type="dxa"/>
          </w:tcPr>
          <w:p w14:paraId="010BE253" w14:textId="77777777" w:rsidR="00EB6E26" w:rsidRPr="00EB6E26" w:rsidRDefault="00EB6E26" w:rsidP="00EB6E26">
            <w:pPr>
              <w:jc w:val="center"/>
              <w:rPr>
                <w:lang w:val="lt-LT"/>
              </w:rPr>
            </w:pPr>
            <w:r w:rsidRPr="00EB6E26">
              <w:rPr>
                <w:lang w:val="lt-LT"/>
              </w:rPr>
              <w:t>R. Jankausko g. 17</w:t>
            </w:r>
          </w:p>
        </w:tc>
      </w:tr>
      <w:tr w:rsidR="00EB6E26" w:rsidRPr="00EB6E26" w14:paraId="2E76DC87" w14:textId="77777777" w:rsidTr="0017292D">
        <w:tc>
          <w:tcPr>
            <w:tcW w:w="846" w:type="dxa"/>
          </w:tcPr>
          <w:p w14:paraId="65D7CD73" w14:textId="77777777" w:rsidR="00EB6E26" w:rsidRPr="00EB6E26" w:rsidRDefault="00EB6E26" w:rsidP="00EB6E26">
            <w:pPr>
              <w:numPr>
                <w:ilvl w:val="0"/>
                <w:numId w:val="14"/>
              </w:numPr>
              <w:contextualSpacing/>
              <w:jc w:val="center"/>
              <w:rPr>
                <w:bCs/>
                <w:lang w:val="lt-LT"/>
              </w:rPr>
            </w:pPr>
          </w:p>
        </w:tc>
        <w:tc>
          <w:tcPr>
            <w:tcW w:w="5572" w:type="dxa"/>
          </w:tcPr>
          <w:p w14:paraId="22F1B129" w14:textId="77777777" w:rsidR="00EB6E26" w:rsidRPr="00EB6E26" w:rsidRDefault="00EB6E26" w:rsidP="00EB6E26">
            <w:pPr>
              <w:jc w:val="center"/>
              <w:rPr>
                <w:lang w:val="lt-LT"/>
              </w:rPr>
            </w:pPr>
            <w:r w:rsidRPr="00EB6E26">
              <w:rPr>
                <w:lang w:val="lt-LT"/>
              </w:rPr>
              <w:t xml:space="preserve">Vilniaus </w:t>
            </w:r>
            <w:r w:rsidRPr="00EB6E26">
              <w:rPr>
                <w:bCs/>
                <w:lang w:val="lt-LT"/>
              </w:rPr>
              <w:t>Jono Pauliaus II progimnazija</w:t>
            </w:r>
          </w:p>
        </w:tc>
        <w:tc>
          <w:tcPr>
            <w:tcW w:w="3210" w:type="dxa"/>
          </w:tcPr>
          <w:p w14:paraId="2D263974" w14:textId="77777777" w:rsidR="00EB6E26" w:rsidRPr="00EB6E26" w:rsidRDefault="00EB6E26" w:rsidP="00EB6E26">
            <w:pPr>
              <w:jc w:val="center"/>
              <w:rPr>
                <w:lang w:val="lt-LT"/>
              </w:rPr>
            </w:pPr>
            <w:r w:rsidRPr="00EB6E26">
              <w:rPr>
                <w:lang w:val="lt-LT"/>
              </w:rPr>
              <w:t>Rygos g. 10</w:t>
            </w:r>
          </w:p>
        </w:tc>
      </w:tr>
      <w:tr w:rsidR="00EB6E26" w:rsidRPr="00EB6E26" w14:paraId="7DBE5CE0" w14:textId="77777777" w:rsidTr="0017292D">
        <w:tc>
          <w:tcPr>
            <w:tcW w:w="846" w:type="dxa"/>
          </w:tcPr>
          <w:p w14:paraId="20F6E22A" w14:textId="77777777" w:rsidR="00EB6E26" w:rsidRPr="00EB6E26" w:rsidRDefault="00EB6E26" w:rsidP="00EB6E26">
            <w:pPr>
              <w:numPr>
                <w:ilvl w:val="0"/>
                <w:numId w:val="14"/>
              </w:numPr>
              <w:contextualSpacing/>
              <w:jc w:val="center"/>
              <w:rPr>
                <w:bCs/>
                <w:lang w:val="lt-LT"/>
              </w:rPr>
            </w:pPr>
          </w:p>
        </w:tc>
        <w:tc>
          <w:tcPr>
            <w:tcW w:w="5572" w:type="dxa"/>
          </w:tcPr>
          <w:p w14:paraId="3A4F24CC" w14:textId="77777777" w:rsidR="00EB6E26" w:rsidRPr="00EB6E26" w:rsidRDefault="00EB6E26" w:rsidP="00EB6E26">
            <w:pPr>
              <w:jc w:val="center"/>
              <w:rPr>
                <w:lang w:val="lt-LT"/>
              </w:rPr>
            </w:pPr>
            <w:r w:rsidRPr="00EB6E26">
              <w:rPr>
                <w:lang w:val="lt-LT"/>
              </w:rPr>
              <w:t>Vilniaus Šv. Kristoforo progimnazija</w:t>
            </w:r>
          </w:p>
        </w:tc>
        <w:tc>
          <w:tcPr>
            <w:tcW w:w="3210" w:type="dxa"/>
          </w:tcPr>
          <w:p w14:paraId="09438127" w14:textId="77777777" w:rsidR="00EB6E26" w:rsidRPr="00EB6E26" w:rsidRDefault="00EB6E26" w:rsidP="00EB6E26">
            <w:pPr>
              <w:jc w:val="center"/>
              <w:rPr>
                <w:lang w:val="lt-LT"/>
              </w:rPr>
            </w:pPr>
            <w:r w:rsidRPr="00EB6E26">
              <w:rPr>
                <w:lang w:val="lt-LT"/>
              </w:rPr>
              <w:t>Kalvarijų g. 87</w:t>
            </w:r>
          </w:p>
        </w:tc>
      </w:tr>
      <w:tr w:rsidR="00EB6E26" w:rsidRPr="00EB6E26" w14:paraId="21A4755E" w14:textId="77777777" w:rsidTr="0017292D">
        <w:tc>
          <w:tcPr>
            <w:tcW w:w="846" w:type="dxa"/>
          </w:tcPr>
          <w:p w14:paraId="0AFE07EC" w14:textId="77777777" w:rsidR="00EB6E26" w:rsidRPr="00EB6E26" w:rsidRDefault="00EB6E26" w:rsidP="00EB6E26">
            <w:pPr>
              <w:numPr>
                <w:ilvl w:val="0"/>
                <w:numId w:val="14"/>
              </w:numPr>
              <w:contextualSpacing/>
              <w:jc w:val="center"/>
              <w:rPr>
                <w:bCs/>
                <w:lang w:val="lt-LT"/>
              </w:rPr>
            </w:pPr>
          </w:p>
        </w:tc>
        <w:tc>
          <w:tcPr>
            <w:tcW w:w="5572" w:type="dxa"/>
          </w:tcPr>
          <w:p w14:paraId="4E8296AA" w14:textId="77777777" w:rsidR="00EB6E26" w:rsidRPr="00EB6E26" w:rsidRDefault="00EB6E26" w:rsidP="00EB6E26">
            <w:pPr>
              <w:jc w:val="center"/>
              <w:rPr>
                <w:lang w:val="lt-LT"/>
              </w:rPr>
            </w:pPr>
            <w:r w:rsidRPr="00EB6E26">
              <w:rPr>
                <w:lang w:val="lt-LT"/>
              </w:rPr>
              <w:t>Vilniaus Barboros Radvilaitės progimnazija</w:t>
            </w:r>
          </w:p>
        </w:tc>
        <w:tc>
          <w:tcPr>
            <w:tcW w:w="3210" w:type="dxa"/>
          </w:tcPr>
          <w:p w14:paraId="02DADEDD" w14:textId="77777777" w:rsidR="00EB6E26" w:rsidRPr="00EB6E26" w:rsidRDefault="00EB6E26" w:rsidP="00EB6E26">
            <w:pPr>
              <w:jc w:val="center"/>
              <w:rPr>
                <w:lang w:val="lt-LT"/>
              </w:rPr>
            </w:pPr>
            <w:r w:rsidRPr="00EB6E26">
              <w:rPr>
                <w:lang w:val="lt-LT"/>
              </w:rPr>
              <w:t>Genių g. 8</w:t>
            </w:r>
          </w:p>
        </w:tc>
      </w:tr>
      <w:tr w:rsidR="00EB6E26" w:rsidRPr="00EB6E26" w14:paraId="4FFF9A86" w14:textId="77777777" w:rsidTr="0017292D">
        <w:tc>
          <w:tcPr>
            <w:tcW w:w="846" w:type="dxa"/>
          </w:tcPr>
          <w:p w14:paraId="3D3749A7" w14:textId="77777777" w:rsidR="00EB6E26" w:rsidRPr="00EB6E26" w:rsidRDefault="00EB6E26" w:rsidP="00EB6E26">
            <w:pPr>
              <w:numPr>
                <w:ilvl w:val="0"/>
                <w:numId w:val="14"/>
              </w:numPr>
              <w:contextualSpacing/>
              <w:jc w:val="center"/>
              <w:rPr>
                <w:bCs/>
                <w:lang w:val="lt-LT"/>
              </w:rPr>
            </w:pPr>
          </w:p>
        </w:tc>
        <w:tc>
          <w:tcPr>
            <w:tcW w:w="5572" w:type="dxa"/>
          </w:tcPr>
          <w:p w14:paraId="0D11667C" w14:textId="77777777" w:rsidR="00EB6E26" w:rsidRPr="00EB6E26" w:rsidRDefault="00EB6E26" w:rsidP="00EB6E26">
            <w:pPr>
              <w:jc w:val="center"/>
              <w:rPr>
                <w:lang w:val="lt-LT"/>
              </w:rPr>
            </w:pPr>
            <w:r w:rsidRPr="00EB6E26">
              <w:rPr>
                <w:lang w:val="lt-LT"/>
              </w:rPr>
              <w:t>Vilniaus darželis mokykla „Vilija“</w:t>
            </w:r>
          </w:p>
        </w:tc>
        <w:tc>
          <w:tcPr>
            <w:tcW w:w="3210" w:type="dxa"/>
          </w:tcPr>
          <w:p w14:paraId="6F955C37" w14:textId="77777777" w:rsidR="00EB6E26" w:rsidRPr="00EB6E26" w:rsidRDefault="00EB6E26" w:rsidP="00EB6E26">
            <w:pPr>
              <w:jc w:val="center"/>
              <w:rPr>
                <w:lang w:val="lt-LT"/>
              </w:rPr>
            </w:pPr>
            <w:r w:rsidRPr="00EB6E26">
              <w:rPr>
                <w:lang w:val="lt-LT"/>
              </w:rPr>
              <w:t>Laisvės pr. 57</w:t>
            </w:r>
          </w:p>
        </w:tc>
      </w:tr>
      <w:tr w:rsidR="00EB6E26" w:rsidRPr="00EB6E26" w14:paraId="302FF45B" w14:textId="77777777" w:rsidTr="0017292D">
        <w:tc>
          <w:tcPr>
            <w:tcW w:w="846" w:type="dxa"/>
          </w:tcPr>
          <w:p w14:paraId="1BD7D9ED" w14:textId="77777777" w:rsidR="00EB6E26" w:rsidRPr="00EB6E26" w:rsidRDefault="00EB6E26" w:rsidP="00EB6E26">
            <w:pPr>
              <w:numPr>
                <w:ilvl w:val="0"/>
                <w:numId w:val="14"/>
              </w:numPr>
              <w:contextualSpacing/>
              <w:jc w:val="center"/>
              <w:rPr>
                <w:bCs/>
                <w:lang w:val="lt-LT"/>
              </w:rPr>
            </w:pPr>
          </w:p>
        </w:tc>
        <w:tc>
          <w:tcPr>
            <w:tcW w:w="5572" w:type="dxa"/>
          </w:tcPr>
          <w:p w14:paraId="42D02B5E" w14:textId="77777777" w:rsidR="00EB6E26" w:rsidRPr="00EB6E26" w:rsidRDefault="00EB6E26" w:rsidP="00EB6E26">
            <w:pPr>
              <w:jc w:val="center"/>
              <w:rPr>
                <w:lang w:val="lt-LT"/>
              </w:rPr>
            </w:pPr>
            <w:r w:rsidRPr="00EB6E26">
              <w:rPr>
                <w:lang w:val="lt-LT"/>
              </w:rPr>
              <w:t>Vilniaus Kunigaikščio Gedimino progimnazija</w:t>
            </w:r>
          </w:p>
        </w:tc>
        <w:tc>
          <w:tcPr>
            <w:tcW w:w="3210" w:type="dxa"/>
          </w:tcPr>
          <w:p w14:paraId="471C9FEC" w14:textId="77777777" w:rsidR="00EB6E26" w:rsidRPr="00EB6E26" w:rsidRDefault="00EB6E26" w:rsidP="00EB6E26">
            <w:pPr>
              <w:jc w:val="center"/>
              <w:rPr>
                <w:lang w:val="lt-LT"/>
              </w:rPr>
            </w:pPr>
            <w:r w:rsidRPr="00EB6E26">
              <w:rPr>
                <w:lang w:val="lt-LT"/>
              </w:rPr>
              <w:t>Lukiškių skg. 5</w:t>
            </w:r>
          </w:p>
        </w:tc>
      </w:tr>
      <w:tr w:rsidR="00EB6E26" w:rsidRPr="00EB6E26" w14:paraId="030B3216" w14:textId="77777777" w:rsidTr="0017292D">
        <w:tc>
          <w:tcPr>
            <w:tcW w:w="846" w:type="dxa"/>
          </w:tcPr>
          <w:p w14:paraId="3ABE15CF" w14:textId="77777777" w:rsidR="00EB6E26" w:rsidRPr="00EB6E26" w:rsidRDefault="00EB6E26" w:rsidP="00EB6E26">
            <w:pPr>
              <w:numPr>
                <w:ilvl w:val="0"/>
                <w:numId w:val="14"/>
              </w:numPr>
              <w:contextualSpacing/>
              <w:jc w:val="center"/>
              <w:rPr>
                <w:bCs/>
                <w:lang w:val="lt-LT"/>
              </w:rPr>
            </w:pPr>
          </w:p>
        </w:tc>
        <w:tc>
          <w:tcPr>
            <w:tcW w:w="5572" w:type="dxa"/>
          </w:tcPr>
          <w:p w14:paraId="29577C5E" w14:textId="77777777" w:rsidR="00EB6E26" w:rsidRPr="00EB6E26" w:rsidRDefault="00EB6E26" w:rsidP="00EB6E26">
            <w:pPr>
              <w:jc w:val="center"/>
              <w:rPr>
                <w:lang w:val="lt-LT"/>
              </w:rPr>
            </w:pPr>
            <w:r w:rsidRPr="00EB6E26">
              <w:rPr>
                <w:lang w:val="lt-LT"/>
              </w:rPr>
              <w:t>Vilniaus Simono Stanevičiaus progimnazija</w:t>
            </w:r>
          </w:p>
        </w:tc>
        <w:tc>
          <w:tcPr>
            <w:tcW w:w="3210" w:type="dxa"/>
          </w:tcPr>
          <w:p w14:paraId="1C4AF7A5" w14:textId="77777777" w:rsidR="00EB6E26" w:rsidRPr="00EB6E26" w:rsidRDefault="00EB6E26" w:rsidP="00EB6E26">
            <w:pPr>
              <w:jc w:val="center"/>
              <w:rPr>
                <w:lang w:val="lt-LT"/>
              </w:rPr>
            </w:pPr>
            <w:r w:rsidRPr="00EB6E26">
              <w:rPr>
                <w:bCs/>
                <w:lang w:val="lt-LT"/>
              </w:rPr>
              <w:t>S. Stanevičiaus g. 25</w:t>
            </w:r>
          </w:p>
        </w:tc>
      </w:tr>
      <w:tr w:rsidR="00EB6E26" w:rsidRPr="00EB6E26" w14:paraId="3F1259F3" w14:textId="77777777" w:rsidTr="0017292D">
        <w:tc>
          <w:tcPr>
            <w:tcW w:w="846" w:type="dxa"/>
          </w:tcPr>
          <w:p w14:paraId="5F8D31DC" w14:textId="77777777" w:rsidR="00EB6E26" w:rsidRPr="00EB6E26" w:rsidRDefault="00EB6E26" w:rsidP="00EB6E26">
            <w:pPr>
              <w:numPr>
                <w:ilvl w:val="0"/>
                <w:numId w:val="14"/>
              </w:numPr>
              <w:contextualSpacing/>
              <w:jc w:val="center"/>
              <w:rPr>
                <w:bCs/>
                <w:lang w:val="lt-LT"/>
              </w:rPr>
            </w:pPr>
          </w:p>
        </w:tc>
        <w:tc>
          <w:tcPr>
            <w:tcW w:w="5572" w:type="dxa"/>
          </w:tcPr>
          <w:p w14:paraId="46BEA3C9" w14:textId="77777777" w:rsidR="00EB6E26" w:rsidRPr="00EB6E26" w:rsidRDefault="00EB6E26" w:rsidP="00EB6E26">
            <w:pPr>
              <w:jc w:val="center"/>
              <w:rPr>
                <w:lang w:val="lt-LT"/>
              </w:rPr>
            </w:pPr>
            <w:r w:rsidRPr="00EB6E26">
              <w:rPr>
                <w:lang w:val="lt-LT"/>
              </w:rPr>
              <w:t>Vilniaus „Šviesos“ pradinė mokykla</w:t>
            </w:r>
          </w:p>
        </w:tc>
        <w:tc>
          <w:tcPr>
            <w:tcW w:w="3210" w:type="dxa"/>
          </w:tcPr>
          <w:p w14:paraId="1A9E1EDA" w14:textId="77777777" w:rsidR="00EB6E26" w:rsidRPr="00EB6E26" w:rsidRDefault="00EB6E26" w:rsidP="00EB6E26">
            <w:pPr>
              <w:jc w:val="center"/>
              <w:rPr>
                <w:bCs/>
                <w:lang w:val="lt-LT"/>
              </w:rPr>
            </w:pPr>
            <w:r w:rsidRPr="00EB6E26">
              <w:rPr>
                <w:lang w:val="lt-LT"/>
              </w:rPr>
              <w:t>Fabijoniškių g. 23</w:t>
            </w:r>
          </w:p>
        </w:tc>
      </w:tr>
      <w:tr w:rsidR="00EB6E26" w:rsidRPr="00EB6E26" w14:paraId="5DCE7FEA" w14:textId="77777777" w:rsidTr="0017292D">
        <w:tc>
          <w:tcPr>
            <w:tcW w:w="846" w:type="dxa"/>
          </w:tcPr>
          <w:p w14:paraId="3E11A76E" w14:textId="77777777" w:rsidR="00EB6E26" w:rsidRPr="00EB6E26" w:rsidRDefault="00EB6E26" w:rsidP="00EB6E26">
            <w:pPr>
              <w:numPr>
                <w:ilvl w:val="0"/>
                <w:numId w:val="14"/>
              </w:numPr>
              <w:contextualSpacing/>
              <w:jc w:val="center"/>
              <w:rPr>
                <w:bCs/>
                <w:lang w:val="lt-LT"/>
              </w:rPr>
            </w:pPr>
          </w:p>
        </w:tc>
        <w:tc>
          <w:tcPr>
            <w:tcW w:w="5572" w:type="dxa"/>
          </w:tcPr>
          <w:p w14:paraId="4650ECDE" w14:textId="77777777" w:rsidR="00EB6E26" w:rsidRPr="00EB6E26" w:rsidRDefault="00EB6E26" w:rsidP="00EB6E26">
            <w:pPr>
              <w:jc w:val="center"/>
              <w:rPr>
                <w:lang w:val="lt-LT"/>
              </w:rPr>
            </w:pPr>
            <w:r w:rsidRPr="00EB6E26">
              <w:rPr>
                <w:lang w:val="lt-LT"/>
              </w:rPr>
              <w:t>Vilniaus savivaldybės Grigiškių lopšelis-darželis „Lokiuko giraitė“</w:t>
            </w:r>
          </w:p>
        </w:tc>
        <w:tc>
          <w:tcPr>
            <w:tcW w:w="3210" w:type="dxa"/>
          </w:tcPr>
          <w:p w14:paraId="299BEC8C" w14:textId="77777777" w:rsidR="00EB6E26" w:rsidRPr="00EB6E26" w:rsidRDefault="00EB6E26" w:rsidP="00EB6E26">
            <w:pPr>
              <w:jc w:val="center"/>
              <w:rPr>
                <w:lang w:val="lt-LT"/>
              </w:rPr>
            </w:pPr>
            <w:r w:rsidRPr="00EB6E26">
              <w:rPr>
                <w:lang w:val="lt-LT"/>
              </w:rPr>
              <w:t>Kovo 11-osios g. 54, Grigiškės</w:t>
            </w:r>
          </w:p>
        </w:tc>
      </w:tr>
      <w:tr w:rsidR="00EB6E26" w:rsidRPr="00EB6E26" w14:paraId="3D54032E" w14:textId="77777777" w:rsidTr="0017292D">
        <w:tc>
          <w:tcPr>
            <w:tcW w:w="846" w:type="dxa"/>
          </w:tcPr>
          <w:p w14:paraId="560E11AB" w14:textId="77777777" w:rsidR="00EB6E26" w:rsidRPr="00EB6E26" w:rsidRDefault="00EB6E26" w:rsidP="00EB6E26">
            <w:pPr>
              <w:numPr>
                <w:ilvl w:val="0"/>
                <w:numId w:val="14"/>
              </w:numPr>
              <w:contextualSpacing/>
              <w:jc w:val="center"/>
              <w:rPr>
                <w:bCs/>
                <w:lang w:val="lt-LT"/>
              </w:rPr>
            </w:pPr>
          </w:p>
        </w:tc>
        <w:tc>
          <w:tcPr>
            <w:tcW w:w="5572" w:type="dxa"/>
          </w:tcPr>
          <w:p w14:paraId="74C8A8E8" w14:textId="77777777" w:rsidR="00EB6E26" w:rsidRPr="00EB6E26" w:rsidRDefault="00EB6E26" w:rsidP="00EB6E26">
            <w:pPr>
              <w:jc w:val="center"/>
              <w:rPr>
                <w:lang w:val="lt-LT"/>
              </w:rPr>
            </w:pPr>
            <w:r w:rsidRPr="00EB6E26">
              <w:rPr>
                <w:lang w:val="lt-LT"/>
              </w:rPr>
              <w:t xml:space="preserve">Vilniaus </w:t>
            </w:r>
            <w:r w:rsidRPr="00EB6E26">
              <w:rPr>
                <w:bCs/>
                <w:lang w:val="lt-LT"/>
              </w:rPr>
              <w:t xml:space="preserve">Viršuliškių </w:t>
            </w:r>
            <w:r w:rsidRPr="00EB6E26">
              <w:rPr>
                <w:lang w:val="lt-LT"/>
              </w:rPr>
              <w:t>mokykla</w:t>
            </w:r>
          </w:p>
        </w:tc>
        <w:tc>
          <w:tcPr>
            <w:tcW w:w="3210" w:type="dxa"/>
          </w:tcPr>
          <w:p w14:paraId="5104B9AD" w14:textId="77777777" w:rsidR="00EB6E26" w:rsidRPr="00EB6E26" w:rsidRDefault="00EB6E26" w:rsidP="00EB6E26">
            <w:pPr>
              <w:jc w:val="center"/>
              <w:rPr>
                <w:lang w:val="lt-LT"/>
              </w:rPr>
            </w:pPr>
            <w:r w:rsidRPr="00EB6E26">
              <w:rPr>
                <w:lang w:val="lt-LT"/>
              </w:rPr>
              <w:t>Viršuliškių g. 7</w:t>
            </w:r>
          </w:p>
        </w:tc>
      </w:tr>
      <w:tr w:rsidR="00EB6E26" w:rsidRPr="00EB6E26" w14:paraId="60FCBA48" w14:textId="77777777" w:rsidTr="0017292D">
        <w:tc>
          <w:tcPr>
            <w:tcW w:w="846" w:type="dxa"/>
          </w:tcPr>
          <w:p w14:paraId="5B0AD3AD" w14:textId="77777777" w:rsidR="00EB6E26" w:rsidRPr="00EB6E26" w:rsidRDefault="00EB6E26" w:rsidP="00EB6E26">
            <w:pPr>
              <w:numPr>
                <w:ilvl w:val="0"/>
                <w:numId w:val="14"/>
              </w:numPr>
              <w:contextualSpacing/>
              <w:jc w:val="center"/>
              <w:rPr>
                <w:bCs/>
                <w:lang w:val="lt-LT"/>
              </w:rPr>
            </w:pPr>
          </w:p>
        </w:tc>
        <w:tc>
          <w:tcPr>
            <w:tcW w:w="5572" w:type="dxa"/>
          </w:tcPr>
          <w:p w14:paraId="49677721" w14:textId="77777777" w:rsidR="00EB6E26" w:rsidRPr="00EB6E26" w:rsidRDefault="00EB6E26" w:rsidP="00EB6E26">
            <w:pPr>
              <w:jc w:val="center"/>
              <w:rPr>
                <w:lang w:val="lt-LT"/>
              </w:rPr>
            </w:pPr>
            <w:r w:rsidRPr="00EB6E26">
              <w:rPr>
                <w:lang w:val="lt-LT"/>
              </w:rPr>
              <w:t>Vilniaus Jono Ivaškevičiaus jaunimo mokykla</w:t>
            </w:r>
          </w:p>
        </w:tc>
        <w:tc>
          <w:tcPr>
            <w:tcW w:w="3210" w:type="dxa"/>
          </w:tcPr>
          <w:p w14:paraId="2151FA51" w14:textId="77777777" w:rsidR="00EB6E26" w:rsidRPr="00EB6E26" w:rsidRDefault="00EB6E26" w:rsidP="00EB6E26">
            <w:pPr>
              <w:jc w:val="center"/>
              <w:rPr>
                <w:lang w:val="lt-LT"/>
              </w:rPr>
            </w:pPr>
            <w:r w:rsidRPr="00EB6E26">
              <w:rPr>
                <w:lang w:val="lt-LT"/>
              </w:rPr>
              <w:t>Viršuliškių g. 103</w:t>
            </w:r>
          </w:p>
        </w:tc>
      </w:tr>
      <w:tr w:rsidR="00EB6E26" w:rsidRPr="00EB6E26" w14:paraId="30B251E5" w14:textId="77777777" w:rsidTr="0017292D">
        <w:tc>
          <w:tcPr>
            <w:tcW w:w="846" w:type="dxa"/>
          </w:tcPr>
          <w:p w14:paraId="5A835996" w14:textId="77777777" w:rsidR="00EB6E26" w:rsidRPr="00EB6E26" w:rsidRDefault="00EB6E26" w:rsidP="00EB6E26">
            <w:pPr>
              <w:numPr>
                <w:ilvl w:val="0"/>
                <w:numId w:val="14"/>
              </w:numPr>
              <w:contextualSpacing/>
              <w:jc w:val="center"/>
              <w:rPr>
                <w:bCs/>
                <w:lang w:val="lt-LT"/>
              </w:rPr>
            </w:pPr>
          </w:p>
        </w:tc>
        <w:tc>
          <w:tcPr>
            <w:tcW w:w="5572" w:type="dxa"/>
          </w:tcPr>
          <w:p w14:paraId="7C10ABE0" w14:textId="77777777" w:rsidR="00EB6E26" w:rsidRPr="00EB6E26" w:rsidRDefault="00EB6E26" w:rsidP="00EB6E26">
            <w:pPr>
              <w:jc w:val="center"/>
              <w:rPr>
                <w:lang w:val="lt-LT"/>
              </w:rPr>
            </w:pPr>
            <w:r w:rsidRPr="00EB6E26">
              <w:rPr>
                <w:lang w:val="lt-LT"/>
              </w:rPr>
              <w:t>Vilniaus</w:t>
            </w:r>
            <w:r w:rsidRPr="00EB6E26">
              <w:rPr>
                <w:bCs/>
                <w:lang w:val="lt-LT"/>
              </w:rPr>
              <w:t xml:space="preserve"> Vasilijaus </w:t>
            </w:r>
            <w:proofErr w:type="spellStart"/>
            <w:r w:rsidRPr="00EB6E26">
              <w:rPr>
                <w:bCs/>
                <w:lang w:val="lt-LT"/>
              </w:rPr>
              <w:t>Kačialovo</w:t>
            </w:r>
            <w:proofErr w:type="spellEnd"/>
            <w:r w:rsidRPr="00EB6E26">
              <w:rPr>
                <w:bCs/>
                <w:lang w:val="lt-LT"/>
              </w:rPr>
              <w:t xml:space="preserve"> </w:t>
            </w:r>
            <w:r w:rsidRPr="00EB6E26">
              <w:rPr>
                <w:lang w:val="lt-LT"/>
              </w:rPr>
              <w:t>gimnazija</w:t>
            </w:r>
          </w:p>
        </w:tc>
        <w:tc>
          <w:tcPr>
            <w:tcW w:w="3210" w:type="dxa"/>
          </w:tcPr>
          <w:p w14:paraId="269EAF28" w14:textId="77777777" w:rsidR="00EB6E26" w:rsidRPr="00EB6E26" w:rsidRDefault="00EB6E26" w:rsidP="00EB6E26">
            <w:pPr>
              <w:jc w:val="center"/>
              <w:rPr>
                <w:lang w:val="lt-LT"/>
              </w:rPr>
            </w:pPr>
            <w:r w:rsidRPr="00EB6E26">
              <w:rPr>
                <w:lang w:val="lt-LT"/>
              </w:rPr>
              <w:t>A. J. Povilaičio g. 1</w:t>
            </w:r>
          </w:p>
        </w:tc>
      </w:tr>
      <w:tr w:rsidR="00EB6E26" w:rsidRPr="00EB6E26" w14:paraId="60F326CC" w14:textId="77777777" w:rsidTr="0017292D">
        <w:tc>
          <w:tcPr>
            <w:tcW w:w="846" w:type="dxa"/>
          </w:tcPr>
          <w:p w14:paraId="43FC9928" w14:textId="77777777" w:rsidR="00EB6E26" w:rsidRPr="00EB6E26" w:rsidRDefault="00EB6E26" w:rsidP="00EB6E26">
            <w:pPr>
              <w:numPr>
                <w:ilvl w:val="0"/>
                <w:numId w:val="14"/>
              </w:numPr>
              <w:contextualSpacing/>
              <w:jc w:val="center"/>
              <w:rPr>
                <w:bCs/>
                <w:lang w:val="lt-LT"/>
              </w:rPr>
            </w:pPr>
          </w:p>
        </w:tc>
        <w:tc>
          <w:tcPr>
            <w:tcW w:w="5572" w:type="dxa"/>
          </w:tcPr>
          <w:p w14:paraId="4C8C5AA3" w14:textId="77777777" w:rsidR="00EB6E26" w:rsidRPr="00EB6E26" w:rsidRDefault="00EB6E26" w:rsidP="00EB6E26">
            <w:pPr>
              <w:jc w:val="center"/>
              <w:rPr>
                <w:lang w:val="lt-LT"/>
              </w:rPr>
            </w:pPr>
            <w:r w:rsidRPr="00EB6E26">
              <w:rPr>
                <w:lang w:val="lt-LT"/>
              </w:rPr>
              <w:t xml:space="preserve">Vilniaus </w:t>
            </w:r>
            <w:r w:rsidRPr="00EB6E26">
              <w:rPr>
                <w:bCs/>
                <w:lang w:val="lt-LT"/>
              </w:rPr>
              <w:t>Pranciškaus Skorinos gimnazija</w:t>
            </w:r>
          </w:p>
        </w:tc>
        <w:tc>
          <w:tcPr>
            <w:tcW w:w="3210" w:type="dxa"/>
          </w:tcPr>
          <w:p w14:paraId="3F7E0784" w14:textId="77777777" w:rsidR="00EB6E26" w:rsidRPr="00EB6E26" w:rsidRDefault="00EB6E26" w:rsidP="00EB6E26">
            <w:pPr>
              <w:jc w:val="center"/>
              <w:rPr>
                <w:lang w:val="lt-LT"/>
              </w:rPr>
            </w:pPr>
            <w:r w:rsidRPr="00EB6E26">
              <w:rPr>
                <w:lang w:val="lt-LT"/>
              </w:rPr>
              <w:t>Sietyno g. 21</w:t>
            </w:r>
          </w:p>
        </w:tc>
      </w:tr>
      <w:tr w:rsidR="00EB6E26" w:rsidRPr="00EB6E26" w14:paraId="12811FC8" w14:textId="77777777" w:rsidTr="0017292D">
        <w:tc>
          <w:tcPr>
            <w:tcW w:w="846" w:type="dxa"/>
          </w:tcPr>
          <w:p w14:paraId="6B2443C3" w14:textId="77777777" w:rsidR="00EB6E26" w:rsidRPr="00EB6E26" w:rsidRDefault="00EB6E26" w:rsidP="00EB6E26">
            <w:pPr>
              <w:numPr>
                <w:ilvl w:val="0"/>
                <w:numId w:val="14"/>
              </w:numPr>
              <w:contextualSpacing/>
              <w:jc w:val="center"/>
              <w:rPr>
                <w:bCs/>
                <w:lang w:val="lt-LT"/>
              </w:rPr>
            </w:pPr>
          </w:p>
        </w:tc>
        <w:tc>
          <w:tcPr>
            <w:tcW w:w="5572" w:type="dxa"/>
            <w:vMerge w:val="restart"/>
          </w:tcPr>
          <w:p w14:paraId="69488001" w14:textId="77777777" w:rsidR="00EB6E26" w:rsidRPr="00EB6E26" w:rsidRDefault="00EB6E26" w:rsidP="00EB6E26">
            <w:pPr>
              <w:jc w:val="center"/>
              <w:rPr>
                <w:lang w:val="lt-LT"/>
              </w:rPr>
            </w:pPr>
            <w:r w:rsidRPr="00EB6E26">
              <w:rPr>
                <w:lang w:val="lt-LT"/>
              </w:rPr>
              <w:t xml:space="preserve">Vilniaus </w:t>
            </w:r>
            <w:r w:rsidRPr="00EB6E26">
              <w:rPr>
                <w:bCs/>
                <w:lang w:val="lt-LT"/>
              </w:rPr>
              <w:t>Lazdynų mokykla</w:t>
            </w:r>
          </w:p>
        </w:tc>
        <w:tc>
          <w:tcPr>
            <w:tcW w:w="3210" w:type="dxa"/>
          </w:tcPr>
          <w:p w14:paraId="1D63A36C" w14:textId="77777777" w:rsidR="00EB6E26" w:rsidRPr="00EB6E26" w:rsidRDefault="00EB6E26" w:rsidP="00EB6E26">
            <w:pPr>
              <w:jc w:val="center"/>
              <w:rPr>
                <w:lang w:val="lt-LT"/>
              </w:rPr>
            </w:pPr>
            <w:r w:rsidRPr="00EB6E26">
              <w:rPr>
                <w:lang w:val="lt-LT"/>
              </w:rPr>
              <w:t>Liudvinavo g. 128</w:t>
            </w:r>
          </w:p>
        </w:tc>
      </w:tr>
      <w:tr w:rsidR="00EB6E26" w:rsidRPr="00EB6E26" w14:paraId="67BC6AE9" w14:textId="77777777" w:rsidTr="0017292D">
        <w:tc>
          <w:tcPr>
            <w:tcW w:w="846" w:type="dxa"/>
          </w:tcPr>
          <w:p w14:paraId="7EAD024F" w14:textId="77777777" w:rsidR="00EB6E26" w:rsidRPr="00EB6E26" w:rsidRDefault="00EB6E26" w:rsidP="00EB6E26">
            <w:pPr>
              <w:numPr>
                <w:ilvl w:val="0"/>
                <w:numId w:val="14"/>
              </w:numPr>
              <w:contextualSpacing/>
              <w:jc w:val="center"/>
              <w:rPr>
                <w:bCs/>
                <w:lang w:val="lt-LT"/>
              </w:rPr>
            </w:pPr>
          </w:p>
        </w:tc>
        <w:tc>
          <w:tcPr>
            <w:tcW w:w="5572" w:type="dxa"/>
            <w:vMerge/>
          </w:tcPr>
          <w:p w14:paraId="4E3E9BEA" w14:textId="77777777" w:rsidR="00EB6E26" w:rsidRPr="00EB6E26" w:rsidRDefault="00EB6E26" w:rsidP="00EB6E26">
            <w:pPr>
              <w:jc w:val="center"/>
              <w:rPr>
                <w:lang w:val="lt-LT"/>
              </w:rPr>
            </w:pPr>
          </w:p>
        </w:tc>
        <w:tc>
          <w:tcPr>
            <w:tcW w:w="3210" w:type="dxa"/>
          </w:tcPr>
          <w:p w14:paraId="52F04CBA" w14:textId="77777777" w:rsidR="00EB6E26" w:rsidRPr="00EB6E26" w:rsidRDefault="00EB6E26" w:rsidP="00EB6E26">
            <w:pPr>
              <w:jc w:val="center"/>
              <w:rPr>
                <w:lang w:val="lt-LT"/>
              </w:rPr>
            </w:pPr>
            <w:r w:rsidRPr="00EB6E26">
              <w:rPr>
                <w:lang w:val="lt-LT"/>
              </w:rPr>
              <w:t>Žėručio g. 4</w:t>
            </w:r>
          </w:p>
        </w:tc>
      </w:tr>
      <w:tr w:rsidR="00EB6E26" w:rsidRPr="00EB6E26" w14:paraId="3F64BB53" w14:textId="77777777" w:rsidTr="0017292D">
        <w:tc>
          <w:tcPr>
            <w:tcW w:w="846" w:type="dxa"/>
          </w:tcPr>
          <w:p w14:paraId="425E69B3" w14:textId="77777777" w:rsidR="00EB6E26" w:rsidRPr="00EB6E26" w:rsidRDefault="00EB6E26" w:rsidP="00EB6E26">
            <w:pPr>
              <w:numPr>
                <w:ilvl w:val="0"/>
                <w:numId w:val="14"/>
              </w:numPr>
              <w:contextualSpacing/>
              <w:jc w:val="center"/>
              <w:rPr>
                <w:bCs/>
                <w:lang w:val="lt-LT"/>
              </w:rPr>
            </w:pPr>
          </w:p>
        </w:tc>
        <w:tc>
          <w:tcPr>
            <w:tcW w:w="5572" w:type="dxa"/>
          </w:tcPr>
          <w:p w14:paraId="3B09D7F0" w14:textId="77777777" w:rsidR="00EB6E26" w:rsidRPr="00EB6E26" w:rsidRDefault="00EB6E26" w:rsidP="00EB6E26">
            <w:pPr>
              <w:jc w:val="center"/>
              <w:rPr>
                <w:lang w:val="lt-LT"/>
              </w:rPr>
            </w:pPr>
            <w:r w:rsidRPr="00EB6E26">
              <w:rPr>
                <w:lang w:val="lt-LT"/>
              </w:rPr>
              <w:t xml:space="preserve">Vilniaus </w:t>
            </w:r>
            <w:r w:rsidRPr="00EB6E26">
              <w:rPr>
                <w:bCs/>
                <w:lang w:val="lt-LT"/>
              </w:rPr>
              <w:t>Sausio 13-osios progimnazija</w:t>
            </w:r>
          </w:p>
        </w:tc>
        <w:tc>
          <w:tcPr>
            <w:tcW w:w="3210" w:type="dxa"/>
          </w:tcPr>
          <w:p w14:paraId="03ADD8D9" w14:textId="77777777" w:rsidR="00EB6E26" w:rsidRPr="00EB6E26" w:rsidRDefault="00EB6E26" w:rsidP="00EB6E26">
            <w:pPr>
              <w:jc w:val="center"/>
              <w:rPr>
                <w:lang w:val="lt-LT"/>
              </w:rPr>
            </w:pPr>
            <w:r w:rsidRPr="00EB6E26">
              <w:rPr>
                <w:lang w:val="lt-LT"/>
              </w:rPr>
              <w:t>Architektų g. 166</w:t>
            </w:r>
          </w:p>
        </w:tc>
      </w:tr>
      <w:tr w:rsidR="00EB6E26" w:rsidRPr="00EB6E26" w14:paraId="4C33B370" w14:textId="77777777" w:rsidTr="0017292D">
        <w:tc>
          <w:tcPr>
            <w:tcW w:w="846" w:type="dxa"/>
          </w:tcPr>
          <w:p w14:paraId="1673255D" w14:textId="77777777" w:rsidR="00EB6E26" w:rsidRPr="00EB6E26" w:rsidRDefault="00EB6E26" w:rsidP="00EB6E26">
            <w:pPr>
              <w:numPr>
                <w:ilvl w:val="0"/>
                <w:numId w:val="14"/>
              </w:numPr>
              <w:contextualSpacing/>
              <w:jc w:val="center"/>
              <w:rPr>
                <w:bCs/>
                <w:lang w:val="lt-LT"/>
              </w:rPr>
            </w:pPr>
          </w:p>
        </w:tc>
        <w:tc>
          <w:tcPr>
            <w:tcW w:w="5572" w:type="dxa"/>
          </w:tcPr>
          <w:p w14:paraId="5A6D1BD4" w14:textId="77777777" w:rsidR="00EB6E26" w:rsidRPr="00EB6E26" w:rsidRDefault="00EB6E26" w:rsidP="00EB6E26">
            <w:pPr>
              <w:jc w:val="center"/>
              <w:rPr>
                <w:lang w:val="lt-LT"/>
              </w:rPr>
            </w:pPr>
            <w:r w:rsidRPr="00EB6E26">
              <w:rPr>
                <w:lang w:val="lt-LT"/>
              </w:rPr>
              <w:t xml:space="preserve">Grigiškių „Šviesos“ gimnazija </w:t>
            </w:r>
          </w:p>
        </w:tc>
        <w:tc>
          <w:tcPr>
            <w:tcW w:w="3210" w:type="dxa"/>
          </w:tcPr>
          <w:p w14:paraId="26D172F4" w14:textId="77777777" w:rsidR="00EB6E26" w:rsidRPr="00EB6E26" w:rsidRDefault="00EB6E26" w:rsidP="00EB6E26">
            <w:pPr>
              <w:jc w:val="center"/>
              <w:rPr>
                <w:lang w:val="lt-LT"/>
              </w:rPr>
            </w:pPr>
            <w:r w:rsidRPr="00EB6E26">
              <w:rPr>
                <w:lang w:val="lt-LT"/>
              </w:rPr>
              <w:t>Šviesos g. 16, Grigiškės</w:t>
            </w:r>
          </w:p>
        </w:tc>
      </w:tr>
      <w:tr w:rsidR="00EB6E26" w:rsidRPr="00EB6E26" w14:paraId="1AEF4264" w14:textId="77777777" w:rsidTr="0017292D">
        <w:tc>
          <w:tcPr>
            <w:tcW w:w="846" w:type="dxa"/>
          </w:tcPr>
          <w:p w14:paraId="76779D63" w14:textId="77777777" w:rsidR="00EB6E26" w:rsidRPr="00EB6E26" w:rsidRDefault="00EB6E26" w:rsidP="00EB6E26">
            <w:pPr>
              <w:numPr>
                <w:ilvl w:val="0"/>
                <w:numId w:val="14"/>
              </w:numPr>
              <w:contextualSpacing/>
              <w:jc w:val="center"/>
              <w:rPr>
                <w:bCs/>
                <w:lang w:val="lt-LT"/>
              </w:rPr>
            </w:pPr>
          </w:p>
        </w:tc>
        <w:tc>
          <w:tcPr>
            <w:tcW w:w="5572" w:type="dxa"/>
          </w:tcPr>
          <w:p w14:paraId="65DDC6AA" w14:textId="77777777" w:rsidR="00EB6E26" w:rsidRPr="00EB6E26" w:rsidRDefault="00EB6E26" w:rsidP="00EB6E26">
            <w:pPr>
              <w:jc w:val="center"/>
              <w:rPr>
                <w:lang w:val="lt-LT"/>
              </w:rPr>
            </w:pPr>
            <w:r w:rsidRPr="00EB6E26">
              <w:rPr>
                <w:lang w:val="lt-LT"/>
              </w:rPr>
              <w:t>Vilniaus Simono Konarskio gimnazija</w:t>
            </w:r>
          </w:p>
        </w:tc>
        <w:tc>
          <w:tcPr>
            <w:tcW w:w="3210" w:type="dxa"/>
          </w:tcPr>
          <w:p w14:paraId="081B5096" w14:textId="77777777" w:rsidR="00EB6E26" w:rsidRPr="00EB6E26" w:rsidRDefault="00EB6E26" w:rsidP="00EB6E26">
            <w:pPr>
              <w:jc w:val="center"/>
              <w:rPr>
                <w:lang w:val="lt-LT"/>
              </w:rPr>
            </w:pPr>
            <w:r w:rsidRPr="00EB6E26">
              <w:rPr>
                <w:lang w:val="lt-LT"/>
              </w:rPr>
              <w:t>Statybininkų g. 5</w:t>
            </w:r>
          </w:p>
        </w:tc>
      </w:tr>
      <w:tr w:rsidR="00EB6E26" w:rsidRPr="00EB6E26" w14:paraId="61A650F0" w14:textId="77777777" w:rsidTr="0017292D">
        <w:tc>
          <w:tcPr>
            <w:tcW w:w="846" w:type="dxa"/>
          </w:tcPr>
          <w:p w14:paraId="67D2BD22" w14:textId="77777777" w:rsidR="00EB6E26" w:rsidRPr="00EB6E26" w:rsidRDefault="00EB6E26" w:rsidP="00EB6E26">
            <w:pPr>
              <w:numPr>
                <w:ilvl w:val="0"/>
                <w:numId w:val="14"/>
              </w:numPr>
              <w:contextualSpacing/>
              <w:jc w:val="center"/>
              <w:rPr>
                <w:bCs/>
                <w:lang w:val="lt-LT"/>
              </w:rPr>
            </w:pPr>
          </w:p>
        </w:tc>
        <w:tc>
          <w:tcPr>
            <w:tcW w:w="5572" w:type="dxa"/>
          </w:tcPr>
          <w:p w14:paraId="1AAEB425" w14:textId="77777777" w:rsidR="00EB6E26" w:rsidRPr="00EB6E26" w:rsidRDefault="00EB6E26" w:rsidP="00EB6E26">
            <w:pPr>
              <w:jc w:val="center"/>
              <w:rPr>
                <w:lang w:val="lt-LT"/>
              </w:rPr>
            </w:pPr>
            <w:r w:rsidRPr="00EB6E26">
              <w:rPr>
                <w:lang w:val="lt-LT"/>
              </w:rPr>
              <w:t>Vilniaus karaliaus Mindaugo mokykla</w:t>
            </w:r>
          </w:p>
        </w:tc>
        <w:tc>
          <w:tcPr>
            <w:tcW w:w="3210" w:type="dxa"/>
          </w:tcPr>
          <w:p w14:paraId="3B41AD68" w14:textId="77777777" w:rsidR="00EB6E26" w:rsidRPr="00EB6E26" w:rsidRDefault="00EB6E26" w:rsidP="00EB6E26">
            <w:pPr>
              <w:jc w:val="center"/>
              <w:rPr>
                <w:lang w:val="lt-LT"/>
              </w:rPr>
            </w:pPr>
            <w:r w:rsidRPr="00EB6E26">
              <w:rPr>
                <w:lang w:val="lt-LT"/>
              </w:rPr>
              <w:t>Mindaugo g. 9</w:t>
            </w:r>
          </w:p>
        </w:tc>
      </w:tr>
      <w:tr w:rsidR="00EB6E26" w:rsidRPr="00EB6E26" w14:paraId="6B6AF376" w14:textId="77777777" w:rsidTr="0017292D">
        <w:tc>
          <w:tcPr>
            <w:tcW w:w="846" w:type="dxa"/>
          </w:tcPr>
          <w:p w14:paraId="447BDF14" w14:textId="77777777" w:rsidR="00EB6E26" w:rsidRPr="00EB6E26" w:rsidRDefault="00EB6E26" w:rsidP="00EB6E26">
            <w:pPr>
              <w:numPr>
                <w:ilvl w:val="0"/>
                <w:numId w:val="14"/>
              </w:numPr>
              <w:contextualSpacing/>
              <w:jc w:val="center"/>
              <w:rPr>
                <w:bCs/>
                <w:lang w:val="lt-LT"/>
              </w:rPr>
            </w:pPr>
          </w:p>
        </w:tc>
        <w:tc>
          <w:tcPr>
            <w:tcW w:w="5572" w:type="dxa"/>
          </w:tcPr>
          <w:p w14:paraId="5F29DE93" w14:textId="77777777" w:rsidR="00EB6E26" w:rsidRPr="00EB6E26" w:rsidRDefault="00EB6E26" w:rsidP="00EB6E26">
            <w:pPr>
              <w:jc w:val="center"/>
              <w:rPr>
                <w:lang w:val="lt-LT"/>
              </w:rPr>
            </w:pPr>
            <w:r w:rsidRPr="00EB6E26">
              <w:rPr>
                <w:lang w:val="lt-LT"/>
              </w:rPr>
              <w:t xml:space="preserve">Vilniaus </w:t>
            </w:r>
            <w:r w:rsidRPr="00EB6E26">
              <w:rPr>
                <w:bCs/>
                <w:lang w:val="lt-LT"/>
              </w:rPr>
              <w:t>Žvėryno gimnazija</w:t>
            </w:r>
          </w:p>
        </w:tc>
        <w:tc>
          <w:tcPr>
            <w:tcW w:w="3210" w:type="dxa"/>
          </w:tcPr>
          <w:p w14:paraId="644CA536" w14:textId="77777777" w:rsidR="00EB6E26" w:rsidRPr="00EB6E26" w:rsidRDefault="00EB6E26" w:rsidP="00EB6E26">
            <w:pPr>
              <w:jc w:val="center"/>
              <w:rPr>
                <w:lang w:val="lt-LT"/>
              </w:rPr>
            </w:pPr>
            <w:r w:rsidRPr="00EB6E26">
              <w:rPr>
                <w:lang w:val="lt-LT"/>
              </w:rPr>
              <w:t>Žalioji g. 4</w:t>
            </w:r>
          </w:p>
        </w:tc>
      </w:tr>
      <w:tr w:rsidR="00EB6E26" w:rsidRPr="00EB6E26" w14:paraId="23B9B160" w14:textId="77777777" w:rsidTr="0017292D">
        <w:tc>
          <w:tcPr>
            <w:tcW w:w="846" w:type="dxa"/>
          </w:tcPr>
          <w:p w14:paraId="010AF6D3" w14:textId="77777777" w:rsidR="00EB6E26" w:rsidRPr="00EB6E26" w:rsidRDefault="00EB6E26" w:rsidP="00EB6E26">
            <w:pPr>
              <w:numPr>
                <w:ilvl w:val="0"/>
                <w:numId w:val="14"/>
              </w:numPr>
              <w:contextualSpacing/>
              <w:jc w:val="center"/>
              <w:rPr>
                <w:bCs/>
                <w:lang w:val="lt-LT"/>
              </w:rPr>
            </w:pPr>
          </w:p>
        </w:tc>
        <w:tc>
          <w:tcPr>
            <w:tcW w:w="5572" w:type="dxa"/>
          </w:tcPr>
          <w:p w14:paraId="1CABA0FF" w14:textId="77777777" w:rsidR="00EB6E26" w:rsidRPr="00EB6E26" w:rsidRDefault="00EB6E26" w:rsidP="00EB6E26">
            <w:pPr>
              <w:jc w:val="center"/>
              <w:rPr>
                <w:lang w:val="lt-LT"/>
              </w:rPr>
            </w:pPr>
            <w:r w:rsidRPr="00EB6E26">
              <w:rPr>
                <w:lang w:val="lt-LT"/>
              </w:rPr>
              <w:t xml:space="preserve">Vilniaus </w:t>
            </w:r>
            <w:proofErr w:type="spellStart"/>
            <w:r w:rsidRPr="00EB6E26">
              <w:rPr>
                <w:lang w:val="lt-LT"/>
              </w:rPr>
              <w:t>Šolomo</w:t>
            </w:r>
            <w:proofErr w:type="spellEnd"/>
            <w:r w:rsidRPr="00EB6E26">
              <w:rPr>
                <w:lang w:val="lt-LT"/>
              </w:rPr>
              <w:t xml:space="preserve"> </w:t>
            </w:r>
            <w:proofErr w:type="spellStart"/>
            <w:r w:rsidRPr="00EB6E26">
              <w:rPr>
                <w:lang w:val="lt-LT"/>
              </w:rPr>
              <w:t>Aleichemo</w:t>
            </w:r>
            <w:proofErr w:type="spellEnd"/>
            <w:r w:rsidRPr="00EB6E26">
              <w:rPr>
                <w:lang w:val="lt-LT"/>
              </w:rPr>
              <w:t xml:space="preserve"> ORT gimnazija</w:t>
            </w:r>
          </w:p>
        </w:tc>
        <w:tc>
          <w:tcPr>
            <w:tcW w:w="3210" w:type="dxa"/>
          </w:tcPr>
          <w:p w14:paraId="7F4C0DC8" w14:textId="77777777" w:rsidR="00EB6E26" w:rsidRPr="00EB6E26" w:rsidRDefault="00EB6E26" w:rsidP="00EB6E26">
            <w:pPr>
              <w:jc w:val="center"/>
              <w:rPr>
                <w:lang w:val="lt-LT"/>
              </w:rPr>
            </w:pPr>
            <w:r w:rsidRPr="00EB6E26">
              <w:rPr>
                <w:lang w:val="lt-LT"/>
              </w:rPr>
              <w:t>J. I. Kraševskio g. 5</w:t>
            </w:r>
          </w:p>
        </w:tc>
      </w:tr>
      <w:tr w:rsidR="00EB6E26" w:rsidRPr="00EB6E26" w14:paraId="64DB07B6" w14:textId="77777777" w:rsidTr="0017292D">
        <w:tc>
          <w:tcPr>
            <w:tcW w:w="846" w:type="dxa"/>
          </w:tcPr>
          <w:p w14:paraId="25D6678C" w14:textId="77777777" w:rsidR="00EB6E26" w:rsidRPr="00EB6E26" w:rsidRDefault="00EB6E26" w:rsidP="00EB6E26">
            <w:pPr>
              <w:numPr>
                <w:ilvl w:val="0"/>
                <w:numId w:val="14"/>
              </w:numPr>
              <w:contextualSpacing/>
              <w:jc w:val="center"/>
              <w:rPr>
                <w:bCs/>
                <w:lang w:val="lt-LT"/>
              </w:rPr>
            </w:pPr>
          </w:p>
        </w:tc>
        <w:tc>
          <w:tcPr>
            <w:tcW w:w="5572" w:type="dxa"/>
          </w:tcPr>
          <w:p w14:paraId="2D4F3E20" w14:textId="77777777" w:rsidR="00EB6E26" w:rsidRPr="00EB6E26" w:rsidRDefault="00EB6E26" w:rsidP="00EB6E26">
            <w:pPr>
              <w:jc w:val="center"/>
              <w:rPr>
                <w:lang w:val="lt-LT"/>
              </w:rPr>
            </w:pPr>
            <w:r w:rsidRPr="00EB6E26">
              <w:rPr>
                <w:lang w:val="lt-LT"/>
              </w:rPr>
              <w:t>Vilniaus Salininkų gimnazija</w:t>
            </w:r>
          </w:p>
        </w:tc>
        <w:tc>
          <w:tcPr>
            <w:tcW w:w="3210" w:type="dxa"/>
          </w:tcPr>
          <w:p w14:paraId="540F2A6A" w14:textId="77777777" w:rsidR="00EB6E26" w:rsidRPr="00EB6E26" w:rsidRDefault="00EB6E26" w:rsidP="00EB6E26">
            <w:pPr>
              <w:jc w:val="center"/>
              <w:rPr>
                <w:lang w:val="lt-LT"/>
              </w:rPr>
            </w:pPr>
            <w:r w:rsidRPr="00EB6E26">
              <w:rPr>
                <w:lang w:val="lt-LT"/>
              </w:rPr>
              <w:t>Vaikų g. 16</w:t>
            </w:r>
          </w:p>
        </w:tc>
      </w:tr>
      <w:tr w:rsidR="00EB6E26" w:rsidRPr="00EB6E26" w14:paraId="1F9CED7C" w14:textId="77777777" w:rsidTr="0017292D">
        <w:tc>
          <w:tcPr>
            <w:tcW w:w="846" w:type="dxa"/>
          </w:tcPr>
          <w:p w14:paraId="41C3BDD7" w14:textId="77777777" w:rsidR="00EB6E26" w:rsidRPr="00EB6E26" w:rsidRDefault="00EB6E26" w:rsidP="00EB6E26">
            <w:pPr>
              <w:numPr>
                <w:ilvl w:val="0"/>
                <w:numId w:val="14"/>
              </w:numPr>
              <w:contextualSpacing/>
              <w:jc w:val="center"/>
              <w:rPr>
                <w:bCs/>
                <w:lang w:val="lt-LT"/>
              </w:rPr>
            </w:pPr>
          </w:p>
        </w:tc>
        <w:tc>
          <w:tcPr>
            <w:tcW w:w="5572" w:type="dxa"/>
          </w:tcPr>
          <w:p w14:paraId="0D56AA17" w14:textId="77777777" w:rsidR="00EB6E26" w:rsidRPr="00EB6E26" w:rsidRDefault="00EB6E26" w:rsidP="00EB6E26">
            <w:pPr>
              <w:jc w:val="center"/>
              <w:rPr>
                <w:lang w:val="lt-LT"/>
              </w:rPr>
            </w:pPr>
            <w:r w:rsidRPr="00EB6E26">
              <w:rPr>
                <w:bCs/>
                <w:color w:val="000000" w:themeColor="text1"/>
                <w:lang w:val="lt-LT"/>
              </w:rPr>
              <w:t>Vilniaus „</w:t>
            </w:r>
            <w:proofErr w:type="spellStart"/>
            <w:r w:rsidRPr="00EB6E26">
              <w:rPr>
                <w:bCs/>
                <w:color w:val="000000" w:themeColor="text1"/>
                <w:lang w:val="lt-LT"/>
              </w:rPr>
              <w:t>Juventos</w:t>
            </w:r>
            <w:proofErr w:type="spellEnd"/>
            <w:r w:rsidRPr="00EB6E26">
              <w:rPr>
                <w:bCs/>
                <w:color w:val="000000" w:themeColor="text1"/>
                <w:lang w:val="lt-LT"/>
              </w:rPr>
              <w:t>“ gimnazija</w:t>
            </w:r>
          </w:p>
        </w:tc>
        <w:tc>
          <w:tcPr>
            <w:tcW w:w="3210" w:type="dxa"/>
          </w:tcPr>
          <w:p w14:paraId="50C7E4AF" w14:textId="77777777" w:rsidR="00EB6E26" w:rsidRPr="00EB6E26" w:rsidRDefault="00EB6E26" w:rsidP="00EB6E26">
            <w:pPr>
              <w:jc w:val="center"/>
              <w:rPr>
                <w:lang w:val="lt-LT"/>
              </w:rPr>
            </w:pPr>
            <w:r w:rsidRPr="00EB6E26">
              <w:rPr>
                <w:color w:val="000000" w:themeColor="text1"/>
                <w:lang w:val="lt-LT"/>
              </w:rPr>
              <w:t>Telšių g. 2</w:t>
            </w:r>
          </w:p>
        </w:tc>
      </w:tr>
      <w:tr w:rsidR="00EB6E26" w:rsidRPr="00EB6E26" w14:paraId="3BAD0720" w14:textId="77777777" w:rsidTr="0017292D">
        <w:tc>
          <w:tcPr>
            <w:tcW w:w="846" w:type="dxa"/>
          </w:tcPr>
          <w:p w14:paraId="624F74B4" w14:textId="77777777" w:rsidR="00EB6E26" w:rsidRPr="00EB6E26" w:rsidRDefault="00EB6E26" w:rsidP="00EB6E26">
            <w:pPr>
              <w:numPr>
                <w:ilvl w:val="0"/>
                <w:numId w:val="14"/>
              </w:numPr>
              <w:contextualSpacing/>
              <w:jc w:val="center"/>
              <w:rPr>
                <w:bCs/>
                <w:lang w:val="lt-LT"/>
              </w:rPr>
            </w:pPr>
          </w:p>
        </w:tc>
        <w:tc>
          <w:tcPr>
            <w:tcW w:w="5572" w:type="dxa"/>
          </w:tcPr>
          <w:p w14:paraId="1D3D023F" w14:textId="77777777" w:rsidR="00EB6E26" w:rsidRPr="00EB6E26" w:rsidRDefault="00EB6E26" w:rsidP="00EB6E26">
            <w:pPr>
              <w:jc w:val="center"/>
              <w:rPr>
                <w:bCs/>
                <w:color w:val="000000" w:themeColor="text1"/>
                <w:lang w:val="lt-LT"/>
              </w:rPr>
            </w:pPr>
            <w:r w:rsidRPr="00EB6E26">
              <w:rPr>
                <w:color w:val="000000" w:themeColor="text1"/>
                <w:lang w:val="lt-LT"/>
              </w:rPr>
              <w:t>Vilniaus Salininkų lopšelis-darželis</w:t>
            </w:r>
          </w:p>
        </w:tc>
        <w:tc>
          <w:tcPr>
            <w:tcW w:w="3210" w:type="dxa"/>
          </w:tcPr>
          <w:p w14:paraId="488BF118" w14:textId="77777777" w:rsidR="00EB6E26" w:rsidRPr="00EB6E26" w:rsidRDefault="00EB6E26" w:rsidP="00EB6E26">
            <w:pPr>
              <w:jc w:val="center"/>
              <w:rPr>
                <w:color w:val="000000" w:themeColor="text1"/>
                <w:lang w:val="lt-LT"/>
              </w:rPr>
            </w:pPr>
            <w:r w:rsidRPr="00EB6E26">
              <w:rPr>
                <w:color w:val="000000" w:themeColor="text1"/>
                <w:lang w:val="lt-LT"/>
              </w:rPr>
              <w:t>Kalviškių g. 1</w:t>
            </w:r>
          </w:p>
        </w:tc>
      </w:tr>
      <w:tr w:rsidR="00EB6E26" w:rsidRPr="00EB6E26" w14:paraId="323E3374" w14:textId="77777777" w:rsidTr="0017292D">
        <w:tc>
          <w:tcPr>
            <w:tcW w:w="846" w:type="dxa"/>
          </w:tcPr>
          <w:p w14:paraId="77F7358E" w14:textId="77777777" w:rsidR="00EB6E26" w:rsidRPr="00EB6E26" w:rsidRDefault="00EB6E26" w:rsidP="00EB6E26">
            <w:pPr>
              <w:numPr>
                <w:ilvl w:val="0"/>
                <w:numId w:val="14"/>
              </w:numPr>
              <w:contextualSpacing/>
              <w:jc w:val="center"/>
              <w:rPr>
                <w:bCs/>
                <w:lang w:val="lt-LT"/>
              </w:rPr>
            </w:pPr>
          </w:p>
        </w:tc>
        <w:tc>
          <w:tcPr>
            <w:tcW w:w="5572" w:type="dxa"/>
          </w:tcPr>
          <w:p w14:paraId="61CE8E1B" w14:textId="77777777" w:rsidR="00EB6E26" w:rsidRPr="00EB6E26" w:rsidRDefault="00EB6E26" w:rsidP="00EB6E26">
            <w:pPr>
              <w:jc w:val="center"/>
              <w:rPr>
                <w:color w:val="000000" w:themeColor="text1"/>
                <w:lang w:val="lt-LT"/>
              </w:rPr>
            </w:pPr>
            <w:r w:rsidRPr="00EB6E26">
              <w:rPr>
                <w:lang w:val="lt-LT"/>
              </w:rPr>
              <w:t>Vilniaus Juzefo Ignacijaus Kraševskio gimnazija</w:t>
            </w:r>
          </w:p>
        </w:tc>
        <w:tc>
          <w:tcPr>
            <w:tcW w:w="3210" w:type="dxa"/>
          </w:tcPr>
          <w:p w14:paraId="4C2E9606" w14:textId="77777777" w:rsidR="00EB6E26" w:rsidRPr="00EB6E26" w:rsidRDefault="00EB6E26" w:rsidP="00EB6E26">
            <w:pPr>
              <w:jc w:val="center"/>
              <w:rPr>
                <w:color w:val="000000" w:themeColor="text1"/>
                <w:lang w:val="lt-LT"/>
              </w:rPr>
            </w:pPr>
            <w:r w:rsidRPr="00EB6E26">
              <w:rPr>
                <w:lang w:val="lt-LT"/>
              </w:rPr>
              <w:t>Rugiagėlių g. 15</w:t>
            </w:r>
          </w:p>
        </w:tc>
      </w:tr>
      <w:tr w:rsidR="00EB6E26" w:rsidRPr="00EB6E26" w14:paraId="44A254C0" w14:textId="77777777" w:rsidTr="0017292D">
        <w:tc>
          <w:tcPr>
            <w:tcW w:w="846" w:type="dxa"/>
          </w:tcPr>
          <w:p w14:paraId="1748C9BA" w14:textId="77777777" w:rsidR="00EB6E26" w:rsidRPr="00EB6E26" w:rsidRDefault="00EB6E26" w:rsidP="00EB6E26">
            <w:pPr>
              <w:numPr>
                <w:ilvl w:val="0"/>
                <w:numId w:val="14"/>
              </w:numPr>
              <w:contextualSpacing/>
              <w:jc w:val="center"/>
              <w:rPr>
                <w:bCs/>
                <w:lang w:val="lt-LT"/>
              </w:rPr>
            </w:pPr>
          </w:p>
        </w:tc>
        <w:tc>
          <w:tcPr>
            <w:tcW w:w="5572" w:type="dxa"/>
          </w:tcPr>
          <w:p w14:paraId="5E6F9D37" w14:textId="77777777" w:rsidR="00EB6E26" w:rsidRPr="00EB6E26" w:rsidRDefault="00EB6E26" w:rsidP="00EB6E26">
            <w:pPr>
              <w:jc w:val="center"/>
              <w:rPr>
                <w:lang w:val="lt-LT"/>
              </w:rPr>
            </w:pPr>
            <w:r w:rsidRPr="00EB6E26">
              <w:rPr>
                <w:lang w:val="lt-LT"/>
              </w:rPr>
              <w:t>Vilniaus Pavilnio pagrindinė mokykla</w:t>
            </w:r>
          </w:p>
        </w:tc>
        <w:tc>
          <w:tcPr>
            <w:tcW w:w="3210" w:type="dxa"/>
          </w:tcPr>
          <w:p w14:paraId="7AEF2D1B" w14:textId="77777777" w:rsidR="00EB6E26" w:rsidRPr="00EB6E26" w:rsidRDefault="00EB6E26" w:rsidP="00EB6E26">
            <w:pPr>
              <w:jc w:val="center"/>
              <w:rPr>
                <w:lang w:val="lt-LT"/>
              </w:rPr>
            </w:pPr>
            <w:r w:rsidRPr="00EB6E26">
              <w:rPr>
                <w:lang w:val="lt-LT"/>
              </w:rPr>
              <w:t xml:space="preserve">J. </w:t>
            </w:r>
            <w:proofErr w:type="spellStart"/>
            <w:r w:rsidRPr="00EB6E26">
              <w:rPr>
                <w:lang w:val="lt-LT"/>
              </w:rPr>
              <w:t>Kolaso</w:t>
            </w:r>
            <w:proofErr w:type="spellEnd"/>
            <w:r w:rsidRPr="00EB6E26">
              <w:rPr>
                <w:lang w:val="lt-LT"/>
              </w:rPr>
              <w:t xml:space="preserve"> g. 18</w:t>
            </w:r>
          </w:p>
        </w:tc>
      </w:tr>
      <w:tr w:rsidR="00EB6E26" w:rsidRPr="00EB6E26" w14:paraId="51AF0C7B" w14:textId="77777777" w:rsidTr="0017292D">
        <w:tc>
          <w:tcPr>
            <w:tcW w:w="846" w:type="dxa"/>
          </w:tcPr>
          <w:p w14:paraId="229A31FA" w14:textId="77777777" w:rsidR="00EB6E26" w:rsidRPr="00EB6E26" w:rsidRDefault="00EB6E26" w:rsidP="00EB6E26">
            <w:pPr>
              <w:numPr>
                <w:ilvl w:val="0"/>
                <w:numId w:val="14"/>
              </w:numPr>
              <w:contextualSpacing/>
              <w:jc w:val="center"/>
              <w:rPr>
                <w:bCs/>
                <w:lang w:val="lt-LT"/>
              </w:rPr>
            </w:pPr>
          </w:p>
        </w:tc>
        <w:tc>
          <w:tcPr>
            <w:tcW w:w="5572" w:type="dxa"/>
          </w:tcPr>
          <w:p w14:paraId="107C10B3" w14:textId="77777777" w:rsidR="00EB6E26" w:rsidRPr="00EB6E26" w:rsidRDefault="00EB6E26" w:rsidP="00EB6E26">
            <w:pPr>
              <w:jc w:val="center"/>
              <w:rPr>
                <w:lang w:val="lt-LT"/>
              </w:rPr>
            </w:pPr>
            <w:r w:rsidRPr="00EB6E26">
              <w:rPr>
                <w:lang w:val="lt-LT"/>
              </w:rPr>
              <w:t>Vilniaus lopšelis – darželis „</w:t>
            </w:r>
            <w:proofErr w:type="spellStart"/>
            <w:r w:rsidRPr="00EB6E26">
              <w:rPr>
                <w:lang w:val="lt-LT"/>
              </w:rPr>
              <w:t>Molinukas</w:t>
            </w:r>
            <w:proofErr w:type="spellEnd"/>
            <w:r w:rsidRPr="00EB6E26">
              <w:rPr>
                <w:lang w:val="lt-LT"/>
              </w:rPr>
              <w:t>“</w:t>
            </w:r>
          </w:p>
        </w:tc>
        <w:tc>
          <w:tcPr>
            <w:tcW w:w="3210" w:type="dxa"/>
          </w:tcPr>
          <w:p w14:paraId="02996472" w14:textId="77777777" w:rsidR="00EB6E26" w:rsidRPr="00EB6E26" w:rsidRDefault="00EB6E26" w:rsidP="00EB6E26">
            <w:pPr>
              <w:jc w:val="center"/>
              <w:rPr>
                <w:lang w:val="lt-LT"/>
              </w:rPr>
            </w:pPr>
            <w:r w:rsidRPr="00EB6E26">
              <w:rPr>
                <w:lang w:val="lt-LT"/>
              </w:rPr>
              <w:t>Keramikų g. 34</w:t>
            </w:r>
          </w:p>
        </w:tc>
      </w:tr>
      <w:tr w:rsidR="00EB6E26" w:rsidRPr="00EB6E26" w14:paraId="46435F76" w14:textId="77777777" w:rsidTr="0017292D">
        <w:tc>
          <w:tcPr>
            <w:tcW w:w="846" w:type="dxa"/>
          </w:tcPr>
          <w:p w14:paraId="437EA4D3" w14:textId="77777777" w:rsidR="00EB6E26" w:rsidRPr="00EB6E26" w:rsidRDefault="00EB6E26" w:rsidP="00EB6E26">
            <w:pPr>
              <w:numPr>
                <w:ilvl w:val="0"/>
                <w:numId w:val="14"/>
              </w:numPr>
              <w:contextualSpacing/>
              <w:jc w:val="center"/>
              <w:rPr>
                <w:bCs/>
                <w:lang w:val="lt-LT"/>
              </w:rPr>
            </w:pPr>
          </w:p>
        </w:tc>
        <w:tc>
          <w:tcPr>
            <w:tcW w:w="5572" w:type="dxa"/>
          </w:tcPr>
          <w:p w14:paraId="6C8610D6" w14:textId="77777777" w:rsidR="00EB6E26" w:rsidRPr="00EB6E26" w:rsidRDefault="00EB6E26" w:rsidP="00EB6E26">
            <w:pPr>
              <w:jc w:val="center"/>
              <w:rPr>
                <w:lang w:val="lt-LT"/>
              </w:rPr>
            </w:pPr>
            <w:r w:rsidRPr="00EB6E26">
              <w:rPr>
                <w:lang w:val="lt-LT"/>
              </w:rPr>
              <w:t>Vilniaus „Žaros“ gimnazija</w:t>
            </w:r>
          </w:p>
        </w:tc>
        <w:tc>
          <w:tcPr>
            <w:tcW w:w="3210" w:type="dxa"/>
          </w:tcPr>
          <w:p w14:paraId="6E40C7F1" w14:textId="77777777" w:rsidR="00EB6E26" w:rsidRPr="00EB6E26" w:rsidRDefault="00EB6E26" w:rsidP="00EB6E26">
            <w:pPr>
              <w:jc w:val="center"/>
              <w:rPr>
                <w:lang w:val="lt-LT"/>
              </w:rPr>
            </w:pPr>
            <w:r w:rsidRPr="00EB6E26">
              <w:rPr>
                <w:lang w:val="lt-LT"/>
              </w:rPr>
              <w:t>Karklėnų g. 13</w:t>
            </w:r>
          </w:p>
        </w:tc>
      </w:tr>
      <w:tr w:rsidR="00EB6E26" w:rsidRPr="00EB6E26" w14:paraId="7A8679B5" w14:textId="77777777" w:rsidTr="0017292D">
        <w:tc>
          <w:tcPr>
            <w:tcW w:w="846" w:type="dxa"/>
          </w:tcPr>
          <w:p w14:paraId="21B215E6" w14:textId="77777777" w:rsidR="00EB6E26" w:rsidRPr="00EB6E26" w:rsidRDefault="00EB6E26" w:rsidP="00EB6E26">
            <w:pPr>
              <w:numPr>
                <w:ilvl w:val="0"/>
                <w:numId w:val="14"/>
              </w:numPr>
              <w:contextualSpacing/>
              <w:jc w:val="center"/>
              <w:rPr>
                <w:bCs/>
                <w:lang w:val="lt-LT"/>
              </w:rPr>
            </w:pPr>
          </w:p>
        </w:tc>
        <w:tc>
          <w:tcPr>
            <w:tcW w:w="5572" w:type="dxa"/>
          </w:tcPr>
          <w:p w14:paraId="47FEDED6" w14:textId="77777777" w:rsidR="00EB6E26" w:rsidRPr="00EB6E26" w:rsidRDefault="00EB6E26" w:rsidP="00EB6E26">
            <w:pPr>
              <w:jc w:val="center"/>
              <w:rPr>
                <w:lang w:val="lt-LT"/>
              </w:rPr>
            </w:pPr>
            <w:r w:rsidRPr="00EB6E26">
              <w:rPr>
                <w:lang w:val="lt-LT"/>
              </w:rPr>
              <w:t>Vilniaus Žaliakalnio darželis-mokykla</w:t>
            </w:r>
          </w:p>
        </w:tc>
        <w:tc>
          <w:tcPr>
            <w:tcW w:w="3210" w:type="dxa"/>
          </w:tcPr>
          <w:p w14:paraId="17B7A01F" w14:textId="77777777" w:rsidR="00EB6E26" w:rsidRPr="00EB6E26" w:rsidRDefault="00EB6E26" w:rsidP="00EB6E26">
            <w:pPr>
              <w:jc w:val="center"/>
              <w:rPr>
                <w:lang w:val="lt-LT"/>
              </w:rPr>
            </w:pPr>
            <w:r w:rsidRPr="00EB6E26">
              <w:rPr>
                <w:lang w:val="lt-LT"/>
              </w:rPr>
              <w:t>Pergalės g. 22</w:t>
            </w:r>
          </w:p>
        </w:tc>
      </w:tr>
      <w:tr w:rsidR="00EB6E26" w:rsidRPr="00EB6E26" w14:paraId="354245B0" w14:textId="77777777" w:rsidTr="0017292D">
        <w:tc>
          <w:tcPr>
            <w:tcW w:w="846" w:type="dxa"/>
          </w:tcPr>
          <w:p w14:paraId="13F81AA7" w14:textId="77777777" w:rsidR="00EB6E26" w:rsidRPr="00EB6E26" w:rsidRDefault="00EB6E26" w:rsidP="00EB6E26">
            <w:pPr>
              <w:numPr>
                <w:ilvl w:val="0"/>
                <w:numId w:val="14"/>
              </w:numPr>
              <w:contextualSpacing/>
              <w:jc w:val="center"/>
              <w:rPr>
                <w:bCs/>
                <w:lang w:val="lt-LT"/>
              </w:rPr>
            </w:pPr>
          </w:p>
        </w:tc>
        <w:tc>
          <w:tcPr>
            <w:tcW w:w="5572" w:type="dxa"/>
          </w:tcPr>
          <w:p w14:paraId="302342EC" w14:textId="77777777" w:rsidR="00EB6E26" w:rsidRPr="00EB6E26" w:rsidRDefault="00EB6E26" w:rsidP="00EB6E26">
            <w:pPr>
              <w:jc w:val="center"/>
              <w:rPr>
                <w:lang w:val="lt-LT"/>
              </w:rPr>
            </w:pPr>
            <w:r w:rsidRPr="00EB6E26">
              <w:rPr>
                <w:lang w:val="lt-LT"/>
              </w:rPr>
              <w:t>Vilniaus lopšelis-darželis „Prie pasakų parko“</w:t>
            </w:r>
          </w:p>
        </w:tc>
        <w:tc>
          <w:tcPr>
            <w:tcW w:w="3210" w:type="dxa"/>
          </w:tcPr>
          <w:p w14:paraId="53CB31CC" w14:textId="77777777" w:rsidR="00EB6E26" w:rsidRPr="00EB6E26" w:rsidRDefault="00EB6E26" w:rsidP="00EB6E26">
            <w:pPr>
              <w:jc w:val="center"/>
              <w:rPr>
                <w:lang w:val="lt-LT"/>
              </w:rPr>
            </w:pPr>
            <w:r w:rsidRPr="00EB6E26">
              <w:rPr>
                <w:lang w:val="lt-LT"/>
              </w:rPr>
              <w:t>L. Asanavičiūtės g. 7</w:t>
            </w:r>
          </w:p>
        </w:tc>
      </w:tr>
      <w:tr w:rsidR="00EB6E26" w:rsidRPr="00EB6E26" w14:paraId="06FD96D2" w14:textId="77777777" w:rsidTr="0017292D">
        <w:tc>
          <w:tcPr>
            <w:tcW w:w="846" w:type="dxa"/>
          </w:tcPr>
          <w:p w14:paraId="4A783DF7" w14:textId="77777777" w:rsidR="00EB6E26" w:rsidRPr="00EB6E26" w:rsidRDefault="00EB6E26" w:rsidP="00EB6E26">
            <w:pPr>
              <w:numPr>
                <w:ilvl w:val="0"/>
                <w:numId w:val="14"/>
              </w:numPr>
              <w:contextualSpacing/>
              <w:jc w:val="center"/>
              <w:rPr>
                <w:bCs/>
                <w:lang w:val="lt-LT"/>
              </w:rPr>
            </w:pPr>
          </w:p>
        </w:tc>
        <w:tc>
          <w:tcPr>
            <w:tcW w:w="5572" w:type="dxa"/>
          </w:tcPr>
          <w:p w14:paraId="01EDFC15" w14:textId="77777777" w:rsidR="00EB6E26" w:rsidRPr="00EB6E26" w:rsidRDefault="00EB6E26" w:rsidP="00EB6E26">
            <w:pPr>
              <w:jc w:val="center"/>
              <w:rPr>
                <w:lang w:val="lt-LT"/>
              </w:rPr>
            </w:pPr>
            <w:r w:rsidRPr="00EB6E26">
              <w:rPr>
                <w:lang w:val="lt-LT"/>
              </w:rPr>
              <w:t>Vilniaus</w:t>
            </w:r>
            <w:r w:rsidRPr="00EB6E26">
              <w:rPr>
                <w:b/>
                <w:bCs/>
                <w:lang w:val="lt-LT"/>
              </w:rPr>
              <w:t xml:space="preserve"> Aleksandro Puškino gimnazija</w:t>
            </w:r>
          </w:p>
        </w:tc>
        <w:tc>
          <w:tcPr>
            <w:tcW w:w="3210" w:type="dxa"/>
          </w:tcPr>
          <w:p w14:paraId="21EC72D2" w14:textId="77777777" w:rsidR="00EB6E26" w:rsidRPr="00EB6E26" w:rsidRDefault="00EB6E26" w:rsidP="00EB6E26">
            <w:pPr>
              <w:jc w:val="center"/>
              <w:rPr>
                <w:lang w:val="lt-LT"/>
              </w:rPr>
            </w:pPr>
            <w:r w:rsidRPr="00EB6E26">
              <w:rPr>
                <w:lang w:val="lt-LT"/>
              </w:rPr>
              <w:t>Gabijos g. 8</w:t>
            </w:r>
          </w:p>
        </w:tc>
      </w:tr>
      <w:tr w:rsidR="00EB6E26" w:rsidRPr="00EB6E26" w14:paraId="286D6521" w14:textId="77777777" w:rsidTr="0017292D">
        <w:tc>
          <w:tcPr>
            <w:tcW w:w="846" w:type="dxa"/>
          </w:tcPr>
          <w:p w14:paraId="498FA711" w14:textId="77777777" w:rsidR="00EB6E26" w:rsidRPr="00EB6E26" w:rsidRDefault="00EB6E26" w:rsidP="00EB6E26">
            <w:pPr>
              <w:numPr>
                <w:ilvl w:val="0"/>
                <w:numId w:val="14"/>
              </w:numPr>
              <w:contextualSpacing/>
              <w:jc w:val="center"/>
              <w:rPr>
                <w:bCs/>
                <w:lang w:val="lt-LT"/>
              </w:rPr>
            </w:pPr>
          </w:p>
        </w:tc>
        <w:tc>
          <w:tcPr>
            <w:tcW w:w="5572" w:type="dxa"/>
          </w:tcPr>
          <w:p w14:paraId="27091A88" w14:textId="77777777" w:rsidR="00EB6E26" w:rsidRPr="00EB6E26" w:rsidRDefault="00EB6E26" w:rsidP="00EB6E26">
            <w:pPr>
              <w:jc w:val="center"/>
              <w:rPr>
                <w:lang w:val="lt-LT"/>
              </w:rPr>
            </w:pPr>
            <w:r w:rsidRPr="00EB6E26">
              <w:rPr>
                <w:lang w:val="lt-LT"/>
              </w:rPr>
              <w:t>Vilniaus Medeinos pradinė mokykla</w:t>
            </w:r>
          </w:p>
        </w:tc>
        <w:tc>
          <w:tcPr>
            <w:tcW w:w="3210" w:type="dxa"/>
          </w:tcPr>
          <w:p w14:paraId="234BA7B4" w14:textId="77777777" w:rsidR="00EB6E26" w:rsidRPr="00EB6E26" w:rsidRDefault="00EB6E26" w:rsidP="00EB6E26">
            <w:pPr>
              <w:jc w:val="center"/>
              <w:rPr>
                <w:lang w:val="lt-LT"/>
              </w:rPr>
            </w:pPr>
            <w:r w:rsidRPr="00EB6E26">
              <w:rPr>
                <w:lang w:val="lt-LT"/>
              </w:rPr>
              <w:t>Medeinos g. 27</w:t>
            </w:r>
          </w:p>
        </w:tc>
      </w:tr>
      <w:tr w:rsidR="00EB6E26" w:rsidRPr="00EB6E26" w14:paraId="6FE84553" w14:textId="77777777" w:rsidTr="0017292D">
        <w:tc>
          <w:tcPr>
            <w:tcW w:w="846" w:type="dxa"/>
          </w:tcPr>
          <w:p w14:paraId="07CD7A6F" w14:textId="77777777" w:rsidR="00EB6E26" w:rsidRPr="00EB6E26" w:rsidRDefault="00EB6E26" w:rsidP="00EB6E26">
            <w:pPr>
              <w:numPr>
                <w:ilvl w:val="0"/>
                <w:numId w:val="14"/>
              </w:numPr>
              <w:contextualSpacing/>
              <w:jc w:val="center"/>
              <w:rPr>
                <w:bCs/>
                <w:lang w:val="lt-LT"/>
              </w:rPr>
            </w:pPr>
          </w:p>
        </w:tc>
        <w:tc>
          <w:tcPr>
            <w:tcW w:w="5572" w:type="dxa"/>
          </w:tcPr>
          <w:p w14:paraId="70DEA6D3" w14:textId="77777777" w:rsidR="00EB6E26" w:rsidRPr="00EB6E26" w:rsidRDefault="00EB6E26" w:rsidP="00EB6E26">
            <w:pPr>
              <w:jc w:val="center"/>
              <w:rPr>
                <w:lang w:val="lt-LT"/>
              </w:rPr>
            </w:pPr>
            <w:r w:rsidRPr="00EB6E26">
              <w:rPr>
                <w:lang w:val="lt-LT"/>
              </w:rPr>
              <w:t>Vilniaus lopšelis-darželis „Žemyna“</w:t>
            </w:r>
          </w:p>
        </w:tc>
        <w:tc>
          <w:tcPr>
            <w:tcW w:w="3210" w:type="dxa"/>
          </w:tcPr>
          <w:p w14:paraId="28B2D6D4" w14:textId="77777777" w:rsidR="00EB6E26" w:rsidRPr="00EB6E26" w:rsidRDefault="00EB6E26" w:rsidP="00EB6E26">
            <w:pPr>
              <w:jc w:val="center"/>
              <w:rPr>
                <w:lang w:val="lt-LT"/>
              </w:rPr>
            </w:pPr>
            <w:r w:rsidRPr="00EB6E26">
              <w:rPr>
                <w:lang w:val="lt-LT"/>
              </w:rPr>
              <w:t>Žemynos g. 13</w:t>
            </w:r>
          </w:p>
        </w:tc>
      </w:tr>
      <w:tr w:rsidR="00EB6E26" w:rsidRPr="00EB6E26" w14:paraId="69FC10A0" w14:textId="77777777" w:rsidTr="0017292D">
        <w:tc>
          <w:tcPr>
            <w:tcW w:w="846" w:type="dxa"/>
          </w:tcPr>
          <w:p w14:paraId="3CB877D7" w14:textId="77777777" w:rsidR="00EB6E26" w:rsidRPr="00EB6E26" w:rsidRDefault="00EB6E26" w:rsidP="00EB6E26">
            <w:pPr>
              <w:numPr>
                <w:ilvl w:val="0"/>
                <w:numId w:val="14"/>
              </w:numPr>
              <w:contextualSpacing/>
              <w:jc w:val="center"/>
              <w:rPr>
                <w:bCs/>
                <w:lang w:val="lt-LT"/>
              </w:rPr>
            </w:pPr>
          </w:p>
        </w:tc>
        <w:tc>
          <w:tcPr>
            <w:tcW w:w="5572" w:type="dxa"/>
          </w:tcPr>
          <w:p w14:paraId="0BDA4229" w14:textId="77777777" w:rsidR="00EB6E26" w:rsidRPr="00EB6E26" w:rsidRDefault="00EB6E26" w:rsidP="00EB6E26">
            <w:pPr>
              <w:jc w:val="center"/>
              <w:rPr>
                <w:lang w:val="lt-LT"/>
              </w:rPr>
            </w:pPr>
            <w:r w:rsidRPr="00EB6E26">
              <w:rPr>
                <w:lang w:val="lt-LT"/>
              </w:rPr>
              <w:t>Vilniaus lopšelis-darželis „Gabijėlė“</w:t>
            </w:r>
          </w:p>
        </w:tc>
        <w:tc>
          <w:tcPr>
            <w:tcW w:w="3210" w:type="dxa"/>
          </w:tcPr>
          <w:p w14:paraId="4F28C435" w14:textId="77777777" w:rsidR="00EB6E26" w:rsidRPr="00EB6E26" w:rsidRDefault="00EB6E26" w:rsidP="00EB6E26">
            <w:pPr>
              <w:jc w:val="center"/>
              <w:rPr>
                <w:lang w:val="lt-LT"/>
              </w:rPr>
            </w:pPr>
            <w:r w:rsidRPr="00EB6E26">
              <w:rPr>
                <w:lang w:val="lt-LT"/>
              </w:rPr>
              <w:t>Gabijos g. 1</w:t>
            </w:r>
          </w:p>
        </w:tc>
      </w:tr>
      <w:tr w:rsidR="00EB6E26" w:rsidRPr="00EB6E26" w14:paraId="48B715A3" w14:textId="77777777" w:rsidTr="0017292D">
        <w:tc>
          <w:tcPr>
            <w:tcW w:w="846" w:type="dxa"/>
          </w:tcPr>
          <w:p w14:paraId="0616AF22" w14:textId="77777777" w:rsidR="00EB6E26" w:rsidRPr="00EB6E26" w:rsidRDefault="00EB6E26" w:rsidP="00EB6E26">
            <w:pPr>
              <w:numPr>
                <w:ilvl w:val="0"/>
                <w:numId w:val="14"/>
              </w:numPr>
              <w:contextualSpacing/>
              <w:jc w:val="center"/>
              <w:rPr>
                <w:bCs/>
                <w:lang w:val="lt-LT"/>
              </w:rPr>
            </w:pPr>
          </w:p>
        </w:tc>
        <w:tc>
          <w:tcPr>
            <w:tcW w:w="5572" w:type="dxa"/>
          </w:tcPr>
          <w:p w14:paraId="2F495922" w14:textId="77777777" w:rsidR="00EB6E26" w:rsidRPr="00EB6E26" w:rsidRDefault="00EB6E26" w:rsidP="00EB6E26">
            <w:pPr>
              <w:jc w:val="center"/>
              <w:rPr>
                <w:lang w:val="lt-LT"/>
              </w:rPr>
            </w:pPr>
            <w:r w:rsidRPr="00EB6E26">
              <w:rPr>
                <w:lang w:val="lt-LT"/>
              </w:rPr>
              <w:t xml:space="preserve">Vilniaus Liepkalnio mokykla  </w:t>
            </w:r>
          </w:p>
        </w:tc>
        <w:tc>
          <w:tcPr>
            <w:tcW w:w="3210" w:type="dxa"/>
          </w:tcPr>
          <w:p w14:paraId="2BED4685" w14:textId="77777777" w:rsidR="00EB6E26" w:rsidRPr="00EB6E26" w:rsidRDefault="00EB6E26" w:rsidP="00EB6E26">
            <w:pPr>
              <w:jc w:val="center"/>
              <w:rPr>
                <w:lang w:val="lt-LT"/>
              </w:rPr>
            </w:pPr>
            <w:r w:rsidRPr="00EB6E26">
              <w:rPr>
                <w:lang w:val="lt-LT"/>
              </w:rPr>
              <w:t>Liepkalnio g. 18</w:t>
            </w:r>
          </w:p>
        </w:tc>
      </w:tr>
      <w:tr w:rsidR="00EB6E26" w:rsidRPr="00EB6E26" w14:paraId="11047F5D" w14:textId="77777777" w:rsidTr="0017292D">
        <w:tc>
          <w:tcPr>
            <w:tcW w:w="846" w:type="dxa"/>
          </w:tcPr>
          <w:p w14:paraId="32C5E655" w14:textId="77777777" w:rsidR="00EB6E26" w:rsidRPr="00EB6E26" w:rsidRDefault="00EB6E26" w:rsidP="00EB6E26">
            <w:pPr>
              <w:numPr>
                <w:ilvl w:val="0"/>
                <w:numId w:val="14"/>
              </w:numPr>
              <w:contextualSpacing/>
              <w:jc w:val="center"/>
              <w:rPr>
                <w:bCs/>
                <w:lang w:val="lt-LT"/>
              </w:rPr>
            </w:pPr>
          </w:p>
        </w:tc>
        <w:tc>
          <w:tcPr>
            <w:tcW w:w="5572" w:type="dxa"/>
          </w:tcPr>
          <w:p w14:paraId="6D2215BB" w14:textId="77777777" w:rsidR="00EB6E26" w:rsidRPr="00EB6E26" w:rsidRDefault="00EB6E26" w:rsidP="00EB6E26">
            <w:pPr>
              <w:jc w:val="center"/>
              <w:rPr>
                <w:lang w:val="lt-LT"/>
              </w:rPr>
            </w:pPr>
            <w:r w:rsidRPr="00EB6E26">
              <w:rPr>
                <w:lang w:val="lt-LT"/>
              </w:rPr>
              <w:t>Vilniaus lopšelis-darželis „Liepsnelė“</w:t>
            </w:r>
          </w:p>
        </w:tc>
        <w:tc>
          <w:tcPr>
            <w:tcW w:w="3210" w:type="dxa"/>
          </w:tcPr>
          <w:p w14:paraId="4FA89261" w14:textId="77777777" w:rsidR="00EB6E26" w:rsidRPr="00EB6E26" w:rsidRDefault="00EB6E26" w:rsidP="00EB6E26">
            <w:pPr>
              <w:jc w:val="center"/>
              <w:rPr>
                <w:lang w:val="lt-LT"/>
              </w:rPr>
            </w:pPr>
            <w:r w:rsidRPr="00EB6E26">
              <w:rPr>
                <w:lang w:val="lt-LT"/>
              </w:rPr>
              <w:t>Kapsų g. 7</w:t>
            </w:r>
          </w:p>
        </w:tc>
      </w:tr>
      <w:tr w:rsidR="00EB6E26" w:rsidRPr="00EB6E26" w14:paraId="2AA48DEF" w14:textId="77777777" w:rsidTr="0017292D">
        <w:tc>
          <w:tcPr>
            <w:tcW w:w="846" w:type="dxa"/>
          </w:tcPr>
          <w:p w14:paraId="7496CA61" w14:textId="77777777" w:rsidR="00EB6E26" w:rsidRPr="00EB6E26" w:rsidRDefault="00EB6E26" w:rsidP="00EB6E26">
            <w:pPr>
              <w:numPr>
                <w:ilvl w:val="0"/>
                <w:numId w:val="14"/>
              </w:numPr>
              <w:contextualSpacing/>
              <w:jc w:val="center"/>
              <w:rPr>
                <w:bCs/>
                <w:lang w:val="lt-LT"/>
              </w:rPr>
            </w:pPr>
          </w:p>
        </w:tc>
        <w:tc>
          <w:tcPr>
            <w:tcW w:w="5572" w:type="dxa"/>
          </w:tcPr>
          <w:p w14:paraId="57DEE2E6" w14:textId="77777777" w:rsidR="00EB6E26" w:rsidRPr="00EB6E26" w:rsidRDefault="00EB6E26" w:rsidP="00EB6E26">
            <w:pPr>
              <w:jc w:val="center"/>
              <w:rPr>
                <w:lang w:val="lt-LT"/>
              </w:rPr>
            </w:pPr>
            <w:r w:rsidRPr="00EB6E26">
              <w:rPr>
                <w:lang w:val="lt-LT"/>
              </w:rPr>
              <w:t xml:space="preserve">Vilniaus </w:t>
            </w:r>
            <w:r w:rsidRPr="00EB6E26">
              <w:rPr>
                <w:bCs/>
                <w:lang w:val="lt-LT"/>
              </w:rPr>
              <w:t>lopšelis</w:t>
            </w:r>
            <w:r w:rsidRPr="00EB6E26">
              <w:rPr>
                <w:lang w:val="lt-LT"/>
              </w:rPr>
              <w:t>-</w:t>
            </w:r>
            <w:r w:rsidRPr="00EB6E26">
              <w:rPr>
                <w:bCs/>
                <w:lang w:val="lt-LT"/>
              </w:rPr>
              <w:t>darželis</w:t>
            </w:r>
            <w:r w:rsidRPr="00EB6E26">
              <w:rPr>
                <w:lang w:val="lt-LT"/>
              </w:rPr>
              <w:t xml:space="preserve"> „</w:t>
            </w:r>
            <w:r w:rsidRPr="00EB6E26">
              <w:rPr>
                <w:bCs/>
                <w:lang w:val="lt-LT"/>
              </w:rPr>
              <w:t>Rasa</w:t>
            </w:r>
            <w:r w:rsidRPr="00EB6E26">
              <w:rPr>
                <w:lang w:val="lt-LT"/>
              </w:rPr>
              <w:t>“</w:t>
            </w:r>
          </w:p>
        </w:tc>
        <w:tc>
          <w:tcPr>
            <w:tcW w:w="3210" w:type="dxa"/>
          </w:tcPr>
          <w:p w14:paraId="1CB36E8B" w14:textId="77777777" w:rsidR="00EB6E26" w:rsidRPr="00EB6E26" w:rsidRDefault="00EB6E26" w:rsidP="00EB6E26">
            <w:pPr>
              <w:jc w:val="center"/>
              <w:rPr>
                <w:lang w:val="lt-LT"/>
              </w:rPr>
            </w:pPr>
            <w:r w:rsidRPr="00EB6E26">
              <w:rPr>
                <w:lang w:val="lt-LT"/>
              </w:rPr>
              <w:t>M. Daukšos g. 15</w:t>
            </w:r>
          </w:p>
        </w:tc>
      </w:tr>
      <w:tr w:rsidR="00EB6E26" w:rsidRPr="00EB6E26" w14:paraId="36C18794" w14:textId="77777777" w:rsidTr="0017292D">
        <w:tc>
          <w:tcPr>
            <w:tcW w:w="846" w:type="dxa"/>
          </w:tcPr>
          <w:p w14:paraId="05E5CF96" w14:textId="77777777" w:rsidR="00EB6E26" w:rsidRPr="00EB6E26" w:rsidRDefault="00EB6E26" w:rsidP="00EB6E26">
            <w:pPr>
              <w:numPr>
                <w:ilvl w:val="0"/>
                <w:numId w:val="14"/>
              </w:numPr>
              <w:contextualSpacing/>
              <w:jc w:val="center"/>
              <w:rPr>
                <w:bCs/>
                <w:lang w:val="lt-LT"/>
              </w:rPr>
            </w:pPr>
          </w:p>
        </w:tc>
        <w:tc>
          <w:tcPr>
            <w:tcW w:w="5572" w:type="dxa"/>
          </w:tcPr>
          <w:p w14:paraId="5C596516" w14:textId="77777777" w:rsidR="00EB6E26" w:rsidRPr="00EB6E26" w:rsidRDefault="00EB6E26" w:rsidP="00EB6E26">
            <w:pPr>
              <w:jc w:val="center"/>
              <w:rPr>
                <w:lang w:val="lt-LT"/>
              </w:rPr>
            </w:pPr>
            <w:r w:rsidRPr="00EB6E26">
              <w:rPr>
                <w:lang w:val="lt-LT"/>
              </w:rPr>
              <w:t>Vilniaus Sofijos Kovalevskajos gimnazija</w:t>
            </w:r>
          </w:p>
        </w:tc>
        <w:tc>
          <w:tcPr>
            <w:tcW w:w="3210" w:type="dxa"/>
          </w:tcPr>
          <w:p w14:paraId="6C87F4A6" w14:textId="77777777" w:rsidR="00EB6E26" w:rsidRPr="00EB6E26" w:rsidRDefault="00EB6E26" w:rsidP="00EB6E26">
            <w:pPr>
              <w:jc w:val="center"/>
              <w:rPr>
                <w:lang w:val="lt-LT"/>
              </w:rPr>
            </w:pPr>
            <w:r w:rsidRPr="00EB6E26">
              <w:rPr>
                <w:lang w:val="lt-LT"/>
              </w:rPr>
              <w:t>Dūkštų g.30</w:t>
            </w:r>
          </w:p>
        </w:tc>
      </w:tr>
      <w:tr w:rsidR="00EB6E26" w:rsidRPr="00EB6E26" w14:paraId="41A448F6" w14:textId="77777777" w:rsidTr="0017292D">
        <w:tc>
          <w:tcPr>
            <w:tcW w:w="846" w:type="dxa"/>
          </w:tcPr>
          <w:p w14:paraId="397B1B99" w14:textId="77777777" w:rsidR="00EB6E26" w:rsidRPr="00EB6E26" w:rsidRDefault="00EB6E26" w:rsidP="00EB6E26">
            <w:pPr>
              <w:numPr>
                <w:ilvl w:val="0"/>
                <w:numId w:val="14"/>
              </w:numPr>
              <w:contextualSpacing/>
              <w:jc w:val="center"/>
              <w:rPr>
                <w:bCs/>
                <w:lang w:val="lt-LT"/>
              </w:rPr>
            </w:pPr>
          </w:p>
        </w:tc>
        <w:tc>
          <w:tcPr>
            <w:tcW w:w="5572" w:type="dxa"/>
          </w:tcPr>
          <w:p w14:paraId="42DE8676" w14:textId="77777777" w:rsidR="00EB6E26" w:rsidRPr="00EB6E26" w:rsidRDefault="00EB6E26" w:rsidP="00EB6E26">
            <w:pPr>
              <w:jc w:val="center"/>
              <w:rPr>
                <w:lang w:val="lt-LT"/>
              </w:rPr>
            </w:pPr>
            <w:r w:rsidRPr="00EB6E26">
              <w:rPr>
                <w:lang w:val="lt-LT"/>
              </w:rPr>
              <w:t>Vilniaus Maironio progimnazija</w:t>
            </w:r>
          </w:p>
        </w:tc>
        <w:tc>
          <w:tcPr>
            <w:tcW w:w="3210" w:type="dxa"/>
          </w:tcPr>
          <w:p w14:paraId="6DD93A73" w14:textId="77777777" w:rsidR="00EB6E26" w:rsidRPr="00EB6E26" w:rsidRDefault="00EB6E26" w:rsidP="00EB6E26">
            <w:pPr>
              <w:jc w:val="center"/>
              <w:rPr>
                <w:lang w:val="lt-LT"/>
              </w:rPr>
            </w:pPr>
            <w:r w:rsidRPr="00EB6E26">
              <w:rPr>
                <w:lang w:val="lt-LT"/>
              </w:rPr>
              <w:t>Čiobiškio g. 1</w:t>
            </w:r>
          </w:p>
        </w:tc>
      </w:tr>
      <w:tr w:rsidR="00EB6E26" w:rsidRPr="00EB6E26" w14:paraId="5B9F97E4" w14:textId="77777777" w:rsidTr="0017292D">
        <w:tc>
          <w:tcPr>
            <w:tcW w:w="846" w:type="dxa"/>
          </w:tcPr>
          <w:p w14:paraId="568FD085" w14:textId="77777777" w:rsidR="00EB6E26" w:rsidRPr="00EB6E26" w:rsidRDefault="00EB6E26" w:rsidP="00EB6E26">
            <w:pPr>
              <w:numPr>
                <w:ilvl w:val="0"/>
                <w:numId w:val="14"/>
              </w:numPr>
              <w:contextualSpacing/>
              <w:jc w:val="center"/>
              <w:rPr>
                <w:bCs/>
                <w:lang w:val="lt-LT"/>
              </w:rPr>
            </w:pPr>
          </w:p>
        </w:tc>
        <w:tc>
          <w:tcPr>
            <w:tcW w:w="5572" w:type="dxa"/>
          </w:tcPr>
          <w:p w14:paraId="663F5F46" w14:textId="77777777" w:rsidR="00EB6E26" w:rsidRPr="00EB6E26" w:rsidRDefault="00EB6E26" w:rsidP="00EB6E26">
            <w:pPr>
              <w:jc w:val="center"/>
              <w:rPr>
                <w:lang w:val="lt-LT"/>
              </w:rPr>
            </w:pPr>
            <w:r w:rsidRPr="00EB6E26">
              <w:rPr>
                <w:lang w:val="lt-LT"/>
              </w:rPr>
              <w:t xml:space="preserve">Vilniaus </w:t>
            </w:r>
            <w:r w:rsidRPr="00EB6E26">
              <w:rPr>
                <w:bCs/>
                <w:lang w:val="lt-LT"/>
              </w:rPr>
              <w:t>Žygimanto Augusto pagrindinė mokykla</w:t>
            </w:r>
          </w:p>
        </w:tc>
        <w:tc>
          <w:tcPr>
            <w:tcW w:w="3210" w:type="dxa"/>
          </w:tcPr>
          <w:p w14:paraId="2836DBEB" w14:textId="77777777" w:rsidR="00EB6E26" w:rsidRPr="00EB6E26" w:rsidRDefault="00EB6E26" w:rsidP="00EB6E26">
            <w:pPr>
              <w:jc w:val="center"/>
              <w:rPr>
                <w:lang w:val="lt-LT"/>
              </w:rPr>
            </w:pPr>
            <w:r w:rsidRPr="00EB6E26">
              <w:rPr>
                <w:lang w:val="lt-LT"/>
              </w:rPr>
              <w:t>Šeškinės g. 25</w:t>
            </w:r>
          </w:p>
        </w:tc>
      </w:tr>
      <w:tr w:rsidR="00EB6E26" w:rsidRPr="00EB6E26" w14:paraId="791E72D2" w14:textId="77777777" w:rsidTr="0017292D">
        <w:tc>
          <w:tcPr>
            <w:tcW w:w="846" w:type="dxa"/>
          </w:tcPr>
          <w:p w14:paraId="1492F7A6" w14:textId="77777777" w:rsidR="00EB6E26" w:rsidRPr="00EB6E26" w:rsidRDefault="00EB6E26" w:rsidP="00EB6E26">
            <w:pPr>
              <w:numPr>
                <w:ilvl w:val="0"/>
                <w:numId w:val="14"/>
              </w:numPr>
              <w:contextualSpacing/>
              <w:jc w:val="center"/>
              <w:rPr>
                <w:bCs/>
                <w:lang w:val="lt-LT"/>
              </w:rPr>
            </w:pPr>
          </w:p>
        </w:tc>
        <w:tc>
          <w:tcPr>
            <w:tcW w:w="5572" w:type="dxa"/>
          </w:tcPr>
          <w:p w14:paraId="65334B68" w14:textId="77777777" w:rsidR="00EB6E26" w:rsidRPr="00EB6E26" w:rsidRDefault="00EB6E26" w:rsidP="00EB6E26">
            <w:pPr>
              <w:jc w:val="center"/>
              <w:rPr>
                <w:lang w:val="lt-LT"/>
              </w:rPr>
            </w:pPr>
            <w:r w:rsidRPr="00EB6E26">
              <w:rPr>
                <w:lang w:val="lt-LT"/>
              </w:rPr>
              <w:t>Vilniaus lopšelis-darželis „Gelvonėlis“</w:t>
            </w:r>
          </w:p>
        </w:tc>
        <w:tc>
          <w:tcPr>
            <w:tcW w:w="3210" w:type="dxa"/>
          </w:tcPr>
          <w:p w14:paraId="7BE0C625" w14:textId="77777777" w:rsidR="00EB6E26" w:rsidRPr="00EB6E26" w:rsidRDefault="00EB6E26" w:rsidP="00EB6E26">
            <w:pPr>
              <w:jc w:val="center"/>
              <w:rPr>
                <w:lang w:val="lt-LT"/>
              </w:rPr>
            </w:pPr>
            <w:r w:rsidRPr="00EB6E26">
              <w:rPr>
                <w:lang w:val="lt-LT"/>
              </w:rPr>
              <w:t>Gelvonų g. 1</w:t>
            </w:r>
          </w:p>
        </w:tc>
      </w:tr>
      <w:tr w:rsidR="00EB6E26" w:rsidRPr="00EB6E26" w14:paraId="5760DCB7" w14:textId="77777777" w:rsidTr="0017292D">
        <w:tc>
          <w:tcPr>
            <w:tcW w:w="846" w:type="dxa"/>
          </w:tcPr>
          <w:p w14:paraId="2027EC62" w14:textId="77777777" w:rsidR="00EB6E26" w:rsidRPr="00EB6E26" w:rsidRDefault="00EB6E26" w:rsidP="00EB6E26">
            <w:pPr>
              <w:numPr>
                <w:ilvl w:val="0"/>
                <w:numId w:val="14"/>
              </w:numPr>
              <w:contextualSpacing/>
              <w:jc w:val="center"/>
              <w:rPr>
                <w:bCs/>
                <w:lang w:val="lt-LT"/>
              </w:rPr>
            </w:pPr>
          </w:p>
        </w:tc>
        <w:tc>
          <w:tcPr>
            <w:tcW w:w="5572" w:type="dxa"/>
          </w:tcPr>
          <w:p w14:paraId="36A43C73" w14:textId="77777777" w:rsidR="00EB6E26" w:rsidRPr="00EB6E26" w:rsidRDefault="00EB6E26" w:rsidP="00EB6E26">
            <w:pPr>
              <w:jc w:val="center"/>
              <w:rPr>
                <w:lang w:val="lt-LT"/>
              </w:rPr>
            </w:pPr>
            <w:r w:rsidRPr="00EB6E26">
              <w:rPr>
                <w:lang w:val="lt-LT"/>
              </w:rPr>
              <w:t xml:space="preserve">Vilniaus </w:t>
            </w:r>
            <w:r w:rsidRPr="00EB6E26">
              <w:rPr>
                <w:bCs/>
                <w:lang w:val="lt-LT"/>
              </w:rPr>
              <w:t>Senvagės gimnazija</w:t>
            </w:r>
          </w:p>
        </w:tc>
        <w:tc>
          <w:tcPr>
            <w:tcW w:w="3210" w:type="dxa"/>
          </w:tcPr>
          <w:p w14:paraId="55AFE13E" w14:textId="77777777" w:rsidR="00EB6E26" w:rsidRPr="00EB6E26" w:rsidRDefault="00EB6E26" w:rsidP="00EB6E26">
            <w:pPr>
              <w:jc w:val="center"/>
              <w:rPr>
                <w:lang w:val="lt-LT"/>
              </w:rPr>
            </w:pPr>
            <w:r w:rsidRPr="00EB6E26">
              <w:rPr>
                <w:lang w:val="lt-LT"/>
              </w:rPr>
              <w:t>Širvintų g. 80</w:t>
            </w:r>
          </w:p>
        </w:tc>
      </w:tr>
      <w:tr w:rsidR="00EB6E26" w:rsidRPr="00EB6E26" w14:paraId="68448DBE" w14:textId="77777777" w:rsidTr="0017292D">
        <w:tc>
          <w:tcPr>
            <w:tcW w:w="846" w:type="dxa"/>
          </w:tcPr>
          <w:p w14:paraId="3A00467A" w14:textId="77777777" w:rsidR="00EB6E26" w:rsidRPr="00EB6E26" w:rsidRDefault="00EB6E26" w:rsidP="00EB6E26">
            <w:pPr>
              <w:numPr>
                <w:ilvl w:val="0"/>
                <w:numId w:val="14"/>
              </w:numPr>
              <w:contextualSpacing/>
              <w:jc w:val="center"/>
              <w:rPr>
                <w:bCs/>
                <w:lang w:val="lt-LT"/>
              </w:rPr>
            </w:pPr>
          </w:p>
        </w:tc>
        <w:tc>
          <w:tcPr>
            <w:tcW w:w="5572" w:type="dxa"/>
          </w:tcPr>
          <w:p w14:paraId="379C82AC" w14:textId="77777777" w:rsidR="00EB6E26" w:rsidRPr="00EB6E26" w:rsidRDefault="00EB6E26" w:rsidP="00EB6E26">
            <w:pPr>
              <w:jc w:val="center"/>
              <w:rPr>
                <w:lang w:val="lt-LT"/>
              </w:rPr>
            </w:pPr>
            <w:r w:rsidRPr="00EB6E26">
              <w:rPr>
                <w:lang w:val="lt-LT"/>
              </w:rPr>
              <w:t>Vilniaus „</w:t>
            </w:r>
            <w:r w:rsidRPr="00EB6E26">
              <w:rPr>
                <w:bCs/>
                <w:lang w:val="lt-LT"/>
              </w:rPr>
              <w:t>Santaros</w:t>
            </w:r>
            <w:r w:rsidRPr="00EB6E26">
              <w:rPr>
                <w:lang w:val="lt-LT"/>
              </w:rPr>
              <w:t>“ gimnazija</w:t>
            </w:r>
          </w:p>
        </w:tc>
        <w:tc>
          <w:tcPr>
            <w:tcW w:w="3210" w:type="dxa"/>
          </w:tcPr>
          <w:p w14:paraId="0A4DDDD9" w14:textId="77777777" w:rsidR="00EB6E26" w:rsidRPr="00EB6E26" w:rsidRDefault="00EB6E26" w:rsidP="00EB6E26">
            <w:pPr>
              <w:jc w:val="center"/>
              <w:rPr>
                <w:lang w:val="lt-LT"/>
              </w:rPr>
            </w:pPr>
            <w:r w:rsidRPr="00EB6E26">
              <w:rPr>
                <w:lang w:val="lt-LT"/>
              </w:rPr>
              <w:t>A. Juozapavičiaus g. 12</w:t>
            </w:r>
          </w:p>
        </w:tc>
      </w:tr>
      <w:tr w:rsidR="00EB6E26" w:rsidRPr="00EB6E26" w14:paraId="55F45072" w14:textId="77777777" w:rsidTr="0017292D">
        <w:tc>
          <w:tcPr>
            <w:tcW w:w="846" w:type="dxa"/>
          </w:tcPr>
          <w:p w14:paraId="28FEAFE8" w14:textId="77777777" w:rsidR="00EB6E26" w:rsidRPr="00EB6E26" w:rsidRDefault="00EB6E26" w:rsidP="00EB6E26">
            <w:pPr>
              <w:numPr>
                <w:ilvl w:val="0"/>
                <w:numId w:val="14"/>
              </w:numPr>
              <w:contextualSpacing/>
              <w:jc w:val="center"/>
              <w:rPr>
                <w:bCs/>
                <w:lang w:val="lt-LT"/>
              </w:rPr>
            </w:pPr>
          </w:p>
        </w:tc>
        <w:tc>
          <w:tcPr>
            <w:tcW w:w="5572" w:type="dxa"/>
          </w:tcPr>
          <w:p w14:paraId="4DAF10C0" w14:textId="77777777" w:rsidR="00EB6E26" w:rsidRPr="00EB6E26" w:rsidRDefault="00EB6E26" w:rsidP="00EB6E26">
            <w:pPr>
              <w:jc w:val="center"/>
              <w:rPr>
                <w:lang w:val="lt-LT"/>
              </w:rPr>
            </w:pPr>
            <w:r w:rsidRPr="00EB6E26">
              <w:rPr>
                <w:lang w:val="lt-LT"/>
              </w:rPr>
              <w:t>Vilniaus Verkių mokykla-daugiafunkcis centras</w:t>
            </w:r>
          </w:p>
        </w:tc>
        <w:tc>
          <w:tcPr>
            <w:tcW w:w="3210" w:type="dxa"/>
          </w:tcPr>
          <w:p w14:paraId="50227BCD" w14:textId="77777777" w:rsidR="00EB6E26" w:rsidRPr="00EB6E26" w:rsidRDefault="00EB6E26" w:rsidP="00EB6E26">
            <w:pPr>
              <w:jc w:val="center"/>
              <w:rPr>
                <w:lang w:val="lt-LT"/>
              </w:rPr>
            </w:pPr>
            <w:r w:rsidRPr="00EB6E26">
              <w:rPr>
                <w:lang w:val="lt-LT"/>
              </w:rPr>
              <w:t>Verkių g. 62</w:t>
            </w:r>
          </w:p>
        </w:tc>
      </w:tr>
      <w:tr w:rsidR="00EB6E26" w:rsidRPr="00EB6E26" w14:paraId="1FEEC1B3" w14:textId="77777777" w:rsidTr="0017292D">
        <w:tc>
          <w:tcPr>
            <w:tcW w:w="846" w:type="dxa"/>
          </w:tcPr>
          <w:p w14:paraId="18BF119D" w14:textId="77777777" w:rsidR="00EB6E26" w:rsidRPr="00EB6E26" w:rsidRDefault="00EB6E26" w:rsidP="00EB6E26">
            <w:pPr>
              <w:numPr>
                <w:ilvl w:val="0"/>
                <w:numId w:val="14"/>
              </w:numPr>
              <w:contextualSpacing/>
              <w:jc w:val="center"/>
              <w:rPr>
                <w:bCs/>
                <w:lang w:val="lt-LT"/>
              </w:rPr>
            </w:pPr>
          </w:p>
        </w:tc>
        <w:tc>
          <w:tcPr>
            <w:tcW w:w="5572" w:type="dxa"/>
          </w:tcPr>
          <w:p w14:paraId="75137299" w14:textId="77777777" w:rsidR="00EB6E26" w:rsidRPr="00EB6E26" w:rsidRDefault="00EB6E26" w:rsidP="00EB6E26">
            <w:pPr>
              <w:jc w:val="center"/>
              <w:rPr>
                <w:lang w:val="lt-LT"/>
              </w:rPr>
            </w:pPr>
            <w:r w:rsidRPr="00EB6E26">
              <w:rPr>
                <w:lang w:val="lt-LT"/>
              </w:rPr>
              <w:t>Vilniaus l</w:t>
            </w:r>
            <w:r w:rsidRPr="00EB6E26">
              <w:rPr>
                <w:bCs/>
                <w:lang w:val="lt-LT"/>
              </w:rPr>
              <w:t>opšelis</w:t>
            </w:r>
            <w:r w:rsidRPr="00EB6E26">
              <w:rPr>
                <w:lang w:val="lt-LT"/>
              </w:rPr>
              <w:t>-</w:t>
            </w:r>
            <w:r w:rsidRPr="00EB6E26">
              <w:rPr>
                <w:bCs/>
                <w:lang w:val="lt-LT"/>
              </w:rPr>
              <w:t>darželis</w:t>
            </w:r>
            <w:r w:rsidRPr="00EB6E26">
              <w:rPr>
                <w:lang w:val="lt-LT"/>
              </w:rPr>
              <w:t xml:space="preserve"> „Bangelė“</w:t>
            </w:r>
          </w:p>
        </w:tc>
        <w:tc>
          <w:tcPr>
            <w:tcW w:w="3210" w:type="dxa"/>
          </w:tcPr>
          <w:p w14:paraId="06204B20" w14:textId="77777777" w:rsidR="00EB6E26" w:rsidRPr="00EB6E26" w:rsidRDefault="00EB6E26" w:rsidP="00EB6E26">
            <w:pPr>
              <w:jc w:val="center"/>
              <w:rPr>
                <w:lang w:val="lt-LT"/>
              </w:rPr>
            </w:pPr>
            <w:r w:rsidRPr="00EB6E26">
              <w:rPr>
                <w:lang w:val="lt-LT"/>
              </w:rPr>
              <w:t>Žemaitės g. 3</w:t>
            </w:r>
          </w:p>
        </w:tc>
      </w:tr>
      <w:tr w:rsidR="00EB6E26" w:rsidRPr="00EB6E26" w14:paraId="3F2259A3" w14:textId="77777777" w:rsidTr="0017292D">
        <w:tc>
          <w:tcPr>
            <w:tcW w:w="846" w:type="dxa"/>
          </w:tcPr>
          <w:p w14:paraId="2589B6E9" w14:textId="77777777" w:rsidR="00EB6E26" w:rsidRPr="00EB6E26" w:rsidRDefault="00EB6E26" w:rsidP="00EB6E26">
            <w:pPr>
              <w:numPr>
                <w:ilvl w:val="0"/>
                <w:numId w:val="14"/>
              </w:numPr>
              <w:contextualSpacing/>
              <w:jc w:val="center"/>
              <w:rPr>
                <w:bCs/>
                <w:lang w:val="lt-LT"/>
              </w:rPr>
            </w:pPr>
          </w:p>
        </w:tc>
        <w:tc>
          <w:tcPr>
            <w:tcW w:w="5572" w:type="dxa"/>
          </w:tcPr>
          <w:p w14:paraId="2F3ADC0B" w14:textId="77777777" w:rsidR="00EB6E26" w:rsidRPr="00EB6E26" w:rsidRDefault="00EB6E26" w:rsidP="00EB6E26">
            <w:pPr>
              <w:jc w:val="center"/>
              <w:rPr>
                <w:lang w:val="lt-LT"/>
              </w:rPr>
            </w:pPr>
            <w:r w:rsidRPr="00EB6E26">
              <w:rPr>
                <w:bCs/>
                <w:lang w:val="lt-LT"/>
              </w:rPr>
              <w:t xml:space="preserve">Vilniaus Emilijos </w:t>
            </w:r>
            <w:proofErr w:type="spellStart"/>
            <w:r w:rsidRPr="00EB6E26">
              <w:rPr>
                <w:bCs/>
                <w:lang w:val="lt-LT"/>
              </w:rPr>
              <w:t>Pliaterytės</w:t>
            </w:r>
            <w:proofErr w:type="spellEnd"/>
            <w:r w:rsidRPr="00EB6E26">
              <w:rPr>
                <w:bCs/>
                <w:lang w:val="lt-LT"/>
              </w:rPr>
              <w:t xml:space="preserve"> progimnazija</w:t>
            </w:r>
          </w:p>
        </w:tc>
        <w:tc>
          <w:tcPr>
            <w:tcW w:w="3210" w:type="dxa"/>
          </w:tcPr>
          <w:p w14:paraId="00184BD8" w14:textId="77777777" w:rsidR="00EB6E26" w:rsidRPr="00EB6E26" w:rsidRDefault="00EB6E26" w:rsidP="00EB6E26">
            <w:pPr>
              <w:jc w:val="center"/>
              <w:rPr>
                <w:lang w:val="lt-LT"/>
              </w:rPr>
            </w:pPr>
            <w:r w:rsidRPr="00EB6E26">
              <w:rPr>
                <w:lang w:val="lt-LT"/>
              </w:rPr>
              <w:t>Žirmūnų g. 119</w:t>
            </w:r>
          </w:p>
        </w:tc>
      </w:tr>
      <w:tr w:rsidR="00EB6E26" w:rsidRPr="00EB6E26" w14:paraId="281AA12D" w14:textId="77777777" w:rsidTr="0017292D">
        <w:tc>
          <w:tcPr>
            <w:tcW w:w="846" w:type="dxa"/>
          </w:tcPr>
          <w:p w14:paraId="23D59696" w14:textId="77777777" w:rsidR="00EB6E26" w:rsidRPr="00EB6E26" w:rsidRDefault="00EB6E26" w:rsidP="00EB6E26">
            <w:pPr>
              <w:numPr>
                <w:ilvl w:val="0"/>
                <w:numId w:val="14"/>
              </w:numPr>
              <w:contextualSpacing/>
              <w:jc w:val="center"/>
              <w:rPr>
                <w:bCs/>
                <w:lang w:val="lt-LT"/>
              </w:rPr>
            </w:pPr>
          </w:p>
        </w:tc>
        <w:tc>
          <w:tcPr>
            <w:tcW w:w="5572" w:type="dxa"/>
          </w:tcPr>
          <w:p w14:paraId="53FECDD6" w14:textId="77777777" w:rsidR="00EB6E26" w:rsidRPr="00EB6E26" w:rsidRDefault="00EB6E26" w:rsidP="00EB6E26">
            <w:pPr>
              <w:jc w:val="center"/>
              <w:rPr>
                <w:bCs/>
                <w:lang w:val="lt-LT"/>
              </w:rPr>
            </w:pPr>
            <w:r w:rsidRPr="00EB6E26">
              <w:rPr>
                <w:bCs/>
                <w:lang w:val="lt-LT"/>
              </w:rPr>
              <w:t>Vilniaus Prano Mašioto pradinė mokykla</w:t>
            </w:r>
          </w:p>
        </w:tc>
        <w:tc>
          <w:tcPr>
            <w:tcW w:w="3210" w:type="dxa"/>
          </w:tcPr>
          <w:p w14:paraId="712B604F" w14:textId="77777777" w:rsidR="00EB6E26" w:rsidRPr="00EB6E26" w:rsidRDefault="00EB6E26" w:rsidP="00EB6E26">
            <w:pPr>
              <w:jc w:val="center"/>
              <w:rPr>
                <w:lang w:val="lt-LT"/>
              </w:rPr>
            </w:pPr>
            <w:r w:rsidRPr="00EB6E26">
              <w:rPr>
                <w:lang w:val="lt-LT"/>
              </w:rPr>
              <w:t>Žirmūnų g. 53</w:t>
            </w:r>
          </w:p>
        </w:tc>
      </w:tr>
      <w:tr w:rsidR="00EB6E26" w:rsidRPr="00EB6E26" w14:paraId="1732E97C" w14:textId="77777777" w:rsidTr="0017292D">
        <w:tc>
          <w:tcPr>
            <w:tcW w:w="846" w:type="dxa"/>
          </w:tcPr>
          <w:p w14:paraId="20A5F32C" w14:textId="77777777" w:rsidR="00EB6E26" w:rsidRPr="00EB6E26" w:rsidRDefault="00EB6E26" w:rsidP="00EB6E26">
            <w:pPr>
              <w:numPr>
                <w:ilvl w:val="0"/>
                <w:numId w:val="14"/>
              </w:numPr>
              <w:contextualSpacing/>
              <w:jc w:val="center"/>
              <w:rPr>
                <w:bCs/>
                <w:lang w:val="lt-LT"/>
              </w:rPr>
            </w:pPr>
          </w:p>
        </w:tc>
        <w:tc>
          <w:tcPr>
            <w:tcW w:w="5572" w:type="dxa"/>
          </w:tcPr>
          <w:p w14:paraId="196E9ED3" w14:textId="77777777" w:rsidR="00EB6E26" w:rsidRPr="00EB6E26" w:rsidRDefault="00EB6E26" w:rsidP="00EB6E26">
            <w:pPr>
              <w:jc w:val="center"/>
              <w:rPr>
                <w:bCs/>
                <w:lang w:val="lt-LT"/>
              </w:rPr>
            </w:pPr>
            <w:r w:rsidRPr="00EB6E26">
              <w:rPr>
                <w:lang w:val="lt-LT"/>
              </w:rPr>
              <w:t>Vilniaus Jono Basanavičiaus progimnazija</w:t>
            </w:r>
          </w:p>
        </w:tc>
        <w:tc>
          <w:tcPr>
            <w:tcW w:w="3210" w:type="dxa"/>
          </w:tcPr>
          <w:p w14:paraId="43CFD533" w14:textId="77777777" w:rsidR="00EB6E26" w:rsidRPr="00EB6E26" w:rsidRDefault="00EB6E26" w:rsidP="00EB6E26">
            <w:pPr>
              <w:jc w:val="center"/>
              <w:rPr>
                <w:lang w:val="lt-LT"/>
              </w:rPr>
            </w:pPr>
            <w:r w:rsidRPr="00EB6E26">
              <w:rPr>
                <w:lang w:val="lt-LT"/>
              </w:rPr>
              <w:t>S. Konarskio g. 27</w:t>
            </w:r>
          </w:p>
        </w:tc>
      </w:tr>
      <w:tr w:rsidR="00EB6E26" w:rsidRPr="00EB6E26" w14:paraId="724D0F40" w14:textId="77777777" w:rsidTr="0017292D">
        <w:tc>
          <w:tcPr>
            <w:tcW w:w="846" w:type="dxa"/>
          </w:tcPr>
          <w:p w14:paraId="1733F95D" w14:textId="77777777" w:rsidR="00EB6E26" w:rsidRPr="00EB6E26" w:rsidRDefault="00EB6E26" w:rsidP="00EB6E26">
            <w:pPr>
              <w:numPr>
                <w:ilvl w:val="0"/>
                <w:numId w:val="14"/>
              </w:numPr>
              <w:contextualSpacing/>
              <w:jc w:val="center"/>
              <w:rPr>
                <w:bCs/>
                <w:lang w:val="lt-LT"/>
              </w:rPr>
            </w:pPr>
          </w:p>
        </w:tc>
        <w:tc>
          <w:tcPr>
            <w:tcW w:w="5572" w:type="dxa"/>
          </w:tcPr>
          <w:p w14:paraId="3FF22AEB" w14:textId="77777777" w:rsidR="00EB6E26" w:rsidRPr="00EB6E26" w:rsidRDefault="00EB6E26" w:rsidP="00EB6E26">
            <w:pPr>
              <w:jc w:val="center"/>
              <w:rPr>
                <w:lang w:val="lt-LT"/>
              </w:rPr>
            </w:pPr>
            <w:r w:rsidRPr="00EB6E26">
              <w:rPr>
                <w:lang w:val="lt-LT"/>
              </w:rPr>
              <w:t>Vilniaus lopšelis-darželis „Giliukas“</w:t>
            </w:r>
          </w:p>
        </w:tc>
        <w:tc>
          <w:tcPr>
            <w:tcW w:w="3210" w:type="dxa"/>
          </w:tcPr>
          <w:p w14:paraId="486553CF" w14:textId="77777777" w:rsidR="00EB6E26" w:rsidRPr="00EB6E26" w:rsidRDefault="00EB6E26" w:rsidP="00EB6E26">
            <w:pPr>
              <w:jc w:val="center"/>
              <w:rPr>
                <w:lang w:val="lt-LT"/>
              </w:rPr>
            </w:pPr>
            <w:r w:rsidRPr="00EB6E26">
              <w:rPr>
                <w:lang w:val="lt-LT"/>
              </w:rPr>
              <w:t>Minties g. 1</w:t>
            </w:r>
          </w:p>
        </w:tc>
      </w:tr>
      <w:tr w:rsidR="00EB6E26" w:rsidRPr="00EB6E26" w14:paraId="42722724" w14:textId="77777777" w:rsidTr="0017292D">
        <w:tc>
          <w:tcPr>
            <w:tcW w:w="846" w:type="dxa"/>
          </w:tcPr>
          <w:p w14:paraId="114F0F67" w14:textId="77777777" w:rsidR="00EB6E26" w:rsidRPr="00EB6E26" w:rsidRDefault="00EB6E26" w:rsidP="00EB6E26">
            <w:pPr>
              <w:numPr>
                <w:ilvl w:val="0"/>
                <w:numId w:val="14"/>
              </w:numPr>
              <w:contextualSpacing/>
              <w:jc w:val="center"/>
              <w:rPr>
                <w:bCs/>
                <w:lang w:val="lt-LT"/>
              </w:rPr>
            </w:pPr>
          </w:p>
        </w:tc>
        <w:tc>
          <w:tcPr>
            <w:tcW w:w="5572" w:type="dxa"/>
          </w:tcPr>
          <w:p w14:paraId="210E8D5B" w14:textId="77777777" w:rsidR="00EB6E26" w:rsidRPr="00EB6E26" w:rsidRDefault="00EB6E26" w:rsidP="00EB6E26">
            <w:pPr>
              <w:jc w:val="center"/>
              <w:rPr>
                <w:lang w:val="lt-LT"/>
              </w:rPr>
            </w:pPr>
            <w:r w:rsidRPr="00EB6E26">
              <w:rPr>
                <w:lang w:val="lt-LT"/>
              </w:rPr>
              <w:t>Vilniaus Joachimo Lelevelio inžinerijos gimnazija</w:t>
            </w:r>
          </w:p>
        </w:tc>
        <w:tc>
          <w:tcPr>
            <w:tcW w:w="3210" w:type="dxa"/>
          </w:tcPr>
          <w:p w14:paraId="4651929B" w14:textId="77777777" w:rsidR="00EB6E26" w:rsidRPr="00EB6E26" w:rsidRDefault="00EB6E26" w:rsidP="00EB6E26">
            <w:pPr>
              <w:jc w:val="center"/>
              <w:rPr>
                <w:lang w:val="lt-LT"/>
              </w:rPr>
            </w:pPr>
            <w:r w:rsidRPr="00EB6E26">
              <w:rPr>
                <w:lang w:val="lt-LT"/>
              </w:rPr>
              <w:t>Minties g. 3</w:t>
            </w:r>
          </w:p>
        </w:tc>
      </w:tr>
      <w:tr w:rsidR="00EB6E26" w:rsidRPr="00EB6E26" w14:paraId="4CC52A00" w14:textId="77777777" w:rsidTr="0017292D">
        <w:tc>
          <w:tcPr>
            <w:tcW w:w="846" w:type="dxa"/>
          </w:tcPr>
          <w:p w14:paraId="305459F5" w14:textId="77777777" w:rsidR="00EB6E26" w:rsidRPr="00EB6E26" w:rsidRDefault="00EB6E26" w:rsidP="00EB6E26">
            <w:pPr>
              <w:numPr>
                <w:ilvl w:val="0"/>
                <w:numId w:val="14"/>
              </w:numPr>
              <w:contextualSpacing/>
              <w:jc w:val="center"/>
              <w:rPr>
                <w:bCs/>
                <w:lang w:val="lt-LT"/>
              </w:rPr>
            </w:pPr>
          </w:p>
        </w:tc>
        <w:tc>
          <w:tcPr>
            <w:tcW w:w="5572" w:type="dxa"/>
          </w:tcPr>
          <w:p w14:paraId="2F0BE997" w14:textId="77777777" w:rsidR="00EB6E26" w:rsidRPr="00EB6E26" w:rsidRDefault="00EB6E26" w:rsidP="00EB6E26">
            <w:pPr>
              <w:jc w:val="center"/>
              <w:rPr>
                <w:lang w:val="lt-LT"/>
              </w:rPr>
            </w:pPr>
            <w:r w:rsidRPr="00EB6E26">
              <w:rPr>
                <w:lang w:val="lt-LT"/>
              </w:rPr>
              <w:t xml:space="preserve">Vilniaus </w:t>
            </w:r>
            <w:proofErr w:type="spellStart"/>
            <w:r w:rsidRPr="00EB6E26">
              <w:rPr>
                <w:lang w:val="lt-LT"/>
              </w:rPr>
              <w:t>Vladislavo</w:t>
            </w:r>
            <w:proofErr w:type="spellEnd"/>
            <w:r w:rsidRPr="00EB6E26">
              <w:rPr>
                <w:lang w:val="lt-LT"/>
              </w:rPr>
              <w:t xml:space="preserve"> Sirokomlės vidurinė mokykla</w:t>
            </w:r>
          </w:p>
        </w:tc>
        <w:tc>
          <w:tcPr>
            <w:tcW w:w="3210" w:type="dxa"/>
          </w:tcPr>
          <w:p w14:paraId="770D1AAC" w14:textId="77777777" w:rsidR="00EB6E26" w:rsidRPr="00EB6E26" w:rsidRDefault="00EB6E26" w:rsidP="00EB6E26">
            <w:pPr>
              <w:jc w:val="center"/>
              <w:rPr>
                <w:lang w:val="lt-LT"/>
              </w:rPr>
            </w:pPr>
            <w:r w:rsidRPr="00EB6E26">
              <w:rPr>
                <w:lang w:val="lt-LT"/>
              </w:rPr>
              <w:t>Linkmenų g. 8</w:t>
            </w:r>
          </w:p>
        </w:tc>
      </w:tr>
      <w:tr w:rsidR="00EB6E26" w:rsidRPr="00EB6E26" w14:paraId="04F1CC5E" w14:textId="77777777" w:rsidTr="0017292D">
        <w:tc>
          <w:tcPr>
            <w:tcW w:w="9628" w:type="dxa"/>
            <w:gridSpan w:val="3"/>
          </w:tcPr>
          <w:p w14:paraId="42E92308" w14:textId="77777777" w:rsidR="00EB6E26" w:rsidRPr="00EB6E26" w:rsidRDefault="00EB6E26" w:rsidP="00EB6E26">
            <w:pPr>
              <w:jc w:val="center"/>
              <w:rPr>
                <w:b/>
                <w:bCs/>
                <w:lang w:val="lt-LT"/>
              </w:rPr>
            </w:pPr>
            <w:r w:rsidRPr="00EB6E26">
              <w:rPr>
                <w:b/>
                <w:bCs/>
                <w:lang w:val="lt-LT"/>
              </w:rPr>
              <w:t>Priėmimo punktai</w:t>
            </w:r>
          </w:p>
        </w:tc>
      </w:tr>
      <w:tr w:rsidR="00EB6E26" w:rsidRPr="00EB6E26" w14:paraId="2917B611" w14:textId="77777777" w:rsidTr="0017292D">
        <w:tc>
          <w:tcPr>
            <w:tcW w:w="846" w:type="dxa"/>
          </w:tcPr>
          <w:p w14:paraId="4B39D930" w14:textId="77777777" w:rsidR="00EB6E26" w:rsidRPr="00EB6E26" w:rsidRDefault="00EB6E26" w:rsidP="00EB6E26">
            <w:pPr>
              <w:numPr>
                <w:ilvl w:val="0"/>
                <w:numId w:val="15"/>
              </w:numPr>
              <w:contextualSpacing/>
              <w:jc w:val="center"/>
              <w:rPr>
                <w:bCs/>
                <w:lang w:val="lt-LT"/>
              </w:rPr>
            </w:pPr>
          </w:p>
        </w:tc>
        <w:tc>
          <w:tcPr>
            <w:tcW w:w="5572" w:type="dxa"/>
          </w:tcPr>
          <w:p w14:paraId="054DD245" w14:textId="77777777" w:rsidR="00EB6E26" w:rsidRPr="00EB6E26" w:rsidRDefault="00EB6E26" w:rsidP="00EB6E26">
            <w:pPr>
              <w:jc w:val="center"/>
              <w:rPr>
                <w:lang w:val="lt-LT"/>
              </w:rPr>
            </w:pPr>
            <w:r w:rsidRPr="00EB6E26">
              <w:rPr>
                <w:color w:val="000000" w:themeColor="text1"/>
                <w:lang w:val="lt-LT"/>
              </w:rPr>
              <w:t>Vilniaus Baltupių progimnazija</w:t>
            </w:r>
          </w:p>
        </w:tc>
        <w:tc>
          <w:tcPr>
            <w:tcW w:w="3210" w:type="dxa"/>
          </w:tcPr>
          <w:p w14:paraId="15884DA7" w14:textId="77777777" w:rsidR="00EB6E26" w:rsidRPr="00EB6E26" w:rsidRDefault="00EB6E26" w:rsidP="00EB6E26">
            <w:pPr>
              <w:jc w:val="center"/>
              <w:rPr>
                <w:lang w:val="lt-LT"/>
              </w:rPr>
            </w:pPr>
            <w:r w:rsidRPr="00EB6E26">
              <w:rPr>
                <w:color w:val="000000" w:themeColor="text1"/>
                <w:lang w:val="lt-LT"/>
              </w:rPr>
              <w:t>Didlaukio g. 23</w:t>
            </w:r>
          </w:p>
        </w:tc>
      </w:tr>
      <w:tr w:rsidR="00EB6E26" w:rsidRPr="00EB6E26" w14:paraId="2762424C" w14:textId="77777777" w:rsidTr="0017292D">
        <w:tc>
          <w:tcPr>
            <w:tcW w:w="846" w:type="dxa"/>
          </w:tcPr>
          <w:p w14:paraId="0DB07F13" w14:textId="77777777" w:rsidR="00EB6E26" w:rsidRPr="00EB6E26" w:rsidRDefault="00EB6E26" w:rsidP="00EB6E26">
            <w:pPr>
              <w:numPr>
                <w:ilvl w:val="0"/>
                <w:numId w:val="15"/>
              </w:numPr>
              <w:contextualSpacing/>
              <w:jc w:val="center"/>
              <w:rPr>
                <w:bCs/>
                <w:lang w:val="lt-LT"/>
              </w:rPr>
            </w:pPr>
          </w:p>
        </w:tc>
        <w:tc>
          <w:tcPr>
            <w:tcW w:w="5572" w:type="dxa"/>
          </w:tcPr>
          <w:p w14:paraId="4707A7A9" w14:textId="77777777" w:rsidR="00EB6E26" w:rsidRPr="00EB6E26" w:rsidRDefault="00EB6E26" w:rsidP="00EB6E26">
            <w:pPr>
              <w:jc w:val="center"/>
              <w:rPr>
                <w:lang w:val="lt-LT"/>
              </w:rPr>
            </w:pPr>
            <w:r w:rsidRPr="00EB6E26">
              <w:rPr>
                <w:color w:val="000000" w:themeColor="text1"/>
                <w:lang w:val="lt-LT"/>
              </w:rPr>
              <w:t>Vilniaus Antakalnio gimnazija</w:t>
            </w:r>
          </w:p>
        </w:tc>
        <w:tc>
          <w:tcPr>
            <w:tcW w:w="3210" w:type="dxa"/>
          </w:tcPr>
          <w:p w14:paraId="0BB7DB3C" w14:textId="77777777" w:rsidR="00EB6E26" w:rsidRPr="00EB6E26" w:rsidRDefault="00EB6E26" w:rsidP="00EB6E26">
            <w:pPr>
              <w:jc w:val="center"/>
              <w:rPr>
                <w:lang w:val="lt-LT"/>
              </w:rPr>
            </w:pPr>
            <w:r w:rsidRPr="00EB6E26">
              <w:rPr>
                <w:color w:val="000000" w:themeColor="text1"/>
                <w:lang w:val="lt-LT"/>
              </w:rPr>
              <w:t>Antakalnio g. 29</w:t>
            </w:r>
          </w:p>
        </w:tc>
      </w:tr>
      <w:tr w:rsidR="00EB6E26" w:rsidRPr="00EB6E26" w14:paraId="3E1DA8CF" w14:textId="77777777" w:rsidTr="0017292D">
        <w:tc>
          <w:tcPr>
            <w:tcW w:w="846" w:type="dxa"/>
          </w:tcPr>
          <w:p w14:paraId="7F962B9B" w14:textId="77777777" w:rsidR="00EB6E26" w:rsidRPr="00EB6E26" w:rsidRDefault="00EB6E26" w:rsidP="00EB6E26">
            <w:pPr>
              <w:numPr>
                <w:ilvl w:val="0"/>
                <w:numId w:val="15"/>
              </w:numPr>
              <w:contextualSpacing/>
              <w:jc w:val="center"/>
              <w:rPr>
                <w:bCs/>
                <w:lang w:val="lt-LT"/>
              </w:rPr>
            </w:pPr>
          </w:p>
        </w:tc>
        <w:tc>
          <w:tcPr>
            <w:tcW w:w="5572" w:type="dxa"/>
          </w:tcPr>
          <w:p w14:paraId="3F13DCE2" w14:textId="77777777" w:rsidR="00EB6E26" w:rsidRPr="00EB6E26" w:rsidRDefault="00EB6E26" w:rsidP="00EB6E26">
            <w:pPr>
              <w:jc w:val="center"/>
              <w:rPr>
                <w:lang w:val="lt-LT"/>
              </w:rPr>
            </w:pPr>
            <w:r w:rsidRPr="00EB6E26">
              <w:rPr>
                <w:color w:val="000000" w:themeColor="text1"/>
                <w:lang w:val="lt-LT"/>
              </w:rPr>
              <w:t>Vilniaus Sietuvos progimnazija</w:t>
            </w:r>
          </w:p>
        </w:tc>
        <w:tc>
          <w:tcPr>
            <w:tcW w:w="3210" w:type="dxa"/>
          </w:tcPr>
          <w:p w14:paraId="780DA270" w14:textId="77777777" w:rsidR="00EB6E26" w:rsidRPr="00EB6E26" w:rsidRDefault="00EB6E26" w:rsidP="00EB6E26">
            <w:pPr>
              <w:jc w:val="center"/>
              <w:rPr>
                <w:lang w:val="lt-LT"/>
              </w:rPr>
            </w:pPr>
            <w:r w:rsidRPr="00EB6E26">
              <w:rPr>
                <w:color w:val="000000" w:themeColor="text1"/>
                <w:lang w:val="lt-LT"/>
              </w:rPr>
              <w:t>Taikos 47</w:t>
            </w:r>
          </w:p>
        </w:tc>
      </w:tr>
      <w:tr w:rsidR="00EB6E26" w:rsidRPr="00EB6E26" w14:paraId="03CB1D66" w14:textId="77777777" w:rsidTr="0017292D">
        <w:tc>
          <w:tcPr>
            <w:tcW w:w="846" w:type="dxa"/>
          </w:tcPr>
          <w:p w14:paraId="12E1EC70" w14:textId="77777777" w:rsidR="00EB6E26" w:rsidRPr="00EB6E26" w:rsidRDefault="00EB6E26" w:rsidP="00EB6E26">
            <w:pPr>
              <w:numPr>
                <w:ilvl w:val="0"/>
                <w:numId w:val="15"/>
              </w:numPr>
              <w:contextualSpacing/>
              <w:jc w:val="center"/>
              <w:rPr>
                <w:bCs/>
                <w:lang w:val="lt-LT"/>
              </w:rPr>
            </w:pPr>
          </w:p>
        </w:tc>
        <w:tc>
          <w:tcPr>
            <w:tcW w:w="5572" w:type="dxa"/>
          </w:tcPr>
          <w:p w14:paraId="003832FF" w14:textId="77777777" w:rsidR="00EB6E26" w:rsidRPr="00EB6E26" w:rsidRDefault="00EB6E26" w:rsidP="00EB6E26">
            <w:pPr>
              <w:jc w:val="center"/>
              <w:rPr>
                <w:lang w:val="lt-LT"/>
              </w:rPr>
            </w:pPr>
            <w:r w:rsidRPr="00EB6E26">
              <w:rPr>
                <w:color w:val="000000" w:themeColor="text1"/>
                <w:lang w:val="lt-LT"/>
              </w:rPr>
              <w:t>Vilniaus Pilaitės gimnazija</w:t>
            </w:r>
          </w:p>
        </w:tc>
        <w:tc>
          <w:tcPr>
            <w:tcW w:w="3210" w:type="dxa"/>
          </w:tcPr>
          <w:p w14:paraId="07091DDB" w14:textId="77777777" w:rsidR="00EB6E26" w:rsidRPr="00EB6E26" w:rsidRDefault="00EB6E26" w:rsidP="00EB6E26">
            <w:pPr>
              <w:jc w:val="center"/>
              <w:rPr>
                <w:lang w:val="lt-LT"/>
              </w:rPr>
            </w:pPr>
            <w:proofErr w:type="spellStart"/>
            <w:r w:rsidRPr="00EB6E26">
              <w:rPr>
                <w:color w:val="000000" w:themeColor="text1"/>
                <w:lang w:val="lt-LT"/>
              </w:rPr>
              <w:t>Įsruties</w:t>
            </w:r>
            <w:proofErr w:type="spellEnd"/>
            <w:r w:rsidRPr="00EB6E26">
              <w:rPr>
                <w:color w:val="000000" w:themeColor="text1"/>
                <w:lang w:val="lt-LT"/>
              </w:rPr>
              <w:t xml:space="preserve"> g. 3</w:t>
            </w:r>
          </w:p>
        </w:tc>
      </w:tr>
      <w:tr w:rsidR="00EB6E26" w:rsidRPr="00EB6E26" w14:paraId="00FFD295" w14:textId="77777777" w:rsidTr="0017292D">
        <w:tc>
          <w:tcPr>
            <w:tcW w:w="846" w:type="dxa"/>
          </w:tcPr>
          <w:p w14:paraId="223394CF" w14:textId="77777777" w:rsidR="00EB6E26" w:rsidRPr="00EB6E26" w:rsidRDefault="00EB6E26" w:rsidP="00EB6E26">
            <w:pPr>
              <w:numPr>
                <w:ilvl w:val="0"/>
                <w:numId w:val="15"/>
              </w:numPr>
              <w:contextualSpacing/>
              <w:jc w:val="center"/>
              <w:rPr>
                <w:bCs/>
                <w:lang w:val="lt-LT"/>
              </w:rPr>
            </w:pPr>
          </w:p>
        </w:tc>
        <w:tc>
          <w:tcPr>
            <w:tcW w:w="5572" w:type="dxa"/>
          </w:tcPr>
          <w:p w14:paraId="2FE08DB7" w14:textId="77777777" w:rsidR="00EB6E26" w:rsidRPr="00EB6E26" w:rsidRDefault="00EB6E26" w:rsidP="00EB6E26">
            <w:pPr>
              <w:jc w:val="center"/>
              <w:rPr>
                <w:lang w:val="lt-LT"/>
              </w:rPr>
            </w:pPr>
            <w:r w:rsidRPr="00EB6E26">
              <w:rPr>
                <w:color w:val="000000" w:themeColor="text1"/>
                <w:lang w:val="lt-LT"/>
              </w:rPr>
              <w:t>Vilniaus savivaldybės Grigiškių „Šviesos“ gimnazija</w:t>
            </w:r>
          </w:p>
        </w:tc>
        <w:tc>
          <w:tcPr>
            <w:tcW w:w="3210" w:type="dxa"/>
          </w:tcPr>
          <w:p w14:paraId="54A9611F" w14:textId="77777777" w:rsidR="00EB6E26" w:rsidRPr="00EB6E26" w:rsidRDefault="00EB6E26" w:rsidP="00EB6E26">
            <w:pPr>
              <w:jc w:val="center"/>
              <w:rPr>
                <w:lang w:val="lt-LT"/>
              </w:rPr>
            </w:pPr>
            <w:r w:rsidRPr="00EB6E26">
              <w:rPr>
                <w:color w:val="000000" w:themeColor="text1"/>
                <w:lang w:val="lt-LT"/>
              </w:rPr>
              <w:t>Šviesos g. 16</w:t>
            </w:r>
          </w:p>
        </w:tc>
      </w:tr>
      <w:tr w:rsidR="00EB6E26" w:rsidRPr="00EB6E26" w14:paraId="1C454495" w14:textId="77777777" w:rsidTr="0017292D">
        <w:tc>
          <w:tcPr>
            <w:tcW w:w="846" w:type="dxa"/>
          </w:tcPr>
          <w:p w14:paraId="713E5C51" w14:textId="77777777" w:rsidR="00EB6E26" w:rsidRPr="00EB6E26" w:rsidRDefault="00EB6E26" w:rsidP="00EB6E26">
            <w:pPr>
              <w:numPr>
                <w:ilvl w:val="0"/>
                <w:numId w:val="15"/>
              </w:numPr>
              <w:contextualSpacing/>
              <w:jc w:val="center"/>
              <w:rPr>
                <w:bCs/>
                <w:lang w:val="lt-LT"/>
              </w:rPr>
            </w:pPr>
          </w:p>
        </w:tc>
        <w:tc>
          <w:tcPr>
            <w:tcW w:w="5572" w:type="dxa"/>
          </w:tcPr>
          <w:p w14:paraId="0068867E" w14:textId="77777777" w:rsidR="00EB6E26" w:rsidRPr="00EB6E26" w:rsidRDefault="00EB6E26" w:rsidP="00EB6E26">
            <w:pPr>
              <w:jc w:val="center"/>
              <w:rPr>
                <w:lang w:val="lt-LT"/>
              </w:rPr>
            </w:pPr>
            <w:r w:rsidRPr="00EB6E26">
              <w:rPr>
                <w:color w:val="000000" w:themeColor="text1"/>
                <w:lang w:val="lt-LT"/>
              </w:rPr>
              <w:t>Vilniaus Trakų Vokės vaikų darželis</w:t>
            </w:r>
          </w:p>
        </w:tc>
        <w:tc>
          <w:tcPr>
            <w:tcW w:w="3210" w:type="dxa"/>
          </w:tcPr>
          <w:p w14:paraId="44FC408D" w14:textId="77777777" w:rsidR="00EB6E26" w:rsidRPr="00EB6E26" w:rsidRDefault="00EB6E26" w:rsidP="00EB6E26">
            <w:pPr>
              <w:jc w:val="center"/>
              <w:rPr>
                <w:lang w:val="lt-LT"/>
              </w:rPr>
            </w:pPr>
            <w:r w:rsidRPr="00EB6E26">
              <w:rPr>
                <w:color w:val="000000" w:themeColor="text1"/>
                <w:lang w:val="lt-LT"/>
              </w:rPr>
              <w:t xml:space="preserve">Eduardo </w:t>
            </w:r>
            <w:proofErr w:type="spellStart"/>
            <w:r w:rsidRPr="00EB6E26">
              <w:rPr>
                <w:color w:val="000000" w:themeColor="text1"/>
                <w:lang w:val="lt-LT"/>
              </w:rPr>
              <w:t>Andrė</w:t>
            </w:r>
            <w:proofErr w:type="spellEnd"/>
            <w:r w:rsidRPr="00EB6E26">
              <w:rPr>
                <w:color w:val="000000" w:themeColor="text1"/>
                <w:lang w:val="lt-LT"/>
              </w:rPr>
              <w:t xml:space="preserve"> g. 6</w:t>
            </w:r>
          </w:p>
        </w:tc>
      </w:tr>
      <w:tr w:rsidR="00EB6E26" w:rsidRPr="00EB6E26" w14:paraId="3CA3F58E" w14:textId="77777777" w:rsidTr="0017292D">
        <w:tc>
          <w:tcPr>
            <w:tcW w:w="846" w:type="dxa"/>
          </w:tcPr>
          <w:p w14:paraId="2864C473" w14:textId="77777777" w:rsidR="00EB6E26" w:rsidRPr="00EB6E26" w:rsidRDefault="00EB6E26" w:rsidP="00EB6E26">
            <w:pPr>
              <w:numPr>
                <w:ilvl w:val="0"/>
                <w:numId w:val="15"/>
              </w:numPr>
              <w:contextualSpacing/>
              <w:jc w:val="center"/>
              <w:rPr>
                <w:bCs/>
                <w:lang w:val="lt-LT"/>
              </w:rPr>
            </w:pPr>
          </w:p>
        </w:tc>
        <w:tc>
          <w:tcPr>
            <w:tcW w:w="5572" w:type="dxa"/>
          </w:tcPr>
          <w:p w14:paraId="3CD12BB8" w14:textId="77777777" w:rsidR="00EB6E26" w:rsidRPr="00EB6E26" w:rsidRDefault="00EB6E26" w:rsidP="00EB6E26">
            <w:pPr>
              <w:jc w:val="center"/>
              <w:rPr>
                <w:lang w:val="lt-LT"/>
              </w:rPr>
            </w:pPr>
            <w:r w:rsidRPr="00EB6E26">
              <w:rPr>
                <w:color w:val="000000" w:themeColor="text1"/>
                <w:lang w:val="lt-LT"/>
              </w:rPr>
              <w:t>Vilniaus „Saulėtekio“ vidurinė mokykla</w:t>
            </w:r>
          </w:p>
        </w:tc>
        <w:tc>
          <w:tcPr>
            <w:tcW w:w="3210" w:type="dxa"/>
          </w:tcPr>
          <w:p w14:paraId="3F8717AC" w14:textId="77777777" w:rsidR="00EB6E26" w:rsidRPr="00EB6E26" w:rsidRDefault="00EB6E26" w:rsidP="00EB6E26">
            <w:pPr>
              <w:jc w:val="center"/>
              <w:rPr>
                <w:lang w:val="lt-LT"/>
              </w:rPr>
            </w:pPr>
            <w:r w:rsidRPr="00EB6E26">
              <w:rPr>
                <w:color w:val="000000" w:themeColor="text1"/>
                <w:lang w:val="lt-LT"/>
              </w:rPr>
              <w:t>Kaminkelio g. 10</w:t>
            </w:r>
          </w:p>
        </w:tc>
      </w:tr>
      <w:tr w:rsidR="00EB6E26" w:rsidRPr="00EB6E26" w14:paraId="79D21B1E" w14:textId="77777777" w:rsidTr="0017292D">
        <w:tc>
          <w:tcPr>
            <w:tcW w:w="846" w:type="dxa"/>
          </w:tcPr>
          <w:p w14:paraId="79101AC7" w14:textId="77777777" w:rsidR="00EB6E26" w:rsidRPr="00EB6E26" w:rsidRDefault="00EB6E26" w:rsidP="00EB6E26">
            <w:pPr>
              <w:numPr>
                <w:ilvl w:val="0"/>
                <w:numId w:val="15"/>
              </w:numPr>
              <w:contextualSpacing/>
              <w:jc w:val="center"/>
              <w:rPr>
                <w:bCs/>
                <w:lang w:val="lt-LT"/>
              </w:rPr>
            </w:pPr>
          </w:p>
        </w:tc>
        <w:tc>
          <w:tcPr>
            <w:tcW w:w="5572" w:type="dxa"/>
          </w:tcPr>
          <w:p w14:paraId="79E04E75" w14:textId="77777777" w:rsidR="00EB6E26" w:rsidRPr="00EB6E26" w:rsidRDefault="00EB6E26" w:rsidP="00EB6E26">
            <w:pPr>
              <w:jc w:val="center"/>
              <w:rPr>
                <w:lang w:val="lt-LT"/>
              </w:rPr>
            </w:pPr>
            <w:r w:rsidRPr="00EB6E26">
              <w:rPr>
                <w:color w:val="000000" w:themeColor="text1"/>
                <w:lang w:val="lt-LT"/>
              </w:rPr>
              <w:t>Vilniaus „Ąžuolyno“ progimnazija</w:t>
            </w:r>
          </w:p>
        </w:tc>
        <w:tc>
          <w:tcPr>
            <w:tcW w:w="3210" w:type="dxa"/>
          </w:tcPr>
          <w:p w14:paraId="2D2EDC9C" w14:textId="77777777" w:rsidR="00EB6E26" w:rsidRPr="00EB6E26" w:rsidRDefault="00EB6E26" w:rsidP="00EB6E26">
            <w:pPr>
              <w:jc w:val="center"/>
              <w:rPr>
                <w:lang w:val="lt-LT"/>
              </w:rPr>
            </w:pPr>
            <w:r w:rsidRPr="00EB6E26">
              <w:rPr>
                <w:color w:val="000000" w:themeColor="text1"/>
                <w:lang w:val="lt-LT"/>
              </w:rPr>
              <w:t>Architektų g. 68</w:t>
            </w:r>
          </w:p>
        </w:tc>
      </w:tr>
      <w:tr w:rsidR="00EB6E26" w:rsidRPr="00EB6E26" w14:paraId="6951687D" w14:textId="77777777" w:rsidTr="0017292D">
        <w:tc>
          <w:tcPr>
            <w:tcW w:w="846" w:type="dxa"/>
          </w:tcPr>
          <w:p w14:paraId="0C6754EC" w14:textId="77777777" w:rsidR="00EB6E26" w:rsidRPr="00EB6E26" w:rsidRDefault="00EB6E26" w:rsidP="00EB6E26">
            <w:pPr>
              <w:numPr>
                <w:ilvl w:val="0"/>
                <w:numId w:val="15"/>
              </w:numPr>
              <w:contextualSpacing/>
              <w:jc w:val="center"/>
              <w:rPr>
                <w:bCs/>
                <w:lang w:val="lt-LT"/>
              </w:rPr>
            </w:pPr>
          </w:p>
        </w:tc>
        <w:tc>
          <w:tcPr>
            <w:tcW w:w="5572" w:type="dxa"/>
          </w:tcPr>
          <w:p w14:paraId="7331A17F" w14:textId="77777777" w:rsidR="00EB6E26" w:rsidRPr="00EB6E26" w:rsidRDefault="00EB6E26" w:rsidP="00EB6E26">
            <w:pPr>
              <w:jc w:val="center"/>
              <w:rPr>
                <w:color w:val="000000" w:themeColor="text1"/>
                <w:lang w:val="lt-LT"/>
              </w:rPr>
            </w:pPr>
            <w:r w:rsidRPr="00EB6E26">
              <w:rPr>
                <w:color w:val="000000" w:themeColor="text1"/>
                <w:lang w:val="lt-LT"/>
              </w:rPr>
              <w:t>Vilniaus Karoliniškių gimnazija</w:t>
            </w:r>
          </w:p>
        </w:tc>
        <w:tc>
          <w:tcPr>
            <w:tcW w:w="3210" w:type="dxa"/>
          </w:tcPr>
          <w:p w14:paraId="520D7514" w14:textId="77777777" w:rsidR="00EB6E26" w:rsidRPr="00EB6E26" w:rsidRDefault="00EB6E26" w:rsidP="00EB6E26">
            <w:pPr>
              <w:jc w:val="center"/>
              <w:rPr>
                <w:color w:val="000000" w:themeColor="text1"/>
                <w:lang w:val="lt-LT"/>
              </w:rPr>
            </w:pPr>
            <w:r w:rsidRPr="00EB6E26">
              <w:rPr>
                <w:color w:val="000000" w:themeColor="text1"/>
                <w:lang w:val="lt-LT"/>
              </w:rPr>
              <w:t>Sausio 13-osios g.</w:t>
            </w:r>
          </w:p>
        </w:tc>
      </w:tr>
      <w:tr w:rsidR="00EB6E26" w:rsidRPr="00EB6E26" w14:paraId="28842276" w14:textId="77777777" w:rsidTr="0017292D">
        <w:tc>
          <w:tcPr>
            <w:tcW w:w="846" w:type="dxa"/>
          </w:tcPr>
          <w:p w14:paraId="732276A6" w14:textId="77777777" w:rsidR="00EB6E26" w:rsidRPr="00EB6E26" w:rsidRDefault="00EB6E26" w:rsidP="00EB6E26">
            <w:pPr>
              <w:numPr>
                <w:ilvl w:val="0"/>
                <w:numId w:val="15"/>
              </w:numPr>
              <w:contextualSpacing/>
              <w:jc w:val="center"/>
              <w:rPr>
                <w:bCs/>
                <w:lang w:val="lt-LT"/>
              </w:rPr>
            </w:pPr>
          </w:p>
        </w:tc>
        <w:tc>
          <w:tcPr>
            <w:tcW w:w="5572" w:type="dxa"/>
          </w:tcPr>
          <w:p w14:paraId="0C2EA615" w14:textId="77777777" w:rsidR="00EB6E26" w:rsidRPr="00EB6E26" w:rsidRDefault="00EB6E26" w:rsidP="00EB6E26">
            <w:pPr>
              <w:jc w:val="center"/>
              <w:rPr>
                <w:color w:val="000000" w:themeColor="text1"/>
                <w:lang w:val="lt-LT"/>
              </w:rPr>
            </w:pPr>
            <w:r w:rsidRPr="00EB6E26">
              <w:rPr>
                <w:color w:val="000000" w:themeColor="text1"/>
                <w:lang w:val="lt-LT"/>
              </w:rPr>
              <w:t>Vilniaus Simono Daukanto progimnazija</w:t>
            </w:r>
          </w:p>
        </w:tc>
        <w:tc>
          <w:tcPr>
            <w:tcW w:w="3210" w:type="dxa"/>
          </w:tcPr>
          <w:p w14:paraId="74A63D21" w14:textId="77777777" w:rsidR="00EB6E26" w:rsidRPr="00EB6E26" w:rsidRDefault="00EB6E26" w:rsidP="00EB6E26">
            <w:pPr>
              <w:jc w:val="center"/>
              <w:rPr>
                <w:color w:val="000000" w:themeColor="text1"/>
                <w:lang w:val="lt-LT"/>
              </w:rPr>
            </w:pPr>
            <w:r w:rsidRPr="00EB6E26">
              <w:rPr>
                <w:color w:val="000000" w:themeColor="text1"/>
                <w:lang w:val="lt-LT"/>
              </w:rPr>
              <w:t>Naugarduko g. 7</w:t>
            </w:r>
          </w:p>
        </w:tc>
      </w:tr>
      <w:tr w:rsidR="00EB6E26" w:rsidRPr="00EB6E26" w14:paraId="74B6933C" w14:textId="77777777" w:rsidTr="0017292D">
        <w:tc>
          <w:tcPr>
            <w:tcW w:w="846" w:type="dxa"/>
          </w:tcPr>
          <w:p w14:paraId="702ACBED" w14:textId="77777777" w:rsidR="00EB6E26" w:rsidRPr="00EB6E26" w:rsidRDefault="00EB6E26" w:rsidP="00EB6E26">
            <w:pPr>
              <w:numPr>
                <w:ilvl w:val="0"/>
                <w:numId w:val="15"/>
              </w:numPr>
              <w:contextualSpacing/>
              <w:jc w:val="center"/>
              <w:rPr>
                <w:bCs/>
                <w:lang w:val="lt-LT"/>
              </w:rPr>
            </w:pPr>
          </w:p>
        </w:tc>
        <w:tc>
          <w:tcPr>
            <w:tcW w:w="5572" w:type="dxa"/>
          </w:tcPr>
          <w:p w14:paraId="34DE32BE" w14:textId="77777777" w:rsidR="00EB6E26" w:rsidRPr="00EB6E26" w:rsidRDefault="00EB6E26" w:rsidP="00EB6E26">
            <w:pPr>
              <w:jc w:val="center"/>
              <w:rPr>
                <w:color w:val="000000" w:themeColor="text1"/>
                <w:lang w:val="lt-LT"/>
              </w:rPr>
            </w:pPr>
            <w:r w:rsidRPr="00EB6E26">
              <w:rPr>
                <w:color w:val="000000" w:themeColor="text1"/>
                <w:lang w:val="lt-LT"/>
              </w:rPr>
              <w:t xml:space="preserve">Vilniaus </w:t>
            </w:r>
            <w:proofErr w:type="spellStart"/>
            <w:r w:rsidRPr="00EB6E26">
              <w:rPr>
                <w:color w:val="000000" w:themeColor="text1"/>
                <w:lang w:val="lt-LT"/>
              </w:rPr>
              <w:t>Vladislavo</w:t>
            </w:r>
            <w:proofErr w:type="spellEnd"/>
            <w:r w:rsidRPr="00EB6E26">
              <w:rPr>
                <w:color w:val="000000" w:themeColor="text1"/>
                <w:lang w:val="lt-LT"/>
              </w:rPr>
              <w:t xml:space="preserve"> Sirokomlės vidurinė mokykla</w:t>
            </w:r>
          </w:p>
        </w:tc>
        <w:tc>
          <w:tcPr>
            <w:tcW w:w="3210" w:type="dxa"/>
          </w:tcPr>
          <w:p w14:paraId="4B4D6F60" w14:textId="77777777" w:rsidR="00EB6E26" w:rsidRPr="00EB6E26" w:rsidRDefault="00EB6E26" w:rsidP="00EB6E26">
            <w:pPr>
              <w:jc w:val="center"/>
              <w:rPr>
                <w:color w:val="000000" w:themeColor="text1"/>
                <w:lang w:val="lt-LT"/>
              </w:rPr>
            </w:pPr>
            <w:r w:rsidRPr="00EB6E26">
              <w:rPr>
                <w:color w:val="000000" w:themeColor="text1"/>
                <w:lang w:val="lt-LT"/>
              </w:rPr>
              <w:t>Linkmenų g. 8</w:t>
            </w:r>
          </w:p>
        </w:tc>
      </w:tr>
      <w:tr w:rsidR="00EB6E26" w:rsidRPr="00EB6E26" w14:paraId="7D603855" w14:textId="77777777" w:rsidTr="0017292D">
        <w:tc>
          <w:tcPr>
            <w:tcW w:w="846" w:type="dxa"/>
          </w:tcPr>
          <w:p w14:paraId="1B3B4B14" w14:textId="77777777" w:rsidR="00EB6E26" w:rsidRPr="00EB6E26" w:rsidRDefault="00EB6E26" w:rsidP="00EB6E26">
            <w:pPr>
              <w:numPr>
                <w:ilvl w:val="0"/>
                <w:numId w:val="15"/>
              </w:numPr>
              <w:contextualSpacing/>
              <w:jc w:val="center"/>
              <w:rPr>
                <w:bCs/>
                <w:lang w:val="lt-LT"/>
              </w:rPr>
            </w:pPr>
          </w:p>
        </w:tc>
        <w:tc>
          <w:tcPr>
            <w:tcW w:w="5572" w:type="dxa"/>
          </w:tcPr>
          <w:p w14:paraId="4CBBEF7E" w14:textId="77777777" w:rsidR="00EB6E26" w:rsidRPr="00EB6E26" w:rsidRDefault="00EB6E26" w:rsidP="00EB6E26">
            <w:pPr>
              <w:jc w:val="center"/>
              <w:rPr>
                <w:color w:val="000000" w:themeColor="text1"/>
                <w:lang w:val="lt-LT"/>
              </w:rPr>
            </w:pPr>
            <w:r w:rsidRPr="00EB6E26">
              <w:rPr>
                <w:color w:val="000000" w:themeColor="text1"/>
                <w:lang w:val="lt-LT"/>
              </w:rPr>
              <w:t>Vilniaus „Vilnios“ pagrindinė mokykla</w:t>
            </w:r>
          </w:p>
        </w:tc>
        <w:tc>
          <w:tcPr>
            <w:tcW w:w="3210" w:type="dxa"/>
          </w:tcPr>
          <w:p w14:paraId="60DF9B93" w14:textId="77777777" w:rsidR="00EB6E26" w:rsidRPr="00EB6E26" w:rsidRDefault="00EB6E26" w:rsidP="00EB6E26">
            <w:pPr>
              <w:jc w:val="center"/>
              <w:rPr>
                <w:color w:val="000000" w:themeColor="text1"/>
                <w:lang w:val="lt-LT"/>
              </w:rPr>
            </w:pPr>
            <w:r w:rsidRPr="00EB6E26">
              <w:rPr>
                <w:color w:val="000000" w:themeColor="text1"/>
                <w:lang w:val="lt-LT"/>
              </w:rPr>
              <w:t>Palydovo g. 29 A</w:t>
            </w:r>
          </w:p>
        </w:tc>
      </w:tr>
      <w:tr w:rsidR="00EB6E26" w:rsidRPr="00EB6E26" w14:paraId="03EEDFE6" w14:textId="77777777" w:rsidTr="0017292D">
        <w:tc>
          <w:tcPr>
            <w:tcW w:w="9628" w:type="dxa"/>
            <w:gridSpan w:val="3"/>
          </w:tcPr>
          <w:p w14:paraId="6F5DFE3A" w14:textId="77777777" w:rsidR="00EB6E26" w:rsidRPr="00EB6E26" w:rsidRDefault="00EB6E26" w:rsidP="00EB6E26">
            <w:pPr>
              <w:jc w:val="center"/>
              <w:rPr>
                <w:b/>
                <w:bCs/>
                <w:color w:val="000000" w:themeColor="text1"/>
                <w:lang w:val="lt-LT"/>
              </w:rPr>
            </w:pPr>
            <w:r w:rsidRPr="00EB6E26">
              <w:rPr>
                <w:b/>
                <w:bCs/>
                <w:color w:val="000000" w:themeColor="text1"/>
                <w:lang w:val="lt-LT"/>
              </w:rPr>
              <w:t>Tarpiniai (sanitarinio švarinimo) punktai</w:t>
            </w:r>
          </w:p>
        </w:tc>
      </w:tr>
      <w:tr w:rsidR="00EB6E26" w:rsidRPr="00EB6E26" w14:paraId="06F4EDAB" w14:textId="77777777" w:rsidTr="0017292D">
        <w:tc>
          <w:tcPr>
            <w:tcW w:w="846" w:type="dxa"/>
          </w:tcPr>
          <w:p w14:paraId="7E103286" w14:textId="77777777" w:rsidR="00EB6E26" w:rsidRPr="00EB6E26" w:rsidRDefault="00EB6E26" w:rsidP="00EB6E26">
            <w:pPr>
              <w:numPr>
                <w:ilvl w:val="0"/>
                <w:numId w:val="16"/>
              </w:numPr>
              <w:contextualSpacing/>
              <w:rPr>
                <w:bCs/>
                <w:lang w:val="lt-LT"/>
              </w:rPr>
            </w:pPr>
          </w:p>
        </w:tc>
        <w:tc>
          <w:tcPr>
            <w:tcW w:w="5572" w:type="dxa"/>
          </w:tcPr>
          <w:p w14:paraId="4E6F32D1" w14:textId="77777777" w:rsidR="00EB6E26" w:rsidRPr="00EB6E26" w:rsidRDefault="00EB6E26" w:rsidP="00EB6E26">
            <w:pPr>
              <w:jc w:val="center"/>
              <w:rPr>
                <w:color w:val="000000" w:themeColor="text1"/>
                <w:lang w:val="lt-LT"/>
              </w:rPr>
            </w:pPr>
            <w:r w:rsidRPr="00EB6E26">
              <w:rPr>
                <w:color w:val="000000" w:themeColor="text1"/>
                <w:lang w:val="lt-LT"/>
              </w:rPr>
              <w:t>Vilniaus licėjus</w:t>
            </w:r>
          </w:p>
        </w:tc>
        <w:tc>
          <w:tcPr>
            <w:tcW w:w="3210" w:type="dxa"/>
          </w:tcPr>
          <w:p w14:paraId="1AFD6ABF" w14:textId="77777777" w:rsidR="00EB6E26" w:rsidRPr="00EB6E26" w:rsidRDefault="00EB6E26" w:rsidP="00EB6E26">
            <w:pPr>
              <w:jc w:val="center"/>
              <w:rPr>
                <w:color w:val="000000" w:themeColor="text1"/>
                <w:lang w:val="lt-LT"/>
              </w:rPr>
            </w:pPr>
            <w:r w:rsidRPr="00EB6E26">
              <w:rPr>
                <w:color w:val="000000" w:themeColor="text1"/>
                <w:lang w:val="lt-LT"/>
              </w:rPr>
              <w:t>Širvintų g. 82</w:t>
            </w:r>
          </w:p>
        </w:tc>
      </w:tr>
      <w:tr w:rsidR="00EB6E26" w:rsidRPr="00EB6E26" w14:paraId="23F17943" w14:textId="77777777" w:rsidTr="0017292D">
        <w:tc>
          <w:tcPr>
            <w:tcW w:w="846" w:type="dxa"/>
          </w:tcPr>
          <w:p w14:paraId="7D4E6926" w14:textId="77777777" w:rsidR="00EB6E26" w:rsidRPr="00EB6E26" w:rsidRDefault="00EB6E26" w:rsidP="00EB6E26">
            <w:pPr>
              <w:numPr>
                <w:ilvl w:val="0"/>
                <w:numId w:val="16"/>
              </w:numPr>
              <w:contextualSpacing/>
              <w:rPr>
                <w:bCs/>
                <w:lang w:val="lt-LT"/>
              </w:rPr>
            </w:pPr>
          </w:p>
        </w:tc>
        <w:tc>
          <w:tcPr>
            <w:tcW w:w="5572" w:type="dxa"/>
          </w:tcPr>
          <w:p w14:paraId="4424C134" w14:textId="77777777" w:rsidR="00EB6E26" w:rsidRPr="00EB6E26" w:rsidRDefault="00EB6E26" w:rsidP="00EB6E26">
            <w:pPr>
              <w:jc w:val="center"/>
              <w:rPr>
                <w:color w:val="000000" w:themeColor="text1"/>
                <w:lang w:val="lt-LT"/>
              </w:rPr>
            </w:pPr>
            <w:r w:rsidRPr="00EB6E26">
              <w:rPr>
                <w:color w:val="000000" w:themeColor="text1"/>
                <w:lang w:val="lt-LT"/>
              </w:rPr>
              <w:t>Vilniaus Levo Karsavino vidurinė mokykla</w:t>
            </w:r>
          </w:p>
        </w:tc>
        <w:tc>
          <w:tcPr>
            <w:tcW w:w="3210" w:type="dxa"/>
          </w:tcPr>
          <w:p w14:paraId="5114BF08" w14:textId="77777777" w:rsidR="00EB6E26" w:rsidRPr="00EB6E26" w:rsidRDefault="00EB6E26" w:rsidP="00EB6E26">
            <w:pPr>
              <w:jc w:val="center"/>
              <w:rPr>
                <w:color w:val="000000" w:themeColor="text1"/>
                <w:lang w:val="lt-LT"/>
              </w:rPr>
            </w:pPr>
            <w:r w:rsidRPr="00EB6E26">
              <w:rPr>
                <w:color w:val="000000" w:themeColor="text1"/>
                <w:lang w:val="lt-LT"/>
              </w:rPr>
              <w:t>Justiniškių g. 43</w:t>
            </w:r>
          </w:p>
        </w:tc>
      </w:tr>
      <w:tr w:rsidR="00EB6E26" w:rsidRPr="00EB6E26" w14:paraId="25915180" w14:textId="77777777" w:rsidTr="0017292D">
        <w:tc>
          <w:tcPr>
            <w:tcW w:w="846" w:type="dxa"/>
          </w:tcPr>
          <w:p w14:paraId="01C5D3A3" w14:textId="77777777" w:rsidR="00EB6E26" w:rsidRPr="00EB6E26" w:rsidRDefault="00EB6E26" w:rsidP="00EB6E26">
            <w:pPr>
              <w:numPr>
                <w:ilvl w:val="0"/>
                <w:numId w:val="16"/>
              </w:numPr>
              <w:contextualSpacing/>
              <w:rPr>
                <w:bCs/>
                <w:lang w:val="lt-LT"/>
              </w:rPr>
            </w:pPr>
          </w:p>
        </w:tc>
        <w:tc>
          <w:tcPr>
            <w:tcW w:w="5572" w:type="dxa"/>
          </w:tcPr>
          <w:p w14:paraId="1D54D4F5" w14:textId="77777777" w:rsidR="00EB6E26" w:rsidRPr="00EB6E26" w:rsidRDefault="00EB6E26" w:rsidP="00EB6E26">
            <w:pPr>
              <w:jc w:val="center"/>
              <w:rPr>
                <w:color w:val="000000" w:themeColor="text1"/>
                <w:lang w:val="lt-LT"/>
              </w:rPr>
            </w:pPr>
            <w:r w:rsidRPr="00EB6E26">
              <w:rPr>
                <w:color w:val="000000" w:themeColor="text1"/>
                <w:lang w:val="lt-LT"/>
              </w:rPr>
              <w:t>Vilniaus Jono Pauliaus II gimnazija</w:t>
            </w:r>
          </w:p>
        </w:tc>
        <w:tc>
          <w:tcPr>
            <w:tcW w:w="3210" w:type="dxa"/>
          </w:tcPr>
          <w:p w14:paraId="5A7A6C15" w14:textId="77777777" w:rsidR="00EB6E26" w:rsidRPr="00EB6E26" w:rsidRDefault="00EB6E26" w:rsidP="00EB6E26">
            <w:pPr>
              <w:jc w:val="center"/>
              <w:rPr>
                <w:color w:val="000000" w:themeColor="text1"/>
                <w:lang w:val="lt-LT"/>
              </w:rPr>
            </w:pPr>
            <w:r w:rsidRPr="00EB6E26">
              <w:rPr>
                <w:color w:val="000000" w:themeColor="text1"/>
                <w:lang w:val="lt-LT"/>
              </w:rPr>
              <w:t>Virginijaus Druskio g. 11</w:t>
            </w:r>
          </w:p>
        </w:tc>
      </w:tr>
      <w:tr w:rsidR="00EB6E26" w:rsidRPr="00EB6E26" w14:paraId="428A7A27" w14:textId="77777777" w:rsidTr="0017292D">
        <w:tc>
          <w:tcPr>
            <w:tcW w:w="846" w:type="dxa"/>
          </w:tcPr>
          <w:p w14:paraId="52F0563E" w14:textId="77777777" w:rsidR="00EB6E26" w:rsidRPr="00EB6E26" w:rsidRDefault="00EB6E26" w:rsidP="00EB6E26">
            <w:pPr>
              <w:numPr>
                <w:ilvl w:val="0"/>
                <w:numId w:val="16"/>
              </w:numPr>
              <w:contextualSpacing/>
              <w:rPr>
                <w:bCs/>
                <w:lang w:val="lt-LT"/>
              </w:rPr>
            </w:pPr>
          </w:p>
        </w:tc>
        <w:tc>
          <w:tcPr>
            <w:tcW w:w="5572" w:type="dxa"/>
          </w:tcPr>
          <w:p w14:paraId="692971F2" w14:textId="77777777" w:rsidR="00EB6E26" w:rsidRPr="00EB6E26" w:rsidRDefault="00EB6E26" w:rsidP="00EB6E26">
            <w:pPr>
              <w:jc w:val="center"/>
              <w:rPr>
                <w:color w:val="000000" w:themeColor="text1"/>
                <w:lang w:val="lt-LT"/>
              </w:rPr>
            </w:pPr>
            <w:r w:rsidRPr="00EB6E26">
              <w:rPr>
                <w:color w:val="000000" w:themeColor="text1"/>
                <w:lang w:val="lt-LT"/>
              </w:rPr>
              <w:t>Vilniaus Užupio gimnazija</w:t>
            </w:r>
          </w:p>
        </w:tc>
        <w:tc>
          <w:tcPr>
            <w:tcW w:w="3210" w:type="dxa"/>
          </w:tcPr>
          <w:p w14:paraId="7605408E" w14:textId="77777777" w:rsidR="00EB6E26" w:rsidRPr="00EB6E26" w:rsidRDefault="00EB6E26" w:rsidP="00EB6E26">
            <w:pPr>
              <w:jc w:val="center"/>
              <w:rPr>
                <w:color w:val="000000" w:themeColor="text1"/>
                <w:lang w:val="lt-LT"/>
              </w:rPr>
            </w:pPr>
            <w:r w:rsidRPr="00EB6E26">
              <w:rPr>
                <w:color w:val="000000" w:themeColor="text1"/>
                <w:lang w:val="lt-LT"/>
              </w:rPr>
              <w:t>Krivių g. 10</w:t>
            </w:r>
          </w:p>
        </w:tc>
      </w:tr>
      <w:tr w:rsidR="00EB6E26" w:rsidRPr="00EB6E26" w14:paraId="4B42A3A8" w14:textId="77777777" w:rsidTr="0017292D">
        <w:tc>
          <w:tcPr>
            <w:tcW w:w="846" w:type="dxa"/>
          </w:tcPr>
          <w:p w14:paraId="557CF9AA" w14:textId="77777777" w:rsidR="00EB6E26" w:rsidRPr="00EB6E26" w:rsidRDefault="00EB6E26" w:rsidP="00EB6E26">
            <w:pPr>
              <w:numPr>
                <w:ilvl w:val="0"/>
                <w:numId w:val="16"/>
              </w:numPr>
              <w:contextualSpacing/>
              <w:rPr>
                <w:bCs/>
                <w:lang w:val="lt-LT"/>
              </w:rPr>
            </w:pPr>
          </w:p>
        </w:tc>
        <w:tc>
          <w:tcPr>
            <w:tcW w:w="5572" w:type="dxa"/>
          </w:tcPr>
          <w:p w14:paraId="3682E43F" w14:textId="77777777" w:rsidR="00EB6E26" w:rsidRPr="00EB6E26" w:rsidRDefault="00EB6E26" w:rsidP="00EB6E26">
            <w:pPr>
              <w:jc w:val="center"/>
              <w:rPr>
                <w:color w:val="000000" w:themeColor="text1"/>
                <w:lang w:val="lt-LT"/>
              </w:rPr>
            </w:pPr>
            <w:r w:rsidRPr="00EB6E26">
              <w:rPr>
                <w:color w:val="000000" w:themeColor="text1"/>
                <w:lang w:val="lt-LT"/>
              </w:rPr>
              <w:t>Vilniaus Jono Basanavičiaus gimnazija</w:t>
            </w:r>
          </w:p>
        </w:tc>
        <w:tc>
          <w:tcPr>
            <w:tcW w:w="3210" w:type="dxa"/>
          </w:tcPr>
          <w:p w14:paraId="567B1788" w14:textId="77777777" w:rsidR="00EB6E26" w:rsidRPr="00EB6E26" w:rsidRDefault="00EB6E26" w:rsidP="00EB6E26">
            <w:pPr>
              <w:jc w:val="center"/>
              <w:rPr>
                <w:color w:val="000000" w:themeColor="text1"/>
                <w:lang w:val="lt-LT"/>
              </w:rPr>
            </w:pPr>
            <w:r w:rsidRPr="00EB6E26">
              <w:rPr>
                <w:color w:val="000000" w:themeColor="text1"/>
                <w:lang w:val="lt-LT"/>
              </w:rPr>
              <w:t>S. Konarskio g. 34</w:t>
            </w:r>
          </w:p>
        </w:tc>
      </w:tr>
      <w:tr w:rsidR="00EB6E26" w:rsidRPr="00EB6E26" w14:paraId="4DFAE82E" w14:textId="77777777" w:rsidTr="0017292D">
        <w:tc>
          <w:tcPr>
            <w:tcW w:w="846" w:type="dxa"/>
          </w:tcPr>
          <w:p w14:paraId="568D4968" w14:textId="77777777" w:rsidR="00EB6E26" w:rsidRPr="00EB6E26" w:rsidRDefault="00EB6E26" w:rsidP="00EB6E26">
            <w:pPr>
              <w:numPr>
                <w:ilvl w:val="0"/>
                <w:numId w:val="16"/>
              </w:numPr>
              <w:contextualSpacing/>
              <w:rPr>
                <w:bCs/>
                <w:lang w:val="lt-LT"/>
              </w:rPr>
            </w:pPr>
          </w:p>
        </w:tc>
        <w:tc>
          <w:tcPr>
            <w:tcW w:w="5572" w:type="dxa"/>
          </w:tcPr>
          <w:p w14:paraId="054611C5" w14:textId="77777777" w:rsidR="00EB6E26" w:rsidRPr="00EB6E26" w:rsidRDefault="00EB6E26" w:rsidP="00EB6E26">
            <w:pPr>
              <w:jc w:val="center"/>
              <w:rPr>
                <w:color w:val="000000" w:themeColor="text1"/>
                <w:lang w:val="lt-LT"/>
              </w:rPr>
            </w:pPr>
            <w:r w:rsidRPr="00EB6E26">
              <w:rPr>
                <w:color w:val="000000"/>
                <w:shd w:val="clear" w:color="auto" w:fill="FFFFFF"/>
                <w:lang w:val="lt-LT"/>
              </w:rPr>
              <w:t>Vilniaus savivaldybės Grigiškių lopšelis-darželis „</w:t>
            </w:r>
            <w:r w:rsidRPr="00EB6E26">
              <w:rPr>
                <w:rFonts w:eastAsiaTheme="majorEastAsia"/>
                <w:color w:val="000000"/>
                <w:shd w:val="clear" w:color="auto" w:fill="FFFFFF"/>
                <w:lang w:val="lt-LT"/>
              </w:rPr>
              <w:t>Pelėd</w:t>
            </w:r>
            <w:r w:rsidRPr="00EB6E26">
              <w:rPr>
                <w:color w:val="000000"/>
                <w:shd w:val="clear" w:color="auto" w:fill="FFFFFF"/>
                <w:lang w:val="lt-LT"/>
              </w:rPr>
              <w:t>žiukas“</w:t>
            </w:r>
          </w:p>
        </w:tc>
        <w:tc>
          <w:tcPr>
            <w:tcW w:w="3210" w:type="dxa"/>
          </w:tcPr>
          <w:p w14:paraId="6C247720" w14:textId="77777777" w:rsidR="00EB6E26" w:rsidRPr="00EB6E26" w:rsidRDefault="00EB6E26" w:rsidP="00EB6E26">
            <w:pPr>
              <w:jc w:val="center"/>
              <w:rPr>
                <w:color w:val="000000" w:themeColor="text1"/>
                <w:lang w:val="lt-LT"/>
              </w:rPr>
            </w:pPr>
            <w:r w:rsidRPr="00EB6E26">
              <w:rPr>
                <w:color w:val="000000"/>
                <w:shd w:val="clear" w:color="auto" w:fill="FFFFFF"/>
                <w:lang w:val="lt-LT"/>
              </w:rPr>
              <w:t>Lentvario g. 1A,  Grigiškės</w:t>
            </w:r>
          </w:p>
        </w:tc>
      </w:tr>
      <w:tr w:rsidR="00EB6E26" w:rsidRPr="00EB6E26" w14:paraId="41C0A125" w14:textId="77777777" w:rsidTr="0017292D">
        <w:tc>
          <w:tcPr>
            <w:tcW w:w="846" w:type="dxa"/>
          </w:tcPr>
          <w:p w14:paraId="2DAA19BC" w14:textId="77777777" w:rsidR="00EB6E26" w:rsidRPr="00EB6E26" w:rsidRDefault="00EB6E26" w:rsidP="00EB6E26">
            <w:pPr>
              <w:numPr>
                <w:ilvl w:val="0"/>
                <w:numId w:val="16"/>
              </w:numPr>
              <w:contextualSpacing/>
              <w:rPr>
                <w:bCs/>
                <w:lang w:val="lt-LT"/>
              </w:rPr>
            </w:pPr>
          </w:p>
        </w:tc>
        <w:tc>
          <w:tcPr>
            <w:tcW w:w="5572" w:type="dxa"/>
          </w:tcPr>
          <w:p w14:paraId="71A9FFC9" w14:textId="77777777" w:rsidR="00EB6E26" w:rsidRPr="00EB6E26" w:rsidRDefault="00EB6E26" w:rsidP="00EB6E26">
            <w:pPr>
              <w:jc w:val="center"/>
              <w:rPr>
                <w:color w:val="000000"/>
                <w:shd w:val="clear" w:color="auto" w:fill="FFFFFF"/>
                <w:lang w:val="lt-LT"/>
              </w:rPr>
            </w:pPr>
            <w:r w:rsidRPr="00EB6E26">
              <w:rPr>
                <w:color w:val="000000"/>
                <w:shd w:val="clear" w:color="auto" w:fill="FFFFFF"/>
                <w:lang w:val="lt-LT"/>
              </w:rPr>
              <w:t>Vilniaus </w:t>
            </w:r>
            <w:r w:rsidRPr="00EB6E26">
              <w:rPr>
                <w:rFonts w:eastAsiaTheme="majorEastAsia"/>
                <w:color w:val="000000"/>
                <w:shd w:val="clear" w:color="auto" w:fill="FFFFFF"/>
                <w:lang w:val="lt-LT"/>
              </w:rPr>
              <w:t>Abraomo</w:t>
            </w:r>
          </w:p>
          <w:p w14:paraId="21C6AE98" w14:textId="77777777" w:rsidR="00EB6E26" w:rsidRPr="00EB6E26" w:rsidRDefault="00EB6E26" w:rsidP="00EB6E26">
            <w:pPr>
              <w:jc w:val="center"/>
              <w:rPr>
                <w:color w:val="000000"/>
                <w:shd w:val="clear" w:color="auto" w:fill="FFFFFF"/>
                <w:lang w:val="lt-LT"/>
              </w:rPr>
            </w:pPr>
            <w:r w:rsidRPr="00EB6E26">
              <w:rPr>
                <w:color w:val="000000"/>
                <w:shd w:val="clear" w:color="auto" w:fill="FFFFFF"/>
                <w:lang w:val="lt-LT"/>
              </w:rPr>
              <w:t>Kulviečio klasikinė gimnazija</w:t>
            </w:r>
          </w:p>
        </w:tc>
        <w:tc>
          <w:tcPr>
            <w:tcW w:w="3210" w:type="dxa"/>
          </w:tcPr>
          <w:p w14:paraId="5E24B856" w14:textId="77777777" w:rsidR="00EB6E26" w:rsidRPr="00EB6E26" w:rsidRDefault="00EB6E26" w:rsidP="00EB6E26">
            <w:pPr>
              <w:jc w:val="center"/>
              <w:rPr>
                <w:color w:val="000000"/>
                <w:shd w:val="clear" w:color="auto" w:fill="FFFFFF"/>
                <w:lang w:val="lt-LT"/>
              </w:rPr>
            </w:pPr>
            <w:r w:rsidRPr="00EB6E26">
              <w:rPr>
                <w:color w:val="000000"/>
                <w:shd w:val="clear" w:color="auto" w:fill="FFFFFF"/>
                <w:lang w:val="lt-LT"/>
              </w:rPr>
              <w:t>Gedvydžių g. 8</w:t>
            </w:r>
          </w:p>
        </w:tc>
      </w:tr>
      <w:tr w:rsidR="00EB6E26" w:rsidRPr="00EB6E26" w14:paraId="1AD0EA41" w14:textId="77777777" w:rsidTr="0017292D">
        <w:tc>
          <w:tcPr>
            <w:tcW w:w="846" w:type="dxa"/>
          </w:tcPr>
          <w:p w14:paraId="15F2E37B" w14:textId="77777777" w:rsidR="00EB6E26" w:rsidRPr="00EB6E26" w:rsidRDefault="00EB6E26" w:rsidP="00EB6E26">
            <w:pPr>
              <w:numPr>
                <w:ilvl w:val="0"/>
                <w:numId w:val="16"/>
              </w:numPr>
              <w:contextualSpacing/>
              <w:rPr>
                <w:bCs/>
                <w:lang w:val="lt-LT"/>
              </w:rPr>
            </w:pPr>
          </w:p>
        </w:tc>
        <w:tc>
          <w:tcPr>
            <w:tcW w:w="5572" w:type="dxa"/>
          </w:tcPr>
          <w:p w14:paraId="220DB3C3" w14:textId="77777777" w:rsidR="00EB6E26" w:rsidRPr="00EB6E26" w:rsidRDefault="00EB6E26" w:rsidP="00EB6E26">
            <w:pPr>
              <w:jc w:val="center"/>
              <w:rPr>
                <w:color w:val="000000"/>
                <w:shd w:val="clear" w:color="auto" w:fill="FFFFFF"/>
                <w:lang w:val="lt-LT"/>
              </w:rPr>
            </w:pPr>
            <w:r w:rsidRPr="00EB6E26">
              <w:rPr>
                <w:color w:val="000000"/>
                <w:shd w:val="clear" w:color="auto" w:fill="FFFFFF"/>
                <w:lang w:val="lt-LT"/>
              </w:rPr>
              <w:t>Vilniaus </w:t>
            </w:r>
            <w:r w:rsidRPr="00EB6E26">
              <w:rPr>
                <w:rFonts w:eastAsiaTheme="majorEastAsia"/>
                <w:color w:val="000000"/>
                <w:shd w:val="clear" w:color="auto" w:fill="FFFFFF"/>
                <w:lang w:val="lt-LT"/>
              </w:rPr>
              <w:t>Balsi</w:t>
            </w:r>
            <w:r w:rsidRPr="00EB6E26">
              <w:rPr>
                <w:color w:val="000000"/>
                <w:shd w:val="clear" w:color="auto" w:fill="FFFFFF"/>
                <w:lang w:val="lt-LT"/>
              </w:rPr>
              <w:t>ų progimnazija</w:t>
            </w:r>
          </w:p>
        </w:tc>
        <w:tc>
          <w:tcPr>
            <w:tcW w:w="3210" w:type="dxa"/>
          </w:tcPr>
          <w:p w14:paraId="02B5FDA9" w14:textId="77777777" w:rsidR="00EB6E26" w:rsidRPr="00EB6E26" w:rsidRDefault="00EB6E26" w:rsidP="00EB6E26">
            <w:pPr>
              <w:jc w:val="center"/>
              <w:rPr>
                <w:color w:val="000000"/>
                <w:shd w:val="clear" w:color="auto" w:fill="FFFFFF"/>
                <w:lang w:val="lt-LT"/>
              </w:rPr>
            </w:pPr>
            <w:proofErr w:type="spellStart"/>
            <w:r w:rsidRPr="00EB6E26">
              <w:rPr>
                <w:rFonts w:eastAsiaTheme="majorEastAsia"/>
                <w:color w:val="000000"/>
                <w:shd w:val="clear" w:color="auto" w:fill="FFFFFF"/>
                <w:lang w:val="lt-LT"/>
              </w:rPr>
              <w:t>Bubilo</w:t>
            </w:r>
            <w:proofErr w:type="spellEnd"/>
            <w:r w:rsidRPr="00EB6E26">
              <w:rPr>
                <w:color w:val="000000"/>
                <w:shd w:val="clear" w:color="auto" w:fill="FFFFFF"/>
                <w:lang w:val="lt-LT"/>
              </w:rPr>
              <w:t> g. 8</w:t>
            </w:r>
          </w:p>
        </w:tc>
      </w:tr>
      <w:tr w:rsidR="00EB6E26" w:rsidRPr="00EB6E26" w14:paraId="361CC084" w14:textId="77777777" w:rsidTr="0017292D">
        <w:tc>
          <w:tcPr>
            <w:tcW w:w="846" w:type="dxa"/>
          </w:tcPr>
          <w:p w14:paraId="5BB77962" w14:textId="77777777" w:rsidR="00EB6E26" w:rsidRPr="00EB6E26" w:rsidRDefault="00EB6E26" w:rsidP="00EB6E26">
            <w:pPr>
              <w:numPr>
                <w:ilvl w:val="0"/>
                <w:numId w:val="16"/>
              </w:numPr>
              <w:contextualSpacing/>
              <w:rPr>
                <w:bCs/>
                <w:lang w:val="lt-LT"/>
              </w:rPr>
            </w:pPr>
          </w:p>
        </w:tc>
        <w:tc>
          <w:tcPr>
            <w:tcW w:w="5572" w:type="dxa"/>
          </w:tcPr>
          <w:p w14:paraId="28B8972B" w14:textId="77777777" w:rsidR="00EB6E26" w:rsidRPr="00EB6E26" w:rsidRDefault="00EB6E26" w:rsidP="00EB6E26">
            <w:pPr>
              <w:jc w:val="center"/>
              <w:rPr>
                <w:color w:val="000000"/>
                <w:shd w:val="clear" w:color="auto" w:fill="FFFFFF"/>
                <w:lang w:val="lt-LT"/>
              </w:rPr>
            </w:pPr>
            <w:r w:rsidRPr="00EB6E26">
              <w:rPr>
                <w:color w:val="000000"/>
                <w:shd w:val="clear" w:color="auto" w:fill="FFFFFF"/>
                <w:lang w:val="lt-LT"/>
              </w:rPr>
              <w:t>Vilniaus „</w:t>
            </w:r>
            <w:r w:rsidRPr="00EB6E26">
              <w:rPr>
                <w:rFonts w:eastAsiaTheme="majorEastAsia"/>
                <w:color w:val="000000"/>
                <w:shd w:val="clear" w:color="auto" w:fill="FFFFFF"/>
                <w:lang w:val="lt-LT"/>
              </w:rPr>
              <w:t>Taikos</w:t>
            </w:r>
            <w:r w:rsidRPr="00EB6E26">
              <w:rPr>
                <w:color w:val="000000"/>
                <w:shd w:val="clear" w:color="auto" w:fill="FFFFFF"/>
                <w:lang w:val="lt-LT"/>
              </w:rPr>
              <w:t>“ progimnazija</w:t>
            </w:r>
          </w:p>
        </w:tc>
        <w:tc>
          <w:tcPr>
            <w:tcW w:w="3210" w:type="dxa"/>
          </w:tcPr>
          <w:p w14:paraId="4C8C1C0B" w14:textId="77777777" w:rsidR="00EB6E26" w:rsidRPr="00EB6E26" w:rsidRDefault="00EB6E26" w:rsidP="00EB6E26">
            <w:pPr>
              <w:jc w:val="center"/>
              <w:rPr>
                <w:rFonts w:eastAsiaTheme="majorEastAsia"/>
                <w:color w:val="000000"/>
                <w:shd w:val="clear" w:color="auto" w:fill="FFFFFF"/>
                <w:lang w:val="lt-LT"/>
              </w:rPr>
            </w:pPr>
            <w:r w:rsidRPr="00EB6E26">
              <w:rPr>
                <w:rFonts w:eastAsiaTheme="majorEastAsia"/>
                <w:color w:val="000000"/>
                <w:shd w:val="clear" w:color="auto" w:fill="FFFFFF"/>
                <w:lang w:val="lt-LT"/>
              </w:rPr>
              <w:t>Taikos</w:t>
            </w:r>
            <w:r w:rsidRPr="00EB6E26">
              <w:rPr>
                <w:color w:val="000000"/>
                <w:shd w:val="clear" w:color="auto" w:fill="FFFFFF"/>
                <w:lang w:val="lt-LT"/>
              </w:rPr>
              <w:t> g. 157</w:t>
            </w:r>
          </w:p>
        </w:tc>
      </w:tr>
      <w:tr w:rsidR="00EB6E26" w:rsidRPr="00EB6E26" w14:paraId="7207E440" w14:textId="77777777" w:rsidTr="0017292D">
        <w:tc>
          <w:tcPr>
            <w:tcW w:w="846" w:type="dxa"/>
          </w:tcPr>
          <w:p w14:paraId="08125EB9" w14:textId="77777777" w:rsidR="00EB6E26" w:rsidRPr="00EB6E26" w:rsidRDefault="00EB6E26" w:rsidP="00EB6E26">
            <w:pPr>
              <w:numPr>
                <w:ilvl w:val="0"/>
                <w:numId w:val="16"/>
              </w:numPr>
              <w:contextualSpacing/>
              <w:rPr>
                <w:bCs/>
                <w:lang w:val="lt-LT"/>
              </w:rPr>
            </w:pPr>
          </w:p>
        </w:tc>
        <w:tc>
          <w:tcPr>
            <w:tcW w:w="5572" w:type="dxa"/>
          </w:tcPr>
          <w:p w14:paraId="43C89FB8" w14:textId="77777777" w:rsidR="00EB6E26" w:rsidRPr="00EB6E26" w:rsidRDefault="00EB6E26" w:rsidP="00EB6E26">
            <w:pPr>
              <w:jc w:val="center"/>
              <w:rPr>
                <w:color w:val="000000"/>
                <w:shd w:val="clear" w:color="auto" w:fill="FFFFFF"/>
                <w:lang w:val="lt-LT"/>
              </w:rPr>
            </w:pPr>
            <w:r w:rsidRPr="00EB6E26">
              <w:rPr>
                <w:color w:val="000000"/>
                <w:shd w:val="clear" w:color="auto" w:fill="FFFFFF"/>
                <w:lang w:val="lt-LT"/>
              </w:rPr>
              <w:t>Vilniaus ,,</w:t>
            </w:r>
            <w:r w:rsidRPr="00EB6E26">
              <w:rPr>
                <w:rFonts w:eastAsiaTheme="majorEastAsia"/>
                <w:color w:val="000000"/>
                <w:shd w:val="clear" w:color="auto" w:fill="FFFFFF"/>
                <w:lang w:val="lt-LT"/>
              </w:rPr>
              <w:t>Ryto</w:t>
            </w:r>
            <w:r w:rsidRPr="00EB6E26">
              <w:rPr>
                <w:color w:val="000000"/>
                <w:shd w:val="clear" w:color="auto" w:fill="FFFFFF"/>
                <w:lang w:val="lt-LT"/>
              </w:rPr>
              <w:t>“ progimnazija</w:t>
            </w:r>
          </w:p>
        </w:tc>
        <w:tc>
          <w:tcPr>
            <w:tcW w:w="3210" w:type="dxa"/>
          </w:tcPr>
          <w:p w14:paraId="02A43EBF" w14:textId="77777777" w:rsidR="00EB6E26" w:rsidRPr="00EB6E26" w:rsidRDefault="00EB6E26" w:rsidP="00EB6E26">
            <w:pPr>
              <w:jc w:val="center"/>
              <w:rPr>
                <w:rFonts w:eastAsiaTheme="majorEastAsia"/>
                <w:color w:val="000000"/>
                <w:shd w:val="clear" w:color="auto" w:fill="FFFFFF"/>
                <w:lang w:val="lt-LT"/>
              </w:rPr>
            </w:pPr>
            <w:r w:rsidRPr="00EB6E26">
              <w:rPr>
                <w:color w:val="000000"/>
                <w:shd w:val="clear" w:color="auto" w:fill="FFFFFF"/>
                <w:lang w:val="lt-LT"/>
              </w:rPr>
              <w:t>D. </w:t>
            </w:r>
            <w:proofErr w:type="spellStart"/>
            <w:r w:rsidRPr="00EB6E26">
              <w:rPr>
                <w:rFonts w:eastAsiaTheme="majorEastAsia"/>
                <w:color w:val="000000"/>
                <w:shd w:val="clear" w:color="auto" w:fill="FFFFFF"/>
                <w:lang w:val="lt-LT"/>
              </w:rPr>
              <w:t>Gerbutavičiaus</w:t>
            </w:r>
            <w:proofErr w:type="spellEnd"/>
            <w:r w:rsidRPr="00EB6E26">
              <w:rPr>
                <w:color w:val="000000"/>
                <w:shd w:val="clear" w:color="auto" w:fill="FFFFFF"/>
                <w:lang w:val="lt-LT"/>
              </w:rPr>
              <w:t> g. 9</w:t>
            </w:r>
          </w:p>
        </w:tc>
      </w:tr>
    </w:tbl>
    <w:p w14:paraId="33CC544E" w14:textId="77777777" w:rsidR="00EB6E26" w:rsidRPr="00EB6E26" w:rsidRDefault="00EB6E26" w:rsidP="00EB6E26">
      <w:pPr>
        <w:ind w:firstLine="720"/>
        <w:jc w:val="center"/>
        <w:rPr>
          <w:lang w:val="lt-LT"/>
        </w:rPr>
      </w:pPr>
      <w:r w:rsidRPr="00EB6E26">
        <w:rPr>
          <w:lang w:val="lt-LT"/>
        </w:rPr>
        <w:t>____________________</w:t>
      </w:r>
    </w:p>
    <w:p w14:paraId="40CAF1DA" w14:textId="77777777" w:rsidR="00EB6E26" w:rsidRPr="00EB6E26" w:rsidRDefault="00EB6E26" w:rsidP="00EB6E26">
      <w:pPr>
        <w:rPr>
          <w:lang w:val="lt-LT"/>
        </w:rPr>
      </w:pPr>
      <w:r w:rsidRPr="00EB6E26">
        <w:rPr>
          <w:lang w:val="lt-LT"/>
        </w:rPr>
        <w:br w:type="page"/>
      </w:r>
    </w:p>
    <w:tbl>
      <w:tblPr>
        <w:tblStyle w:val="Lentelstinklelis"/>
        <w:tblW w:w="0" w:type="auto"/>
        <w:tblInd w:w="58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6"/>
      </w:tblGrid>
      <w:tr w:rsidR="00EB6E26" w:rsidRPr="00EB6E26" w14:paraId="29A03DD6" w14:textId="77777777" w:rsidTr="0017292D">
        <w:tc>
          <w:tcPr>
            <w:tcW w:w="3686" w:type="dxa"/>
          </w:tcPr>
          <w:p w14:paraId="44AD16E8" w14:textId="77777777" w:rsidR="00EB6E26" w:rsidRPr="00EB6E26" w:rsidRDefault="00EB6E26" w:rsidP="00EB6E26">
            <w:pPr>
              <w:jc w:val="both"/>
              <w:rPr>
                <w:lang w:val="lt-LT"/>
              </w:rPr>
            </w:pPr>
            <w:r w:rsidRPr="00EB6E26">
              <w:rPr>
                <w:lang w:val="lt-LT"/>
              </w:rPr>
              <w:lastRenderedPageBreak/>
              <w:t>Gyventojų evakavimo ir laikino apgyvendinimo organizavimo Vilniaus miesto savivaldybėje tvarkos aprašo</w:t>
            </w:r>
          </w:p>
          <w:p w14:paraId="3F548C89" w14:textId="77777777" w:rsidR="00EB6E26" w:rsidRPr="00EB6E26" w:rsidRDefault="00EB6E26" w:rsidP="00EB6E26">
            <w:pPr>
              <w:jc w:val="both"/>
              <w:rPr>
                <w:lang w:val="lt-LT"/>
              </w:rPr>
            </w:pPr>
            <w:r w:rsidRPr="00EB6E26">
              <w:rPr>
                <w:lang w:val="lt-LT"/>
              </w:rPr>
              <w:t>3 priedas</w:t>
            </w:r>
          </w:p>
        </w:tc>
      </w:tr>
    </w:tbl>
    <w:p w14:paraId="0370FAF6" w14:textId="77777777" w:rsidR="00EB6E26" w:rsidRPr="00EB6E26" w:rsidRDefault="00EB6E26" w:rsidP="00EB6E26">
      <w:pPr>
        <w:jc w:val="center"/>
        <w:rPr>
          <w:lang w:val="lt-LT"/>
        </w:rPr>
      </w:pPr>
    </w:p>
    <w:p w14:paraId="20585608" w14:textId="77777777" w:rsidR="00EB6E26" w:rsidRPr="00EB6E26" w:rsidRDefault="00EB6E26" w:rsidP="00EB6E26">
      <w:pPr>
        <w:jc w:val="center"/>
        <w:rPr>
          <w:b/>
          <w:lang w:val="lt-LT"/>
        </w:rPr>
      </w:pPr>
      <w:r w:rsidRPr="00EB6E26">
        <w:rPr>
          <w:b/>
          <w:lang w:val="lt-LT"/>
        </w:rPr>
        <w:t>VILNIAUS MIESTO SAVIVALDYBĖS NUMATOMI (GALIMI) GYVENTOJŲ EVAKAVIMO KELIAI – MARŠRUTAI</w:t>
      </w:r>
    </w:p>
    <w:p w14:paraId="77E94041" w14:textId="77777777" w:rsidR="00EB6E26" w:rsidRPr="00EB6E26" w:rsidRDefault="00EB6E26" w:rsidP="00EB6E26">
      <w:pPr>
        <w:rPr>
          <w:lang w:val="lt-LT"/>
        </w:rPr>
      </w:pPr>
    </w:p>
    <w:tbl>
      <w:tblPr>
        <w:tblStyle w:val="Lentelstinklelis"/>
        <w:tblW w:w="0" w:type="auto"/>
        <w:tblLook w:val="04A0" w:firstRow="1" w:lastRow="0" w:firstColumn="1" w:lastColumn="0" w:noHBand="0" w:noVBand="1"/>
      </w:tblPr>
      <w:tblGrid>
        <w:gridCol w:w="9488"/>
      </w:tblGrid>
      <w:tr w:rsidR="00EB6E26" w:rsidRPr="00EB6E26" w14:paraId="692E574B" w14:textId="77777777" w:rsidTr="0017292D">
        <w:tc>
          <w:tcPr>
            <w:tcW w:w="9488" w:type="dxa"/>
          </w:tcPr>
          <w:p w14:paraId="4A52E52A" w14:textId="77777777" w:rsidR="00EB6E26" w:rsidRPr="00EB6E26" w:rsidRDefault="00EB6E26" w:rsidP="00EB6E26">
            <w:pPr>
              <w:spacing w:line="276" w:lineRule="auto"/>
              <w:jc w:val="center"/>
              <w:rPr>
                <w:b/>
                <w:color w:val="000000"/>
                <w:sz w:val="22"/>
                <w:szCs w:val="22"/>
                <w:shd w:val="clear" w:color="auto" w:fill="FFFFFF"/>
                <w:lang w:val="lt-LT"/>
              </w:rPr>
            </w:pPr>
            <w:bookmarkStart w:id="23" w:name="_Hlk136527439"/>
            <w:r w:rsidRPr="00EB6E26">
              <w:rPr>
                <w:b/>
                <w:color w:val="000000"/>
                <w:sz w:val="22"/>
                <w:szCs w:val="22"/>
                <w:shd w:val="clear" w:color="auto" w:fill="FFFFFF"/>
                <w:lang w:val="lt-LT"/>
              </w:rPr>
              <w:t>NUMATOMI GYVENTOJŲ EVAKAVIMO KELIAI</w:t>
            </w:r>
          </w:p>
        </w:tc>
      </w:tr>
      <w:tr w:rsidR="00EB6E26" w:rsidRPr="00EB6E26" w14:paraId="3ED439C1" w14:textId="77777777" w:rsidTr="0017292D">
        <w:tc>
          <w:tcPr>
            <w:tcW w:w="9488" w:type="dxa"/>
          </w:tcPr>
          <w:p w14:paraId="31D7CCB0" w14:textId="77777777" w:rsidR="00EB6E26" w:rsidRPr="00EB6E26" w:rsidRDefault="00EB6E26" w:rsidP="00EB6E26">
            <w:pPr>
              <w:spacing w:line="276" w:lineRule="auto"/>
              <w:jc w:val="center"/>
              <w:rPr>
                <w:b/>
                <w:sz w:val="22"/>
                <w:szCs w:val="22"/>
                <w:lang w:val="lt-LT"/>
              </w:rPr>
            </w:pPr>
            <w:r w:rsidRPr="00EB6E26">
              <w:rPr>
                <w:b/>
                <w:sz w:val="22"/>
                <w:szCs w:val="22"/>
                <w:lang w:val="lt-LT"/>
              </w:rPr>
              <w:t>1. Į Trakų rajono savivaldybės teritoriją:</w:t>
            </w:r>
          </w:p>
        </w:tc>
      </w:tr>
      <w:tr w:rsidR="00EB6E26" w:rsidRPr="00EB6E26" w14:paraId="357A1E03" w14:textId="77777777" w:rsidTr="0017292D">
        <w:tc>
          <w:tcPr>
            <w:tcW w:w="9488" w:type="dxa"/>
          </w:tcPr>
          <w:p w14:paraId="6EB87555" w14:textId="77777777" w:rsidR="00EB6E26" w:rsidRPr="00EB6E26" w:rsidRDefault="00EB6E26" w:rsidP="00EB6E26">
            <w:pPr>
              <w:spacing w:line="276" w:lineRule="auto"/>
              <w:jc w:val="both"/>
              <w:rPr>
                <w:b/>
                <w:color w:val="000000"/>
                <w:sz w:val="22"/>
                <w:szCs w:val="22"/>
                <w:shd w:val="clear" w:color="auto" w:fill="FFFFFF"/>
                <w:lang w:val="lt-LT"/>
              </w:rPr>
            </w:pPr>
            <w:r w:rsidRPr="00EB6E26">
              <w:rPr>
                <w:b/>
                <w:color w:val="000000"/>
                <w:sz w:val="22"/>
                <w:szCs w:val="22"/>
                <w:shd w:val="clear" w:color="auto" w:fill="FFFFFF"/>
                <w:lang w:val="lt-LT"/>
              </w:rPr>
              <w:t xml:space="preserve">1.1. </w:t>
            </w:r>
            <w:r w:rsidRPr="00EB6E26">
              <w:rPr>
                <w:b/>
                <w:sz w:val="22"/>
                <w:szCs w:val="22"/>
                <w:lang w:val="lt-LT"/>
              </w:rPr>
              <w:t>A1 Vilnius–Kaunas–Klaipėda (vakarų kryptys):</w:t>
            </w:r>
          </w:p>
        </w:tc>
      </w:tr>
      <w:tr w:rsidR="00EB6E26" w:rsidRPr="00EB6E26" w14:paraId="6F99A307" w14:textId="77777777" w:rsidTr="0017292D">
        <w:tc>
          <w:tcPr>
            <w:tcW w:w="9488" w:type="dxa"/>
          </w:tcPr>
          <w:p w14:paraId="28DE34BB" w14:textId="77777777" w:rsidR="00EB6E26" w:rsidRPr="00EB6E26" w:rsidRDefault="00EB6E26" w:rsidP="00EB6E26">
            <w:pPr>
              <w:numPr>
                <w:ilvl w:val="0"/>
                <w:numId w:val="17"/>
              </w:numPr>
              <w:spacing w:line="276" w:lineRule="auto"/>
              <w:ind w:left="318" w:hanging="219"/>
              <w:contextualSpacing/>
              <w:jc w:val="both"/>
              <w:rPr>
                <w:bCs/>
                <w:sz w:val="22"/>
                <w:szCs w:val="22"/>
                <w:lang w:val="lt-LT"/>
              </w:rPr>
            </w:pPr>
            <w:r w:rsidRPr="00EB6E26">
              <w:rPr>
                <w:bCs/>
                <w:sz w:val="22"/>
                <w:szCs w:val="22"/>
                <w:lang w:val="lt-LT"/>
              </w:rPr>
              <w:t xml:space="preserve">išvažiuojant į Geležinio Vilko g., Oslo g. arba Tūkstantmečio g. → Savanorių pr. </w:t>
            </w:r>
          </w:p>
        </w:tc>
      </w:tr>
      <w:tr w:rsidR="00EB6E26" w:rsidRPr="00EB6E26" w14:paraId="2B9FAF31" w14:textId="77777777" w:rsidTr="0017292D">
        <w:tc>
          <w:tcPr>
            <w:tcW w:w="9488" w:type="dxa"/>
          </w:tcPr>
          <w:p w14:paraId="74102D1D" w14:textId="77777777" w:rsidR="00EB6E26" w:rsidRPr="00EB6E26" w:rsidRDefault="00EB6E26" w:rsidP="00EB6E26">
            <w:pPr>
              <w:numPr>
                <w:ilvl w:val="0"/>
                <w:numId w:val="17"/>
              </w:numPr>
              <w:spacing w:line="276" w:lineRule="auto"/>
              <w:ind w:left="318" w:hanging="219"/>
              <w:contextualSpacing/>
              <w:jc w:val="both"/>
              <w:rPr>
                <w:bCs/>
                <w:sz w:val="22"/>
                <w:szCs w:val="22"/>
                <w:lang w:val="lt-LT"/>
              </w:rPr>
            </w:pPr>
            <w:r w:rsidRPr="00EB6E26">
              <w:rPr>
                <w:bCs/>
                <w:sz w:val="22"/>
                <w:szCs w:val="22"/>
                <w:lang w:val="lt-LT"/>
              </w:rPr>
              <w:t>išvažiuojant į Geležinio Vilko g., Oslo g. arba Tūkstantmečio g. → Savanorių pr. → Abiejų Tautų Respublikos pl. → Kirtimų g. → Savanorių pr.</w:t>
            </w:r>
          </w:p>
        </w:tc>
      </w:tr>
      <w:tr w:rsidR="00EB6E26" w:rsidRPr="00EB6E26" w14:paraId="241B72DC" w14:textId="77777777" w:rsidTr="0017292D">
        <w:tc>
          <w:tcPr>
            <w:tcW w:w="9488" w:type="dxa"/>
          </w:tcPr>
          <w:p w14:paraId="2810B5CE" w14:textId="77777777" w:rsidR="00EB6E26" w:rsidRPr="00EB6E26" w:rsidRDefault="00EB6E26" w:rsidP="00EB6E26">
            <w:pPr>
              <w:numPr>
                <w:ilvl w:val="0"/>
                <w:numId w:val="17"/>
              </w:numPr>
              <w:spacing w:line="276" w:lineRule="auto"/>
              <w:ind w:left="318" w:hanging="219"/>
              <w:contextualSpacing/>
              <w:jc w:val="both"/>
              <w:rPr>
                <w:bCs/>
                <w:sz w:val="22"/>
                <w:szCs w:val="22"/>
                <w:lang w:val="lt-LT"/>
              </w:rPr>
            </w:pPr>
            <w:r w:rsidRPr="00EB6E26">
              <w:rPr>
                <w:bCs/>
                <w:sz w:val="22"/>
                <w:szCs w:val="22"/>
                <w:lang w:val="lt-LT"/>
              </w:rPr>
              <w:t>išvažiuojant į Geležinio Vilko g. arba Tūkstantmečio g. →  Oslo g. → Gariūnų g. → Savanorių pr.</w:t>
            </w:r>
          </w:p>
        </w:tc>
      </w:tr>
      <w:tr w:rsidR="00EB6E26" w:rsidRPr="00EB6E26" w14:paraId="6E472AA7" w14:textId="77777777" w:rsidTr="0017292D">
        <w:tc>
          <w:tcPr>
            <w:tcW w:w="9488" w:type="dxa"/>
          </w:tcPr>
          <w:p w14:paraId="4C121F4A" w14:textId="77777777" w:rsidR="00EB6E26" w:rsidRPr="00EB6E26" w:rsidRDefault="00EB6E26" w:rsidP="00EB6E26">
            <w:pPr>
              <w:numPr>
                <w:ilvl w:val="0"/>
                <w:numId w:val="17"/>
              </w:numPr>
              <w:spacing w:line="276" w:lineRule="auto"/>
              <w:ind w:left="318" w:hanging="219"/>
              <w:contextualSpacing/>
              <w:jc w:val="both"/>
              <w:rPr>
                <w:bCs/>
                <w:sz w:val="22"/>
                <w:szCs w:val="22"/>
                <w:lang w:val="lt-LT"/>
              </w:rPr>
            </w:pPr>
            <w:r w:rsidRPr="00EB6E26">
              <w:rPr>
                <w:bCs/>
                <w:sz w:val="22"/>
                <w:szCs w:val="22"/>
                <w:lang w:val="lt-LT"/>
              </w:rPr>
              <w:t>išvažiuojant į Laisvės pr. arba Vakarinį aplinkkelį → Oslo g. → Gariūnų g. → Savanorių pr.</w:t>
            </w:r>
          </w:p>
        </w:tc>
      </w:tr>
      <w:tr w:rsidR="00EB6E26" w:rsidRPr="00EB6E26" w14:paraId="11AAB170" w14:textId="77777777" w:rsidTr="0017292D">
        <w:tc>
          <w:tcPr>
            <w:tcW w:w="9488" w:type="dxa"/>
          </w:tcPr>
          <w:p w14:paraId="3B3C4187" w14:textId="77777777" w:rsidR="00EB6E26" w:rsidRPr="00EB6E26" w:rsidRDefault="00EB6E26" w:rsidP="00EB6E26">
            <w:pPr>
              <w:numPr>
                <w:ilvl w:val="0"/>
                <w:numId w:val="17"/>
              </w:numPr>
              <w:spacing w:line="276" w:lineRule="auto"/>
              <w:ind w:left="318" w:hanging="219"/>
              <w:contextualSpacing/>
              <w:jc w:val="both"/>
              <w:rPr>
                <w:bCs/>
                <w:sz w:val="22"/>
                <w:szCs w:val="22"/>
                <w:lang w:val="lt-LT"/>
              </w:rPr>
            </w:pPr>
            <w:r w:rsidRPr="00EB6E26">
              <w:rPr>
                <w:sz w:val="22"/>
                <w:szCs w:val="22"/>
                <w:lang w:val="lt-LT"/>
              </w:rPr>
              <w:t xml:space="preserve">išvažiuojant į Tūkstantmečio g. (iš vakarų) arba Dariaus ir Girėno g. → </w:t>
            </w:r>
            <w:r w:rsidRPr="00EB6E26">
              <w:rPr>
                <w:bCs/>
                <w:sz w:val="22"/>
                <w:szCs w:val="22"/>
                <w:lang w:val="lt-LT"/>
              </w:rPr>
              <w:t xml:space="preserve">Eišiškių pl. → Kirtimų g. → Savanorių pr. </w:t>
            </w:r>
          </w:p>
        </w:tc>
      </w:tr>
      <w:tr w:rsidR="00EB6E26" w:rsidRPr="00EB6E26" w14:paraId="462595FA" w14:textId="77777777" w:rsidTr="0017292D">
        <w:tc>
          <w:tcPr>
            <w:tcW w:w="9488" w:type="dxa"/>
          </w:tcPr>
          <w:p w14:paraId="5C65BD8C" w14:textId="77777777" w:rsidR="00EB6E26" w:rsidRPr="00EB6E26" w:rsidRDefault="00EB6E26" w:rsidP="00EB6E26">
            <w:pPr>
              <w:spacing w:line="276" w:lineRule="auto"/>
              <w:jc w:val="both"/>
              <w:rPr>
                <w:b/>
                <w:color w:val="000000"/>
                <w:sz w:val="22"/>
                <w:szCs w:val="22"/>
                <w:shd w:val="clear" w:color="auto" w:fill="FFFFFF"/>
                <w:lang w:val="lt-LT"/>
              </w:rPr>
            </w:pPr>
            <w:r w:rsidRPr="00EB6E26">
              <w:rPr>
                <w:b/>
                <w:color w:val="000000"/>
                <w:sz w:val="22"/>
                <w:szCs w:val="22"/>
                <w:shd w:val="clear" w:color="auto" w:fill="FFFFFF"/>
                <w:lang w:val="lt-LT"/>
              </w:rPr>
              <w:t xml:space="preserve">1.2. </w:t>
            </w:r>
            <w:r w:rsidRPr="00EB6E26">
              <w:rPr>
                <w:b/>
                <w:sz w:val="22"/>
                <w:szCs w:val="22"/>
                <w:lang w:val="lt-LT"/>
              </w:rPr>
              <w:t>A4 Vilnius–Varėna–Gardinas (pietų-pietvakarių kryptys):</w:t>
            </w:r>
          </w:p>
        </w:tc>
      </w:tr>
      <w:tr w:rsidR="00EB6E26" w:rsidRPr="00EB6E26" w14:paraId="6FBC69FD" w14:textId="77777777" w:rsidTr="0017292D">
        <w:tc>
          <w:tcPr>
            <w:tcW w:w="9488" w:type="dxa"/>
          </w:tcPr>
          <w:p w14:paraId="2AF763CD" w14:textId="77777777" w:rsidR="00EB6E26" w:rsidRPr="00EB6E26" w:rsidRDefault="00EB6E26" w:rsidP="00EB6E26">
            <w:pPr>
              <w:numPr>
                <w:ilvl w:val="0"/>
                <w:numId w:val="17"/>
              </w:numPr>
              <w:spacing w:line="276" w:lineRule="auto"/>
              <w:ind w:left="318" w:hanging="219"/>
              <w:contextualSpacing/>
              <w:jc w:val="both"/>
              <w:rPr>
                <w:b/>
                <w:sz w:val="22"/>
                <w:szCs w:val="22"/>
                <w:lang w:val="lt-LT"/>
              </w:rPr>
            </w:pPr>
            <w:r w:rsidRPr="00EB6E26">
              <w:rPr>
                <w:sz w:val="22"/>
                <w:szCs w:val="22"/>
                <w:lang w:val="lt-LT"/>
              </w:rPr>
              <w:t xml:space="preserve">išvažiuojant į Geležinio Vilko g., Oslo g. </w:t>
            </w:r>
            <w:r w:rsidRPr="00EB6E26">
              <w:rPr>
                <w:bCs/>
                <w:sz w:val="22"/>
                <w:szCs w:val="22"/>
                <w:lang w:val="lt-LT"/>
              </w:rPr>
              <w:t>arba Tūkstantmečio g.</w:t>
            </w:r>
            <w:r w:rsidRPr="00EB6E26">
              <w:rPr>
                <w:b/>
                <w:sz w:val="22"/>
                <w:szCs w:val="22"/>
                <w:lang w:val="lt-LT"/>
              </w:rPr>
              <w:t xml:space="preserve"> </w:t>
            </w:r>
            <w:r w:rsidRPr="00EB6E26">
              <w:rPr>
                <w:sz w:val="22"/>
                <w:szCs w:val="22"/>
                <w:lang w:val="lt-LT"/>
              </w:rPr>
              <w:t xml:space="preserve">→ Savanorių pr. → </w:t>
            </w:r>
            <w:r w:rsidRPr="00EB6E26">
              <w:rPr>
                <w:bCs/>
                <w:sz w:val="22"/>
                <w:szCs w:val="22"/>
                <w:lang w:val="lt-LT"/>
              </w:rPr>
              <w:t>Abiejų Tautų Respublikos pl.</w:t>
            </w:r>
          </w:p>
        </w:tc>
      </w:tr>
      <w:tr w:rsidR="00EB6E26" w:rsidRPr="00EB6E26" w14:paraId="35F38664" w14:textId="77777777" w:rsidTr="0017292D">
        <w:tc>
          <w:tcPr>
            <w:tcW w:w="9488" w:type="dxa"/>
          </w:tcPr>
          <w:p w14:paraId="2A3B09CB" w14:textId="77777777" w:rsidR="00EB6E26" w:rsidRPr="00EB6E26" w:rsidRDefault="00EB6E26" w:rsidP="00EB6E26">
            <w:pPr>
              <w:numPr>
                <w:ilvl w:val="0"/>
                <w:numId w:val="17"/>
              </w:numPr>
              <w:spacing w:line="276" w:lineRule="auto"/>
              <w:ind w:left="318" w:hanging="219"/>
              <w:contextualSpacing/>
              <w:jc w:val="both"/>
              <w:rPr>
                <w:b/>
                <w:sz w:val="22"/>
                <w:szCs w:val="22"/>
                <w:lang w:val="lt-LT"/>
              </w:rPr>
            </w:pPr>
            <w:r w:rsidRPr="00EB6E26">
              <w:rPr>
                <w:sz w:val="22"/>
                <w:szCs w:val="22"/>
                <w:lang w:val="lt-LT"/>
              </w:rPr>
              <w:t xml:space="preserve">išvažiuojant į Geležinio Vilko g. </w:t>
            </w:r>
            <w:r w:rsidRPr="00EB6E26">
              <w:rPr>
                <w:bCs/>
                <w:sz w:val="22"/>
                <w:szCs w:val="22"/>
                <w:lang w:val="lt-LT"/>
              </w:rPr>
              <w:t xml:space="preserve">arba Tūkstantmečio g. </w:t>
            </w:r>
            <w:r w:rsidRPr="00EB6E26">
              <w:rPr>
                <w:sz w:val="22"/>
                <w:szCs w:val="22"/>
                <w:lang w:val="lt-LT"/>
              </w:rPr>
              <w:t xml:space="preserve">→ Oslo g. → Gariūnų g. → Kirtimų g. → </w:t>
            </w:r>
            <w:r w:rsidRPr="00EB6E26">
              <w:rPr>
                <w:bCs/>
                <w:sz w:val="22"/>
                <w:szCs w:val="22"/>
                <w:lang w:val="lt-LT"/>
              </w:rPr>
              <w:t>Abiejų Tautų Respublikos pl</w:t>
            </w:r>
            <w:r w:rsidRPr="00EB6E26">
              <w:rPr>
                <w:sz w:val="22"/>
                <w:szCs w:val="22"/>
                <w:lang w:val="lt-LT"/>
              </w:rPr>
              <w:t>.</w:t>
            </w:r>
          </w:p>
        </w:tc>
      </w:tr>
      <w:tr w:rsidR="00EB6E26" w:rsidRPr="00EB6E26" w14:paraId="33DFF0C5" w14:textId="77777777" w:rsidTr="0017292D">
        <w:tc>
          <w:tcPr>
            <w:tcW w:w="9488" w:type="dxa"/>
          </w:tcPr>
          <w:p w14:paraId="5A777568" w14:textId="77777777" w:rsidR="00EB6E26" w:rsidRPr="00EB6E26" w:rsidRDefault="00EB6E26" w:rsidP="00EB6E26">
            <w:pPr>
              <w:numPr>
                <w:ilvl w:val="0"/>
                <w:numId w:val="17"/>
              </w:numPr>
              <w:spacing w:line="276" w:lineRule="auto"/>
              <w:ind w:left="318" w:hanging="219"/>
              <w:contextualSpacing/>
              <w:jc w:val="both"/>
              <w:rPr>
                <w:b/>
                <w:sz w:val="22"/>
                <w:szCs w:val="22"/>
                <w:lang w:val="lt-LT"/>
              </w:rPr>
            </w:pPr>
            <w:r w:rsidRPr="00EB6E26">
              <w:rPr>
                <w:sz w:val="22"/>
                <w:szCs w:val="22"/>
                <w:lang w:val="lt-LT"/>
              </w:rPr>
              <w:t xml:space="preserve">išvažiuojant į Laisvės pr. arba Vakarinį aplinkkelį → Oslo g. → Gariūnų g. → Kirtimų g. → </w:t>
            </w:r>
            <w:r w:rsidRPr="00EB6E26">
              <w:rPr>
                <w:bCs/>
                <w:sz w:val="22"/>
                <w:szCs w:val="22"/>
                <w:lang w:val="lt-LT"/>
              </w:rPr>
              <w:t>Abiejų Tautų Respublikos pl.</w:t>
            </w:r>
          </w:p>
        </w:tc>
      </w:tr>
      <w:tr w:rsidR="00EB6E26" w:rsidRPr="00EB6E26" w14:paraId="637BB07E" w14:textId="77777777" w:rsidTr="0017292D">
        <w:tc>
          <w:tcPr>
            <w:tcW w:w="9488" w:type="dxa"/>
          </w:tcPr>
          <w:p w14:paraId="3124952D" w14:textId="77777777" w:rsidR="00EB6E26" w:rsidRPr="00EB6E26" w:rsidRDefault="00EB6E26" w:rsidP="00EB6E26">
            <w:pPr>
              <w:numPr>
                <w:ilvl w:val="0"/>
                <w:numId w:val="17"/>
              </w:numPr>
              <w:spacing w:line="276" w:lineRule="auto"/>
              <w:ind w:left="318" w:hanging="219"/>
              <w:contextualSpacing/>
              <w:jc w:val="both"/>
              <w:rPr>
                <w:sz w:val="22"/>
                <w:szCs w:val="22"/>
                <w:lang w:val="lt-LT"/>
              </w:rPr>
            </w:pPr>
            <w:r w:rsidRPr="00EB6E26">
              <w:rPr>
                <w:sz w:val="22"/>
                <w:szCs w:val="22"/>
                <w:lang w:val="lt-LT"/>
              </w:rPr>
              <w:t xml:space="preserve">išvažiuojant į Tūkstantmečio g. (iš vakarų) arba Dariaus ir Girėno g. → Eišiškių pl. → Kirtimų g. → </w:t>
            </w:r>
            <w:r w:rsidRPr="00EB6E26">
              <w:rPr>
                <w:bCs/>
                <w:sz w:val="22"/>
                <w:szCs w:val="22"/>
                <w:lang w:val="lt-LT"/>
              </w:rPr>
              <w:t>Abiejų Tautų Respublikos pl.</w:t>
            </w:r>
          </w:p>
        </w:tc>
      </w:tr>
      <w:tr w:rsidR="00EB6E26" w:rsidRPr="00EB6E26" w14:paraId="6C99683E" w14:textId="77777777" w:rsidTr="0017292D">
        <w:tc>
          <w:tcPr>
            <w:tcW w:w="9488" w:type="dxa"/>
          </w:tcPr>
          <w:p w14:paraId="1B2EC71D" w14:textId="77777777" w:rsidR="00EB6E26" w:rsidRPr="00EB6E26" w:rsidRDefault="00EB6E26" w:rsidP="00EB6E26">
            <w:pPr>
              <w:spacing w:line="276" w:lineRule="auto"/>
              <w:jc w:val="both"/>
              <w:rPr>
                <w:b/>
                <w:color w:val="000000"/>
                <w:sz w:val="22"/>
                <w:szCs w:val="22"/>
                <w:shd w:val="clear" w:color="auto" w:fill="FFFFFF"/>
                <w:lang w:val="lt-LT"/>
              </w:rPr>
            </w:pPr>
            <w:r w:rsidRPr="00EB6E26">
              <w:rPr>
                <w:b/>
                <w:sz w:val="22"/>
                <w:szCs w:val="22"/>
                <w:lang w:val="lt-LT"/>
              </w:rPr>
              <w:t>1.3. A16 Vilnius–Prienai–Marijampolė (pietvakarių kryptys):</w:t>
            </w:r>
          </w:p>
        </w:tc>
      </w:tr>
      <w:tr w:rsidR="00EB6E26" w:rsidRPr="00EB6E26" w14:paraId="5CF73815" w14:textId="77777777" w:rsidTr="0017292D">
        <w:tc>
          <w:tcPr>
            <w:tcW w:w="9488" w:type="dxa"/>
          </w:tcPr>
          <w:p w14:paraId="54410204" w14:textId="77777777" w:rsidR="00EB6E26" w:rsidRPr="00EB6E26" w:rsidRDefault="00EB6E26" w:rsidP="00EB6E26">
            <w:pPr>
              <w:numPr>
                <w:ilvl w:val="0"/>
                <w:numId w:val="17"/>
              </w:numPr>
              <w:spacing w:line="276" w:lineRule="auto"/>
              <w:ind w:left="318" w:hanging="219"/>
              <w:contextualSpacing/>
              <w:jc w:val="both"/>
              <w:rPr>
                <w:b/>
                <w:sz w:val="22"/>
                <w:szCs w:val="22"/>
                <w:lang w:val="lt-LT"/>
              </w:rPr>
            </w:pPr>
            <w:r w:rsidRPr="00EB6E26">
              <w:rPr>
                <w:sz w:val="22"/>
                <w:szCs w:val="22"/>
                <w:lang w:val="lt-LT"/>
              </w:rPr>
              <w:t xml:space="preserve">išvažiuojant į Geležinio Vilko g., Oslo g. </w:t>
            </w:r>
            <w:r w:rsidRPr="00EB6E26">
              <w:rPr>
                <w:bCs/>
                <w:sz w:val="22"/>
                <w:szCs w:val="22"/>
                <w:lang w:val="lt-LT"/>
              </w:rPr>
              <w:t>arba Tūkstantmečio g.</w:t>
            </w:r>
            <w:r w:rsidRPr="00EB6E26">
              <w:rPr>
                <w:b/>
                <w:sz w:val="22"/>
                <w:szCs w:val="22"/>
                <w:lang w:val="lt-LT"/>
              </w:rPr>
              <w:t xml:space="preserve"> </w:t>
            </w:r>
            <w:r w:rsidRPr="00EB6E26">
              <w:rPr>
                <w:sz w:val="22"/>
                <w:szCs w:val="22"/>
                <w:lang w:val="lt-LT"/>
              </w:rPr>
              <w:t xml:space="preserve">→ Savanorių pr. → </w:t>
            </w:r>
            <w:r w:rsidRPr="00EB6E26">
              <w:rPr>
                <w:bCs/>
                <w:sz w:val="22"/>
                <w:szCs w:val="22"/>
                <w:lang w:val="lt-LT"/>
              </w:rPr>
              <w:t xml:space="preserve">Abiejų Tautų Respublikos pl. </w:t>
            </w:r>
            <w:r w:rsidRPr="00EB6E26">
              <w:rPr>
                <w:sz w:val="22"/>
                <w:szCs w:val="22"/>
                <w:lang w:val="lt-LT"/>
              </w:rPr>
              <w:t>→ Galvės g.</w:t>
            </w:r>
          </w:p>
        </w:tc>
      </w:tr>
      <w:tr w:rsidR="00EB6E26" w:rsidRPr="00EB6E26" w14:paraId="19E80C05" w14:textId="77777777" w:rsidTr="0017292D">
        <w:tc>
          <w:tcPr>
            <w:tcW w:w="9488" w:type="dxa"/>
          </w:tcPr>
          <w:p w14:paraId="132F554C" w14:textId="77777777" w:rsidR="00EB6E26" w:rsidRPr="00EB6E26" w:rsidRDefault="00EB6E26" w:rsidP="00EB6E26">
            <w:pPr>
              <w:numPr>
                <w:ilvl w:val="0"/>
                <w:numId w:val="17"/>
              </w:numPr>
              <w:spacing w:line="276" w:lineRule="auto"/>
              <w:ind w:left="318" w:hanging="219"/>
              <w:contextualSpacing/>
              <w:jc w:val="both"/>
              <w:rPr>
                <w:b/>
                <w:sz w:val="22"/>
                <w:szCs w:val="22"/>
                <w:lang w:val="lt-LT"/>
              </w:rPr>
            </w:pPr>
            <w:r w:rsidRPr="00EB6E26">
              <w:rPr>
                <w:sz w:val="22"/>
                <w:szCs w:val="22"/>
                <w:lang w:val="lt-LT"/>
              </w:rPr>
              <w:t xml:space="preserve">išvažiuojant į Geležinio Vilko g. </w:t>
            </w:r>
            <w:r w:rsidRPr="00EB6E26">
              <w:rPr>
                <w:bCs/>
                <w:sz w:val="22"/>
                <w:szCs w:val="22"/>
                <w:lang w:val="lt-LT"/>
              </w:rPr>
              <w:t xml:space="preserve">arba Tūkstantmečio g. </w:t>
            </w:r>
            <w:r w:rsidRPr="00EB6E26">
              <w:rPr>
                <w:sz w:val="22"/>
                <w:szCs w:val="22"/>
                <w:lang w:val="lt-LT"/>
              </w:rPr>
              <w:t xml:space="preserve">→ Oslo g. → Gariūnų g. → Kirtimų g. → </w:t>
            </w:r>
            <w:r w:rsidRPr="00EB6E26">
              <w:rPr>
                <w:bCs/>
                <w:sz w:val="22"/>
                <w:szCs w:val="22"/>
                <w:lang w:val="lt-LT"/>
              </w:rPr>
              <w:t xml:space="preserve">Abiejų Tautų Respublikos pl. </w:t>
            </w:r>
            <w:r w:rsidRPr="00EB6E26">
              <w:rPr>
                <w:sz w:val="22"/>
                <w:szCs w:val="22"/>
                <w:lang w:val="lt-LT"/>
              </w:rPr>
              <w:t>→ Galvės g.</w:t>
            </w:r>
          </w:p>
        </w:tc>
      </w:tr>
      <w:tr w:rsidR="00EB6E26" w:rsidRPr="00EB6E26" w14:paraId="0AB29B11" w14:textId="77777777" w:rsidTr="0017292D">
        <w:tc>
          <w:tcPr>
            <w:tcW w:w="9488" w:type="dxa"/>
          </w:tcPr>
          <w:p w14:paraId="7621D343" w14:textId="77777777" w:rsidR="00EB6E26" w:rsidRPr="00EB6E26" w:rsidRDefault="00EB6E26" w:rsidP="00EB6E26">
            <w:pPr>
              <w:numPr>
                <w:ilvl w:val="0"/>
                <w:numId w:val="17"/>
              </w:numPr>
              <w:spacing w:line="276" w:lineRule="auto"/>
              <w:ind w:left="318" w:hanging="219"/>
              <w:contextualSpacing/>
              <w:jc w:val="both"/>
              <w:rPr>
                <w:b/>
                <w:sz w:val="22"/>
                <w:szCs w:val="22"/>
                <w:lang w:val="lt-LT"/>
              </w:rPr>
            </w:pPr>
            <w:r w:rsidRPr="00EB6E26">
              <w:rPr>
                <w:sz w:val="22"/>
                <w:szCs w:val="22"/>
                <w:lang w:val="lt-LT"/>
              </w:rPr>
              <w:t xml:space="preserve">išvažiuojant į Laisvės pr. arba Vakarinį aplinkkelį → Oslo g. → Gariūnų g. → Kirtimų g. → </w:t>
            </w:r>
            <w:r w:rsidRPr="00EB6E26">
              <w:rPr>
                <w:bCs/>
                <w:sz w:val="22"/>
                <w:szCs w:val="22"/>
                <w:lang w:val="lt-LT"/>
              </w:rPr>
              <w:t xml:space="preserve">Abiejų Tautų Respublikos pl. </w:t>
            </w:r>
            <w:r w:rsidRPr="00EB6E26">
              <w:rPr>
                <w:sz w:val="22"/>
                <w:szCs w:val="22"/>
                <w:lang w:val="lt-LT"/>
              </w:rPr>
              <w:t>→ Galvės g.</w:t>
            </w:r>
          </w:p>
        </w:tc>
      </w:tr>
      <w:tr w:rsidR="00EB6E26" w:rsidRPr="00EB6E26" w14:paraId="1C695AAF" w14:textId="77777777" w:rsidTr="0017292D">
        <w:tc>
          <w:tcPr>
            <w:tcW w:w="9488" w:type="dxa"/>
          </w:tcPr>
          <w:p w14:paraId="00F39A0B" w14:textId="77777777" w:rsidR="00EB6E26" w:rsidRPr="00EB6E26" w:rsidRDefault="00EB6E26" w:rsidP="00EB6E26">
            <w:pPr>
              <w:numPr>
                <w:ilvl w:val="0"/>
                <w:numId w:val="17"/>
              </w:numPr>
              <w:spacing w:line="276" w:lineRule="auto"/>
              <w:ind w:left="318" w:hanging="219"/>
              <w:contextualSpacing/>
              <w:rPr>
                <w:sz w:val="22"/>
                <w:szCs w:val="22"/>
                <w:lang w:val="lt-LT"/>
              </w:rPr>
            </w:pPr>
            <w:r w:rsidRPr="00EB6E26">
              <w:rPr>
                <w:sz w:val="22"/>
                <w:szCs w:val="22"/>
                <w:lang w:val="lt-LT"/>
              </w:rPr>
              <w:t xml:space="preserve">išvažiuojant į Tūkstantmečio g. (iš vakarų) arba Dariaus ir Girėno g. → Eišiškių pl. → Kirtimų g. → </w:t>
            </w:r>
            <w:r w:rsidRPr="00EB6E26">
              <w:rPr>
                <w:bCs/>
                <w:sz w:val="22"/>
                <w:szCs w:val="22"/>
                <w:lang w:val="lt-LT"/>
              </w:rPr>
              <w:t xml:space="preserve">Abiejų Tautų Respublikos pl. </w:t>
            </w:r>
            <w:r w:rsidRPr="00EB6E26">
              <w:rPr>
                <w:sz w:val="22"/>
                <w:szCs w:val="22"/>
                <w:lang w:val="lt-LT"/>
              </w:rPr>
              <w:t>→ Galvės g.</w:t>
            </w:r>
          </w:p>
        </w:tc>
      </w:tr>
      <w:tr w:rsidR="00EB6E26" w:rsidRPr="00EB6E26" w14:paraId="7F56272E" w14:textId="77777777" w:rsidTr="0017292D">
        <w:tc>
          <w:tcPr>
            <w:tcW w:w="9488" w:type="dxa"/>
          </w:tcPr>
          <w:p w14:paraId="10C8B861" w14:textId="77777777" w:rsidR="00EB6E26" w:rsidRPr="00EB6E26" w:rsidRDefault="00EB6E26" w:rsidP="00EB6E26">
            <w:pPr>
              <w:spacing w:line="276" w:lineRule="auto"/>
              <w:jc w:val="center"/>
              <w:rPr>
                <w:b/>
                <w:sz w:val="22"/>
                <w:szCs w:val="22"/>
                <w:lang w:val="lt-LT"/>
              </w:rPr>
            </w:pPr>
            <w:r w:rsidRPr="00EB6E26">
              <w:rPr>
                <w:b/>
                <w:sz w:val="22"/>
                <w:szCs w:val="22"/>
                <w:lang w:val="lt-LT"/>
              </w:rPr>
              <w:t>2. Į Vilniaus rajono savivaldybės teritoriją:</w:t>
            </w:r>
          </w:p>
        </w:tc>
      </w:tr>
      <w:tr w:rsidR="00EB6E26" w:rsidRPr="00EB6E26" w14:paraId="140BE1B9" w14:textId="77777777" w:rsidTr="0017292D">
        <w:tc>
          <w:tcPr>
            <w:tcW w:w="9488" w:type="dxa"/>
          </w:tcPr>
          <w:p w14:paraId="272A1246" w14:textId="77777777" w:rsidR="00EB6E26" w:rsidRPr="00EB6E26" w:rsidRDefault="00EB6E26" w:rsidP="00EB6E26">
            <w:pPr>
              <w:spacing w:line="276" w:lineRule="auto"/>
              <w:jc w:val="both"/>
              <w:rPr>
                <w:b/>
                <w:bCs/>
                <w:sz w:val="22"/>
                <w:szCs w:val="22"/>
                <w:lang w:val="lt-LT"/>
              </w:rPr>
            </w:pPr>
            <w:r w:rsidRPr="00EB6E26">
              <w:rPr>
                <w:b/>
                <w:bCs/>
                <w:sz w:val="22"/>
                <w:szCs w:val="22"/>
                <w:lang w:val="lt-LT"/>
              </w:rPr>
              <w:t>2.1. A2 Vilnius–Panevėžys (šiaurės kryptys):</w:t>
            </w:r>
          </w:p>
        </w:tc>
      </w:tr>
      <w:tr w:rsidR="00EB6E26" w:rsidRPr="00EB6E26" w14:paraId="5999D864" w14:textId="77777777" w:rsidTr="0017292D">
        <w:tc>
          <w:tcPr>
            <w:tcW w:w="9488" w:type="dxa"/>
          </w:tcPr>
          <w:p w14:paraId="26DF24F7" w14:textId="77777777" w:rsidR="00EB6E26" w:rsidRPr="00EB6E26" w:rsidRDefault="00EB6E26" w:rsidP="00EB6E26">
            <w:pPr>
              <w:numPr>
                <w:ilvl w:val="0"/>
                <w:numId w:val="18"/>
              </w:numPr>
              <w:spacing w:line="276" w:lineRule="auto"/>
              <w:ind w:left="318" w:hanging="219"/>
              <w:contextualSpacing/>
              <w:jc w:val="both"/>
              <w:rPr>
                <w:sz w:val="22"/>
                <w:szCs w:val="22"/>
                <w:lang w:val="lt-LT"/>
              </w:rPr>
            </w:pPr>
            <w:r w:rsidRPr="00EB6E26">
              <w:rPr>
                <w:sz w:val="22"/>
                <w:szCs w:val="22"/>
                <w:lang w:val="lt-LT"/>
              </w:rPr>
              <w:t>išvažiuojant į Oslo g. arba Pilaitės pr. → Vakarinis aplinkkelis → Ukmergės g.</w:t>
            </w:r>
          </w:p>
        </w:tc>
      </w:tr>
      <w:tr w:rsidR="00EB6E26" w:rsidRPr="00EB6E26" w14:paraId="308F073F" w14:textId="77777777" w:rsidTr="0017292D">
        <w:tc>
          <w:tcPr>
            <w:tcW w:w="9488" w:type="dxa"/>
          </w:tcPr>
          <w:p w14:paraId="7E0F6B29" w14:textId="77777777" w:rsidR="00EB6E26" w:rsidRPr="00EB6E26" w:rsidRDefault="00EB6E26" w:rsidP="00EB6E26">
            <w:pPr>
              <w:numPr>
                <w:ilvl w:val="0"/>
                <w:numId w:val="18"/>
              </w:numPr>
              <w:spacing w:line="276" w:lineRule="auto"/>
              <w:ind w:left="318" w:hanging="219"/>
              <w:contextualSpacing/>
              <w:jc w:val="both"/>
              <w:rPr>
                <w:sz w:val="22"/>
                <w:szCs w:val="22"/>
                <w:lang w:val="lt-LT"/>
              </w:rPr>
            </w:pPr>
            <w:r w:rsidRPr="00EB6E26">
              <w:rPr>
                <w:sz w:val="22"/>
                <w:szCs w:val="22"/>
                <w:lang w:val="lt-LT"/>
              </w:rPr>
              <w:t>išvažiuojant į Oslo g., Pilaitės pr. arba T. Narbuto pr. → Laisvės pr. → Ukmergės g.</w:t>
            </w:r>
          </w:p>
        </w:tc>
      </w:tr>
      <w:tr w:rsidR="00EB6E26" w:rsidRPr="00EB6E26" w14:paraId="2F5C78C8" w14:textId="77777777" w:rsidTr="0017292D">
        <w:tc>
          <w:tcPr>
            <w:tcW w:w="9488" w:type="dxa"/>
          </w:tcPr>
          <w:p w14:paraId="7A15BF65" w14:textId="77777777" w:rsidR="00EB6E26" w:rsidRPr="00EB6E26" w:rsidRDefault="00EB6E26" w:rsidP="00EB6E26">
            <w:pPr>
              <w:numPr>
                <w:ilvl w:val="0"/>
                <w:numId w:val="18"/>
              </w:numPr>
              <w:spacing w:line="276" w:lineRule="auto"/>
              <w:ind w:left="318" w:hanging="219"/>
              <w:contextualSpacing/>
              <w:jc w:val="both"/>
              <w:rPr>
                <w:sz w:val="22"/>
                <w:szCs w:val="22"/>
                <w:lang w:val="lt-LT"/>
              </w:rPr>
            </w:pPr>
            <w:r w:rsidRPr="00EB6E26">
              <w:rPr>
                <w:sz w:val="22"/>
                <w:szCs w:val="22"/>
                <w:lang w:val="lt-LT"/>
              </w:rPr>
              <w:t>išvažiuojant į Laisvės pr., Ateities g. arba Ozo g. → Ukmergės g.</w:t>
            </w:r>
          </w:p>
        </w:tc>
      </w:tr>
      <w:tr w:rsidR="00EB6E26" w:rsidRPr="00EB6E26" w14:paraId="510C5BCF" w14:textId="77777777" w:rsidTr="0017292D">
        <w:tc>
          <w:tcPr>
            <w:tcW w:w="9488" w:type="dxa"/>
          </w:tcPr>
          <w:p w14:paraId="09926A80" w14:textId="77777777" w:rsidR="00EB6E26" w:rsidRPr="00EB6E26" w:rsidRDefault="00EB6E26" w:rsidP="00EB6E26">
            <w:pPr>
              <w:numPr>
                <w:ilvl w:val="0"/>
                <w:numId w:val="18"/>
              </w:numPr>
              <w:spacing w:line="276" w:lineRule="auto"/>
              <w:ind w:left="318" w:hanging="219"/>
              <w:contextualSpacing/>
              <w:jc w:val="both"/>
              <w:rPr>
                <w:sz w:val="22"/>
                <w:szCs w:val="22"/>
                <w:lang w:val="lt-LT"/>
              </w:rPr>
            </w:pPr>
            <w:r w:rsidRPr="00EB6E26">
              <w:rPr>
                <w:sz w:val="22"/>
                <w:szCs w:val="22"/>
                <w:lang w:val="lt-LT"/>
              </w:rPr>
              <w:t>išvažiuojant į T. Narbuto g., Geležinio Vilko g. arba Konstitucijos pr. → Ukmergės g.</w:t>
            </w:r>
          </w:p>
        </w:tc>
      </w:tr>
      <w:tr w:rsidR="00EB6E26" w:rsidRPr="00EB6E26" w14:paraId="23E98815" w14:textId="77777777" w:rsidTr="0017292D">
        <w:tc>
          <w:tcPr>
            <w:tcW w:w="9488" w:type="dxa"/>
          </w:tcPr>
          <w:p w14:paraId="622AED96" w14:textId="77777777" w:rsidR="00EB6E26" w:rsidRPr="00EB6E26" w:rsidRDefault="00EB6E26" w:rsidP="00EB6E26">
            <w:pPr>
              <w:numPr>
                <w:ilvl w:val="0"/>
                <w:numId w:val="18"/>
              </w:numPr>
              <w:spacing w:line="276" w:lineRule="auto"/>
              <w:ind w:left="318" w:hanging="219"/>
              <w:contextualSpacing/>
              <w:jc w:val="both"/>
              <w:rPr>
                <w:sz w:val="22"/>
                <w:szCs w:val="22"/>
                <w:lang w:val="lt-LT"/>
              </w:rPr>
            </w:pPr>
            <w:r w:rsidRPr="00EB6E26">
              <w:rPr>
                <w:sz w:val="22"/>
                <w:szCs w:val="22"/>
                <w:lang w:val="lt-LT"/>
              </w:rPr>
              <w:t>išvažiuojant į Geležinio Vilko g. → Ozo g. arba Ateities g. → Ukmergės g.</w:t>
            </w:r>
          </w:p>
        </w:tc>
      </w:tr>
      <w:tr w:rsidR="00EB6E26" w:rsidRPr="00EB6E26" w14:paraId="616FD094" w14:textId="77777777" w:rsidTr="0017292D">
        <w:tc>
          <w:tcPr>
            <w:tcW w:w="9488" w:type="dxa"/>
          </w:tcPr>
          <w:p w14:paraId="51165961" w14:textId="77777777" w:rsidR="00EB6E26" w:rsidRPr="00EB6E26" w:rsidRDefault="00EB6E26" w:rsidP="00EB6E26">
            <w:pPr>
              <w:spacing w:line="276" w:lineRule="auto"/>
              <w:jc w:val="both"/>
              <w:rPr>
                <w:b/>
                <w:bCs/>
                <w:sz w:val="22"/>
                <w:szCs w:val="22"/>
                <w:lang w:val="lt-LT"/>
              </w:rPr>
            </w:pPr>
            <w:r w:rsidRPr="00EB6E26">
              <w:rPr>
                <w:b/>
                <w:bCs/>
                <w:sz w:val="22"/>
                <w:szCs w:val="22"/>
                <w:lang w:val="lt-LT"/>
              </w:rPr>
              <w:t>2.2. A14 Vilnius–Utena (šiaurės kryptys):</w:t>
            </w:r>
          </w:p>
        </w:tc>
      </w:tr>
      <w:tr w:rsidR="00EB6E26" w:rsidRPr="00EB6E26" w14:paraId="68501AD2" w14:textId="77777777" w:rsidTr="0017292D">
        <w:tc>
          <w:tcPr>
            <w:tcW w:w="9488" w:type="dxa"/>
          </w:tcPr>
          <w:p w14:paraId="19A19EA7" w14:textId="77777777" w:rsidR="00EB6E26" w:rsidRPr="00EB6E26" w:rsidRDefault="00EB6E26" w:rsidP="00EB6E26">
            <w:pPr>
              <w:numPr>
                <w:ilvl w:val="0"/>
                <w:numId w:val="20"/>
              </w:numPr>
              <w:spacing w:line="276" w:lineRule="auto"/>
              <w:ind w:left="318" w:hanging="219"/>
              <w:contextualSpacing/>
              <w:jc w:val="both"/>
              <w:rPr>
                <w:sz w:val="22"/>
                <w:szCs w:val="22"/>
                <w:lang w:val="lt-LT"/>
              </w:rPr>
            </w:pPr>
            <w:r w:rsidRPr="00EB6E26">
              <w:rPr>
                <w:sz w:val="22"/>
                <w:szCs w:val="22"/>
                <w:lang w:val="lt-LT"/>
              </w:rPr>
              <w:t>išvažiuojant į Geležinio Vilko g. → Molėtų pl.</w:t>
            </w:r>
          </w:p>
        </w:tc>
      </w:tr>
      <w:tr w:rsidR="00EB6E26" w:rsidRPr="00EB6E26" w14:paraId="038CBCB1" w14:textId="77777777" w:rsidTr="0017292D">
        <w:tc>
          <w:tcPr>
            <w:tcW w:w="9488" w:type="dxa"/>
          </w:tcPr>
          <w:p w14:paraId="6421E64B" w14:textId="77777777" w:rsidR="00EB6E26" w:rsidRPr="00EB6E26" w:rsidRDefault="00EB6E26" w:rsidP="00EB6E26">
            <w:pPr>
              <w:numPr>
                <w:ilvl w:val="0"/>
                <w:numId w:val="20"/>
              </w:numPr>
              <w:spacing w:line="276" w:lineRule="auto"/>
              <w:ind w:left="318" w:hanging="219"/>
              <w:contextualSpacing/>
              <w:jc w:val="both"/>
              <w:rPr>
                <w:sz w:val="22"/>
                <w:szCs w:val="22"/>
                <w:lang w:val="lt-LT"/>
              </w:rPr>
            </w:pPr>
            <w:r w:rsidRPr="00EB6E26">
              <w:rPr>
                <w:sz w:val="22"/>
                <w:szCs w:val="22"/>
                <w:lang w:val="lt-LT"/>
              </w:rPr>
              <w:t>išvažiuojant į Laisvės pr. → Ateities g. → Geležinio Vilko g. → Molėtų pl.</w:t>
            </w:r>
          </w:p>
        </w:tc>
      </w:tr>
      <w:tr w:rsidR="00EB6E26" w:rsidRPr="00EB6E26" w14:paraId="3F31B4B5" w14:textId="77777777" w:rsidTr="0017292D">
        <w:tc>
          <w:tcPr>
            <w:tcW w:w="9488" w:type="dxa"/>
          </w:tcPr>
          <w:p w14:paraId="492F85ED" w14:textId="77777777" w:rsidR="00EB6E26" w:rsidRPr="00EB6E26" w:rsidRDefault="00EB6E26" w:rsidP="00EB6E26">
            <w:pPr>
              <w:numPr>
                <w:ilvl w:val="0"/>
                <w:numId w:val="20"/>
              </w:numPr>
              <w:spacing w:line="276" w:lineRule="auto"/>
              <w:ind w:left="318" w:hanging="219"/>
              <w:contextualSpacing/>
              <w:jc w:val="both"/>
              <w:rPr>
                <w:sz w:val="22"/>
                <w:szCs w:val="22"/>
                <w:lang w:val="lt-LT"/>
              </w:rPr>
            </w:pPr>
            <w:r w:rsidRPr="00EB6E26">
              <w:rPr>
                <w:sz w:val="22"/>
                <w:szCs w:val="22"/>
                <w:lang w:val="lt-LT"/>
              </w:rPr>
              <w:t>išvažiuojant į Ukmergės g. → Ateities g. arba Ozo g. → Geležinio Vilko g. → Molėtų pl.</w:t>
            </w:r>
          </w:p>
        </w:tc>
      </w:tr>
      <w:tr w:rsidR="00EB6E26" w:rsidRPr="00EB6E26" w14:paraId="023BF0E6" w14:textId="77777777" w:rsidTr="0017292D">
        <w:tc>
          <w:tcPr>
            <w:tcW w:w="9488" w:type="dxa"/>
          </w:tcPr>
          <w:p w14:paraId="70EE54E6" w14:textId="77777777" w:rsidR="00EB6E26" w:rsidRPr="00EB6E26" w:rsidRDefault="00EB6E26" w:rsidP="00EB6E26">
            <w:pPr>
              <w:numPr>
                <w:ilvl w:val="0"/>
                <w:numId w:val="20"/>
              </w:numPr>
              <w:spacing w:line="276" w:lineRule="auto"/>
              <w:ind w:left="318" w:hanging="219"/>
              <w:contextualSpacing/>
              <w:rPr>
                <w:sz w:val="22"/>
                <w:szCs w:val="22"/>
                <w:lang w:val="lt-LT"/>
              </w:rPr>
            </w:pPr>
            <w:r w:rsidRPr="00EB6E26">
              <w:rPr>
                <w:sz w:val="22"/>
                <w:szCs w:val="22"/>
                <w:lang w:val="lt-LT"/>
              </w:rPr>
              <w:t>išvažiuojant į Kalvarijų g. → Jeruzalės g. → Mokslininkų g. → Molėtų pl.</w:t>
            </w:r>
          </w:p>
        </w:tc>
      </w:tr>
      <w:tr w:rsidR="00EB6E26" w:rsidRPr="00EB6E26" w14:paraId="09AD37CC" w14:textId="77777777" w:rsidTr="0017292D">
        <w:tc>
          <w:tcPr>
            <w:tcW w:w="9488" w:type="dxa"/>
          </w:tcPr>
          <w:p w14:paraId="5095460D" w14:textId="77777777" w:rsidR="00EB6E26" w:rsidRPr="00EB6E26" w:rsidRDefault="00EB6E26" w:rsidP="00EB6E26">
            <w:pPr>
              <w:numPr>
                <w:ilvl w:val="0"/>
                <w:numId w:val="20"/>
              </w:numPr>
              <w:spacing w:line="276" w:lineRule="auto"/>
              <w:ind w:left="318" w:hanging="219"/>
              <w:contextualSpacing/>
              <w:jc w:val="both"/>
              <w:rPr>
                <w:sz w:val="22"/>
                <w:szCs w:val="22"/>
                <w:lang w:val="lt-LT"/>
              </w:rPr>
            </w:pPr>
            <w:r w:rsidRPr="00EB6E26">
              <w:rPr>
                <w:sz w:val="22"/>
                <w:szCs w:val="22"/>
                <w:lang w:val="lt-LT"/>
              </w:rPr>
              <w:lastRenderedPageBreak/>
              <w:t>išvažiuojant į Kalvarijų g. → Žalgirio g., Ateities g. arba Ozo g. → Geležinio Vilko g. → Molėtų pl.</w:t>
            </w:r>
          </w:p>
        </w:tc>
      </w:tr>
      <w:tr w:rsidR="00EB6E26" w:rsidRPr="00EB6E26" w14:paraId="67C90247" w14:textId="77777777" w:rsidTr="0017292D">
        <w:tc>
          <w:tcPr>
            <w:tcW w:w="9488" w:type="dxa"/>
          </w:tcPr>
          <w:p w14:paraId="554233C5" w14:textId="77777777" w:rsidR="00EB6E26" w:rsidRPr="00EB6E26" w:rsidRDefault="00EB6E26" w:rsidP="00EB6E26">
            <w:pPr>
              <w:numPr>
                <w:ilvl w:val="0"/>
                <w:numId w:val="20"/>
              </w:numPr>
              <w:spacing w:line="276" w:lineRule="auto"/>
              <w:ind w:left="318" w:hanging="219"/>
              <w:contextualSpacing/>
              <w:jc w:val="both"/>
              <w:rPr>
                <w:sz w:val="22"/>
                <w:szCs w:val="22"/>
                <w:lang w:val="lt-LT"/>
              </w:rPr>
            </w:pPr>
            <w:r w:rsidRPr="00EB6E26">
              <w:rPr>
                <w:sz w:val="22"/>
                <w:szCs w:val="22"/>
                <w:lang w:val="lt-LT"/>
              </w:rPr>
              <w:t>išvažiuojant į T. Narbuto g. arba Konstitucijos per. → Geležinio Vilko g. → Molėtų pl.</w:t>
            </w:r>
          </w:p>
        </w:tc>
      </w:tr>
      <w:tr w:rsidR="00EB6E26" w:rsidRPr="00EB6E26" w14:paraId="52961BDB" w14:textId="77777777" w:rsidTr="0017292D">
        <w:tc>
          <w:tcPr>
            <w:tcW w:w="9488" w:type="dxa"/>
          </w:tcPr>
          <w:p w14:paraId="25694559" w14:textId="77777777" w:rsidR="00EB6E26" w:rsidRPr="00EB6E26" w:rsidRDefault="00EB6E26" w:rsidP="00EB6E26">
            <w:pPr>
              <w:spacing w:line="276" w:lineRule="auto"/>
              <w:jc w:val="both"/>
              <w:rPr>
                <w:b/>
                <w:bCs/>
                <w:sz w:val="22"/>
                <w:szCs w:val="22"/>
                <w:lang w:val="lt-LT"/>
              </w:rPr>
            </w:pPr>
            <w:r w:rsidRPr="00EB6E26">
              <w:rPr>
                <w:b/>
                <w:bCs/>
                <w:sz w:val="22"/>
                <w:szCs w:val="22"/>
                <w:lang w:val="lt-LT"/>
              </w:rPr>
              <w:t>2.3. A102 Vilnius–Švenčionys–Zarasai (šiaurės-rytų kryptys):</w:t>
            </w:r>
          </w:p>
        </w:tc>
      </w:tr>
      <w:tr w:rsidR="00EB6E26" w:rsidRPr="00EB6E26" w14:paraId="12C536E0" w14:textId="77777777" w:rsidTr="0017292D">
        <w:tc>
          <w:tcPr>
            <w:tcW w:w="9488" w:type="dxa"/>
          </w:tcPr>
          <w:p w14:paraId="63B7870F" w14:textId="77777777" w:rsidR="00EB6E26" w:rsidRPr="00EB6E26" w:rsidRDefault="00EB6E26" w:rsidP="00EB6E26">
            <w:pPr>
              <w:numPr>
                <w:ilvl w:val="0"/>
                <w:numId w:val="22"/>
              </w:numPr>
              <w:spacing w:line="276" w:lineRule="auto"/>
              <w:ind w:left="318" w:hanging="219"/>
              <w:contextualSpacing/>
              <w:jc w:val="both"/>
              <w:rPr>
                <w:sz w:val="22"/>
                <w:szCs w:val="22"/>
                <w:lang w:val="lt-LT"/>
              </w:rPr>
            </w:pPr>
            <w:r w:rsidRPr="00EB6E26">
              <w:rPr>
                <w:sz w:val="22"/>
                <w:szCs w:val="22"/>
                <w:lang w:val="lt-LT"/>
              </w:rPr>
              <w:t>išvažiuojant į O. Milašiaus g., Antakalnio g. arba Saulėtekio al. → Nemenčinės pl.</w:t>
            </w:r>
          </w:p>
        </w:tc>
      </w:tr>
      <w:tr w:rsidR="00EB6E26" w:rsidRPr="00EB6E26" w14:paraId="77D541DB" w14:textId="77777777" w:rsidTr="0017292D">
        <w:tc>
          <w:tcPr>
            <w:tcW w:w="9488" w:type="dxa"/>
          </w:tcPr>
          <w:p w14:paraId="32D6DC7C" w14:textId="77777777" w:rsidR="00EB6E26" w:rsidRPr="00EB6E26" w:rsidRDefault="00EB6E26" w:rsidP="00EB6E26">
            <w:pPr>
              <w:numPr>
                <w:ilvl w:val="0"/>
                <w:numId w:val="22"/>
              </w:numPr>
              <w:spacing w:line="276" w:lineRule="auto"/>
              <w:ind w:left="318" w:hanging="219"/>
              <w:contextualSpacing/>
              <w:jc w:val="both"/>
              <w:rPr>
                <w:sz w:val="22"/>
                <w:szCs w:val="22"/>
                <w:lang w:val="lt-LT"/>
              </w:rPr>
            </w:pPr>
            <w:r w:rsidRPr="00EB6E26">
              <w:rPr>
                <w:sz w:val="22"/>
                <w:szCs w:val="22"/>
                <w:lang w:val="lt-LT"/>
              </w:rPr>
              <w:t>išvažiuojant į Antakalnio g. → O. Milašiaus g. → Nemenčinės pl.</w:t>
            </w:r>
          </w:p>
        </w:tc>
      </w:tr>
      <w:tr w:rsidR="00EB6E26" w:rsidRPr="00EB6E26" w14:paraId="4EF1589F" w14:textId="77777777" w:rsidTr="0017292D">
        <w:tc>
          <w:tcPr>
            <w:tcW w:w="9488" w:type="dxa"/>
          </w:tcPr>
          <w:p w14:paraId="4B4C7355" w14:textId="77777777" w:rsidR="00EB6E26" w:rsidRPr="00EB6E26" w:rsidRDefault="00EB6E26" w:rsidP="00EB6E26">
            <w:pPr>
              <w:numPr>
                <w:ilvl w:val="0"/>
                <w:numId w:val="22"/>
              </w:numPr>
              <w:spacing w:line="276" w:lineRule="auto"/>
              <w:ind w:left="318" w:hanging="219"/>
              <w:contextualSpacing/>
              <w:jc w:val="both"/>
              <w:rPr>
                <w:sz w:val="22"/>
                <w:szCs w:val="22"/>
                <w:lang w:val="lt-LT"/>
              </w:rPr>
            </w:pPr>
            <w:r w:rsidRPr="00EB6E26">
              <w:rPr>
                <w:sz w:val="22"/>
                <w:szCs w:val="22"/>
                <w:lang w:val="lt-LT"/>
              </w:rPr>
              <w:t>išvažiuojant į Kalvarijų g. arba Ozo g. → Kareivių g. → O. Milašiaus g. → Nemenčinės pl.</w:t>
            </w:r>
          </w:p>
        </w:tc>
      </w:tr>
      <w:tr w:rsidR="00EB6E26" w:rsidRPr="00EB6E26" w14:paraId="3D1BD9C7" w14:textId="77777777" w:rsidTr="0017292D">
        <w:tc>
          <w:tcPr>
            <w:tcW w:w="9488" w:type="dxa"/>
          </w:tcPr>
          <w:p w14:paraId="1BE1B650" w14:textId="77777777" w:rsidR="00EB6E26" w:rsidRPr="00EB6E26" w:rsidRDefault="00EB6E26" w:rsidP="00EB6E26">
            <w:pPr>
              <w:numPr>
                <w:ilvl w:val="0"/>
                <w:numId w:val="22"/>
              </w:numPr>
              <w:spacing w:line="276" w:lineRule="auto"/>
              <w:ind w:left="318" w:hanging="219"/>
              <w:contextualSpacing/>
              <w:jc w:val="both"/>
              <w:rPr>
                <w:sz w:val="22"/>
                <w:szCs w:val="22"/>
                <w:lang w:val="lt-LT"/>
              </w:rPr>
            </w:pPr>
            <w:r w:rsidRPr="00EB6E26">
              <w:rPr>
                <w:sz w:val="22"/>
                <w:szCs w:val="22"/>
                <w:lang w:val="lt-LT"/>
              </w:rPr>
              <w:t>išvažiuojant į Kalvarijų g., Ozo g. → Kareivių g. → O. Milašiaus g. → Nemenčinės pl.</w:t>
            </w:r>
          </w:p>
        </w:tc>
      </w:tr>
      <w:tr w:rsidR="00EB6E26" w:rsidRPr="00EB6E26" w14:paraId="405DA4D3" w14:textId="77777777" w:rsidTr="0017292D">
        <w:tc>
          <w:tcPr>
            <w:tcW w:w="9488" w:type="dxa"/>
          </w:tcPr>
          <w:p w14:paraId="707E8267" w14:textId="77777777" w:rsidR="00EB6E26" w:rsidRPr="00EB6E26" w:rsidRDefault="00EB6E26" w:rsidP="00EB6E26">
            <w:pPr>
              <w:numPr>
                <w:ilvl w:val="0"/>
                <w:numId w:val="22"/>
              </w:numPr>
              <w:spacing w:line="276" w:lineRule="auto"/>
              <w:ind w:left="318" w:hanging="219"/>
              <w:contextualSpacing/>
              <w:jc w:val="both"/>
              <w:rPr>
                <w:sz w:val="22"/>
                <w:szCs w:val="22"/>
                <w:lang w:val="lt-LT"/>
              </w:rPr>
            </w:pPr>
            <w:r w:rsidRPr="00EB6E26">
              <w:rPr>
                <w:sz w:val="22"/>
                <w:szCs w:val="22"/>
                <w:lang w:val="lt-LT"/>
              </w:rPr>
              <w:t>išvažiuojant į Tuskulėnų g., Šeimyniškių g. arba Olandų g.→ Antakalnio g. → Nemenčinės pl.</w:t>
            </w:r>
          </w:p>
        </w:tc>
      </w:tr>
      <w:tr w:rsidR="00EB6E26" w:rsidRPr="00EB6E26" w14:paraId="1CA28496" w14:textId="77777777" w:rsidTr="0017292D">
        <w:tc>
          <w:tcPr>
            <w:tcW w:w="9488" w:type="dxa"/>
          </w:tcPr>
          <w:p w14:paraId="638912C9" w14:textId="77777777" w:rsidR="00EB6E26" w:rsidRPr="00EB6E26" w:rsidRDefault="00EB6E26" w:rsidP="00EB6E26">
            <w:pPr>
              <w:numPr>
                <w:ilvl w:val="0"/>
                <w:numId w:val="22"/>
              </w:numPr>
              <w:spacing w:line="276" w:lineRule="auto"/>
              <w:ind w:left="318" w:hanging="219"/>
              <w:contextualSpacing/>
              <w:jc w:val="both"/>
              <w:rPr>
                <w:sz w:val="22"/>
                <w:szCs w:val="22"/>
                <w:lang w:val="lt-LT"/>
              </w:rPr>
            </w:pPr>
            <w:r w:rsidRPr="00EB6E26">
              <w:rPr>
                <w:sz w:val="22"/>
                <w:szCs w:val="22"/>
                <w:lang w:val="lt-LT"/>
              </w:rPr>
              <w:t>išvažiuojant į Tuskulėnų g., Šeimyniškių g. arba Olandų g.→ Žirmūnų g. → → Kareivių g. → O. Milašiaus g. → Nemenčinės pl.</w:t>
            </w:r>
          </w:p>
        </w:tc>
      </w:tr>
      <w:tr w:rsidR="00EB6E26" w:rsidRPr="00EB6E26" w14:paraId="22813B18" w14:textId="77777777" w:rsidTr="0017292D">
        <w:tc>
          <w:tcPr>
            <w:tcW w:w="9488" w:type="dxa"/>
          </w:tcPr>
          <w:p w14:paraId="21C5209F" w14:textId="77777777" w:rsidR="00EB6E26" w:rsidRPr="00EB6E26" w:rsidRDefault="00EB6E26" w:rsidP="00EB6E26">
            <w:pPr>
              <w:spacing w:line="276" w:lineRule="auto"/>
              <w:jc w:val="both"/>
              <w:rPr>
                <w:b/>
                <w:bCs/>
                <w:sz w:val="22"/>
                <w:szCs w:val="22"/>
                <w:lang w:val="lt-LT"/>
              </w:rPr>
            </w:pPr>
            <w:r w:rsidRPr="00EB6E26">
              <w:rPr>
                <w:b/>
                <w:bCs/>
                <w:sz w:val="22"/>
                <w:szCs w:val="22"/>
                <w:lang w:val="lt-LT"/>
              </w:rPr>
              <w:t>2.4. A103 Vilnius–Lietuvos-Baltarusijos siena (rytų kryptys):</w:t>
            </w:r>
          </w:p>
        </w:tc>
      </w:tr>
      <w:tr w:rsidR="00EB6E26" w:rsidRPr="00EB6E26" w14:paraId="659B01CB" w14:textId="77777777" w:rsidTr="0017292D">
        <w:tc>
          <w:tcPr>
            <w:tcW w:w="9488" w:type="dxa"/>
          </w:tcPr>
          <w:p w14:paraId="52C4DE8F" w14:textId="77777777" w:rsidR="00EB6E26" w:rsidRPr="00EB6E26" w:rsidRDefault="00EB6E26" w:rsidP="00EB6E26">
            <w:pPr>
              <w:numPr>
                <w:ilvl w:val="0"/>
                <w:numId w:val="23"/>
              </w:numPr>
              <w:spacing w:line="276" w:lineRule="auto"/>
              <w:ind w:left="318" w:hanging="219"/>
              <w:contextualSpacing/>
              <w:jc w:val="both"/>
              <w:rPr>
                <w:sz w:val="22"/>
                <w:szCs w:val="22"/>
                <w:lang w:val="lt-LT"/>
              </w:rPr>
            </w:pPr>
            <w:r w:rsidRPr="00EB6E26">
              <w:rPr>
                <w:sz w:val="22"/>
                <w:szCs w:val="22"/>
                <w:lang w:val="lt-LT"/>
              </w:rPr>
              <w:t>išvažiuojant į Stepono Batoro g. → Pramonės g.</w:t>
            </w:r>
          </w:p>
        </w:tc>
      </w:tr>
      <w:tr w:rsidR="00EB6E26" w:rsidRPr="00EB6E26" w14:paraId="5D2DD348" w14:textId="77777777" w:rsidTr="0017292D">
        <w:tc>
          <w:tcPr>
            <w:tcW w:w="9488" w:type="dxa"/>
          </w:tcPr>
          <w:p w14:paraId="06A0AD87" w14:textId="77777777" w:rsidR="00EB6E26" w:rsidRPr="00EB6E26" w:rsidRDefault="00EB6E26" w:rsidP="00EB6E26">
            <w:pPr>
              <w:numPr>
                <w:ilvl w:val="0"/>
                <w:numId w:val="23"/>
              </w:numPr>
              <w:spacing w:line="276" w:lineRule="auto"/>
              <w:ind w:left="318" w:hanging="219"/>
              <w:contextualSpacing/>
              <w:jc w:val="both"/>
              <w:rPr>
                <w:sz w:val="22"/>
                <w:szCs w:val="22"/>
                <w:lang w:val="lt-LT"/>
              </w:rPr>
            </w:pPr>
            <w:r w:rsidRPr="00EB6E26">
              <w:rPr>
                <w:sz w:val="22"/>
                <w:szCs w:val="22"/>
                <w:lang w:val="lt-LT"/>
              </w:rPr>
              <w:t>išvažiuojant į Šiaurės g. → Dūmų 3 g. → Pramonės g.</w:t>
            </w:r>
          </w:p>
        </w:tc>
      </w:tr>
      <w:tr w:rsidR="00EB6E26" w:rsidRPr="00EB6E26" w14:paraId="617D5622" w14:textId="77777777" w:rsidTr="0017292D">
        <w:tc>
          <w:tcPr>
            <w:tcW w:w="9488" w:type="dxa"/>
          </w:tcPr>
          <w:p w14:paraId="420F56AF" w14:textId="77777777" w:rsidR="00EB6E26" w:rsidRPr="00EB6E26" w:rsidRDefault="00EB6E26" w:rsidP="00EB6E26">
            <w:pPr>
              <w:numPr>
                <w:ilvl w:val="0"/>
                <w:numId w:val="23"/>
              </w:numPr>
              <w:spacing w:line="276" w:lineRule="auto"/>
              <w:ind w:left="318" w:hanging="219"/>
              <w:contextualSpacing/>
              <w:jc w:val="both"/>
              <w:rPr>
                <w:sz w:val="22"/>
                <w:szCs w:val="22"/>
                <w:lang w:val="lt-LT"/>
              </w:rPr>
            </w:pPr>
            <w:r w:rsidRPr="00EB6E26">
              <w:rPr>
                <w:sz w:val="22"/>
                <w:szCs w:val="22"/>
                <w:lang w:val="lt-LT"/>
              </w:rPr>
              <w:t>išvažiuojant į Pergalės g. → Pramonės g.</w:t>
            </w:r>
          </w:p>
        </w:tc>
      </w:tr>
      <w:tr w:rsidR="00EB6E26" w:rsidRPr="00EB6E26" w14:paraId="59BECA36" w14:textId="77777777" w:rsidTr="0017292D">
        <w:tc>
          <w:tcPr>
            <w:tcW w:w="9488" w:type="dxa"/>
          </w:tcPr>
          <w:p w14:paraId="205E3909" w14:textId="77777777" w:rsidR="00EB6E26" w:rsidRPr="00EB6E26" w:rsidRDefault="00EB6E26" w:rsidP="00EB6E26">
            <w:pPr>
              <w:numPr>
                <w:ilvl w:val="0"/>
                <w:numId w:val="23"/>
              </w:numPr>
              <w:spacing w:line="276" w:lineRule="auto"/>
              <w:ind w:left="318" w:hanging="219"/>
              <w:contextualSpacing/>
              <w:jc w:val="both"/>
              <w:rPr>
                <w:sz w:val="22"/>
                <w:szCs w:val="22"/>
                <w:lang w:val="lt-LT"/>
              </w:rPr>
            </w:pPr>
            <w:r w:rsidRPr="00EB6E26">
              <w:rPr>
                <w:sz w:val="22"/>
                <w:szCs w:val="22"/>
                <w:lang w:val="lt-LT"/>
              </w:rPr>
              <w:t>išvažiuojant į Olandų g. arba Sukilėlių g. → Stepono Batoro g. → Pramonės g.</w:t>
            </w:r>
          </w:p>
        </w:tc>
      </w:tr>
      <w:tr w:rsidR="00EB6E26" w:rsidRPr="00EB6E26" w14:paraId="173A6C7D" w14:textId="77777777" w:rsidTr="0017292D">
        <w:tc>
          <w:tcPr>
            <w:tcW w:w="9488" w:type="dxa"/>
          </w:tcPr>
          <w:p w14:paraId="07605F73" w14:textId="77777777" w:rsidR="00EB6E26" w:rsidRPr="00EB6E26" w:rsidRDefault="00EB6E26" w:rsidP="00EB6E26">
            <w:pPr>
              <w:numPr>
                <w:ilvl w:val="0"/>
                <w:numId w:val="23"/>
              </w:numPr>
              <w:spacing w:line="276" w:lineRule="auto"/>
              <w:ind w:left="318" w:hanging="219"/>
              <w:contextualSpacing/>
              <w:jc w:val="both"/>
              <w:rPr>
                <w:sz w:val="22"/>
                <w:szCs w:val="22"/>
                <w:lang w:val="lt-LT"/>
              </w:rPr>
            </w:pPr>
            <w:r w:rsidRPr="00EB6E26">
              <w:rPr>
                <w:sz w:val="22"/>
                <w:szCs w:val="22"/>
                <w:lang w:val="lt-LT"/>
              </w:rPr>
              <w:t>išvažiuojant į Saulėtekio al. → Plytinės g. → Centrinė g. → Šiaurės g. → Dūmų 3 g. → Pramonės g.</w:t>
            </w:r>
          </w:p>
        </w:tc>
      </w:tr>
      <w:tr w:rsidR="00EB6E26" w:rsidRPr="00EB6E26" w14:paraId="11636555" w14:textId="77777777" w:rsidTr="0017292D">
        <w:tc>
          <w:tcPr>
            <w:tcW w:w="9488" w:type="dxa"/>
          </w:tcPr>
          <w:p w14:paraId="3760A33E" w14:textId="77777777" w:rsidR="00EB6E26" w:rsidRPr="00EB6E26" w:rsidRDefault="00EB6E26" w:rsidP="00EB6E26">
            <w:pPr>
              <w:spacing w:line="276" w:lineRule="auto"/>
              <w:jc w:val="both"/>
              <w:rPr>
                <w:b/>
                <w:bCs/>
                <w:sz w:val="22"/>
                <w:szCs w:val="22"/>
                <w:lang w:val="lt-LT"/>
              </w:rPr>
            </w:pPr>
            <w:r w:rsidRPr="00EB6E26">
              <w:rPr>
                <w:b/>
                <w:bCs/>
                <w:sz w:val="22"/>
                <w:szCs w:val="22"/>
                <w:lang w:val="lt-LT"/>
              </w:rPr>
              <w:t>2.5. A101 Vilnius–Šumskas (rytų-pietryčių kryptys):</w:t>
            </w:r>
          </w:p>
        </w:tc>
      </w:tr>
      <w:tr w:rsidR="00EB6E26" w:rsidRPr="00EB6E26" w14:paraId="1D42F55B" w14:textId="77777777" w:rsidTr="0017292D">
        <w:tc>
          <w:tcPr>
            <w:tcW w:w="9488" w:type="dxa"/>
          </w:tcPr>
          <w:p w14:paraId="2D331F42" w14:textId="77777777" w:rsidR="00EB6E26" w:rsidRPr="00EB6E26" w:rsidRDefault="00EB6E26" w:rsidP="00EB6E26">
            <w:pPr>
              <w:numPr>
                <w:ilvl w:val="0"/>
                <w:numId w:val="23"/>
              </w:numPr>
              <w:spacing w:line="276" w:lineRule="auto"/>
              <w:ind w:left="318" w:hanging="219"/>
              <w:contextualSpacing/>
              <w:jc w:val="both"/>
              <w:rPr>
                <w:sz w:val="22"/>
                <w:szCs w:val="22"/>
                <w:lang w:val="lt-LT"/>
              </w:rPr>
            </w:pPr>
            <w:r w:rsidRPr="00EB6E26">
              <w:rPr>
                <w:sz w:val="22"/>
                <w:szCs w:val="22"/>
                <w:lang w:val="lt-LT"/>
              </w:rPr>
              <w:t xml:space="preserve">išvažiuojant į Sukilėlių/Dunojaus/Rasų g. → Ribiškių Didžioji g. → Juodasis </w:t>
            </w:r>
            <w:proofErr w:type="spellStart"/>
            <w:r w:rsidRPr="00EB6E26">
              <w:rPr>
                <w:sz w:val="22"/>
                <w:szCs w:val="22"/>
                <w:lang w:val="lt-LT"/>
              </w:rPr>
              <w:t>kel</w:t>
            </w:r>
            <w:proofErr w:type="spellEnd"/>
            <w:r w:rsidRPr="00EB6E26">
              <w:rPr>
                <w:sz w:val="22"/>
                <w:szCs w:val="22"/>
                <w:lang w:val="lt-LT"/>
              </w:rPr>
              <w:t>.</w:t>
            </w:r>
          </w:p>
        </w:tc>
      </w:tr>
      <w:tr w:rsidR="00EB6E26" w:rsidRPr="00EB6E26" w14:paraId="0FE434B4" w14:textId="77777777" w:rsidTr="0017292D">
        <w:tc>
          <w:tcPr>
            <w:tcW w:w="9488" w:type="dxa"/>
          </w:tcPr>
          <w:p w14:paraId="2CCB5763" w14:textId="77777777" w:rsidR="00EB6E26" w:rsidRPr="00EB6E26" w:rsidRDefault="00EB6E26" w:rsidP="00EB6E26">
            <w:pPr>
              <w:spacing w:line="276" w:lineRule="auto"/>
              <w:jc w:val="both"/>
              <w:rPr>
                <w:b/>
                <w:bCs/>
                <w:sz w:val="22"/>
                <w:szCs w:val="22"/>
                <w:lang w:val="lt-LT"/>
              </w:rPr>
            </w:pPr>
            <w:r w:rsidRPr="00EB6E26">
              <w:rPr>
                <w:b/>
                <w:bCs/>
                <w:sz w:val="22"/>
                <w:szCs w:val="22"/>
                <w:lang w:val="lt-LT"/>
              </w:rPr>
              <w:t>2.6. A3 Vilnius–Minskas (pietryčių kryptys):</w:t>
            </w:r>
          </w:p>
        </w:tc>
      </w:tr>
      <w:tr w:rsidR="00EB6E26" w:rsidRPr="00EB6E26" w14:paraId="1DDB58DF" w14:textId="77777777" w:rsidTr="0017292D">
        <w:tc>
          <w:tcPr>
            <w:tcW w:w="9488" w:type="dxa"/>
          </w:tcPr>
          <w:p w14:paraId="40C698A9" w14:textId="77777777" w:rsidR="00EB6E26" w:rsidRPr="00EB6E26" w:rsidRDefault="00EB6E26" w:rsidP="00EB6E26">
            <w:pPr>
              <w:numPr>
                <w:ilvl w:val="0"/>
                <w:numId w:val="19"/>
              </w:numPr>
              <w:spacing w:line="276" w:lineRule="auto"/>
              <w:ind w:left="318" w:hanging="219"/>
              <w:contextualSpacing/>
              <w:jc w:val="both"/>
              <w:rPr>
                <w:sz w:val="22"/>
                <w:szCs w:val="22"/>
                <w:lang w:val="lt-LT"/>
              </w:rPr>
            </w:pPr>
            <w:r w:rsidRPr="00EB6E26">
              <w:rPr>
                <w:sz w:val="22"/>
                <w:szCs w:val="22"/>
                <w:lang w:val="lt-LT"/>
              </w:rPr>
              <w:t>išvažiuojant į Liepkalnio g. arba Žirnių g. → Minsko pl.</w:t>
            </w:r>
          </w:p>
        </w:tc>
      </w:tr>
      <w:tr w:rsidR="00EB6E26" w:rsidRPr="00EB6E26" w14:paraId="61361506" w14:textId="77777777" w:rsidTr="0017292D">
        <w:tc>
          <w:tcPr>
            <w:tcW w:w="9488" w:type="dxa"/>
          </w:tcPr>
          <w:p w14:paraId="02ED35D0" w14:textId="77777777" w:rsidR="00EB6E26" w:rsidRPr="00EB6E26" w:rsidRDefault="00EB6E26" w:rsidP="00EB6E26">
            <w:pPr>
              <w:numPr>
                <w:ilvl w:val="0"/>
                <w:numId w:val="19"/>
              </w:numPr>
              <w:spacing w:line="276" w:lineRule="auto"/>
              <w:ind w:left="318" w:hanging="219"/>
              <w:contextualSpacing/>
              <w:jc w:val="both"/>
              <w:rPr>
                <w:sz w:val="22"/>
                <w:szCs w:val="22"/>
                <w:lang w:val="lt-LT"/>
              </w:rPr>
            </w:pPr>
            <w:r w:rsidRPr="00EB6E26">
              <w:rPr>
                <w:sz w:val="22"/>
                <w:szCs w:val="22"/>
                <w:lang w:val="lt-LT"/>
              </w:rPr>
              <w:t>išvažiuojant į Dariaus ir Girėno g., Tūkstantmečio g. arba Eišiškių pl. → Žirnių g. → Minsko pl.</w:t>
            </w:r>
          </w:p>
        </w:tc>
      </w:tr>
      <w:tr w:rsidR="00EB6E26" w:rsidRPr="00EB6E26" w14:paraId="66025FCD" w14:textId="77777777" w:rsidTr="0017292D">
        <w:tc>
          <w:tcPr>
            <w:tcW w:w="9488" w:type="dxa"/>
          </w:tcPr>
          <w:p w14:paraId="72D16451" w14:textId="77777777" w:rsidR="00EB6E26" w:rsidRPr="00EB6E26" w:rsidRDefault="00EB6E26" w:rsidP="00EB6E26">
            <w:pPr>
              <w:numPr>
                <w:ilvl w:val="0"/>
                <w:numId w:val="19"/>
              </w:numPr>
              <w:spacing w:line="276" w:lineRule="auto"/>
              <w:ind w:left="318" w:hanging="219"/>
              <w:contextualSpacing/>
              <w:jc w:val="both"/>
              <w:rPr>
                <w:sz w:val="22"/>
                <w:szCs w:val="22"/>
                <w:lang w:val="lt-LT"/>
              </w:rPr>
            </w:pPr>
            <w:r w:rsidRPr="00EB6E26">
              <w:rPr>
                <w:sz w:val="22"/>
                <w:szCs w:val="22"/>
                <w:lang w:val="lt-LT"/>
              </w:rPr>
              <w:t>išvažiuojant į Oslo g., Geležinio Vilko g. arba Savanorių pr. → Tūkstantmečio g. → Žirnių g. → Minsko pl.</w:t>
            </w:r>
          </w:p>
        </w:tc>
      </w:tr>
      <w:tr w:rsidR="00EB6E26" w:rsidRPr="00EB6E26" w14:paraId="2AC0ADED" w14:textId="77777777" w:rsidTr="0017292D">
        <w:tc>
          <w:tcPr>
            <w:tcW w:w="9488" w:type="dxa"/>
          </w:tcPr>
          <w:p w14:paraId="0422165D" w14:textId="77777777" w:rsidR="00EB6E26" w:rsidRPr="00EB6E26" w:rsidRDefault="00EB6E26" w:rsidP="00EB6E26">
            <w:pPr>
              <w:numPr>
                <w:ilvl w:val="0"/>
                <w:numId w:val="19"/>
              </w:numPr>
              <w:spacing w:line="276" w:lineRule="auto"/>
              <w:ind w:left="318" w:hanging="219"/>
              <w:contextualSpacing/>
              <w:jc w:val="both"/>
              <w:rPr>
                <w:sz w:val="22"/>
                <w:szCs w:val="22"/>
                <w:lang w:val="lt-LT"/>
              </w:rPr>
            </w:pPr>
            <w:r w:rsidRPr="00EB6E26">
              <w:rPr>
                <w:sz w:val="22"/>
                <w:szCs w:val="22"/>
                <w:lang w:val="lt-LT"/>
              </w:rPr>
              <w:t>išvažiuojant į Sukilėlių g. → Dunojaus g. → Liepkalnio g. → Minsko pl.</w:t>
            </w:r>
          </w:p>
        </w:tc>
      </w:tr>
      <w:tr w:rsidR="00EB6E26" w:rsidRPr="00EB6E26" w14:paraId="0A9A8901" w14:textId="77777777" w:rsidTr="0017292D">
        <w:tc>
          <w:tcPr>
            <w:tcW w:w="9488" w:type="dxa"/>
          </w:tcPr>
          <w:p w14:paraId="3CDD2328" w14:textId="77777777" w:rsidR="00EB6E26" w:rsidRPr="00EB6E26" w:rsidRDefault="00EB6E26" w:rsidP="00EB6E26">
            <w:pPr>
              <w:spacing w:line="276" w:lineRule="auto"/>
              <w:rPr>
                <w:b/>
                <w:bCs/>
                <w:sz w:val="22"/>
                <w:szCs w:val="22"/>
                <w:lang w:val="lt-LT"/>
              </w:rPr>
            </w:pPr>
            <w:r w:rsidRPr="00EB6E26">
              <w:rPr>
                <w:b/>
                <w:bCs/>
                <w:sz w:val="22"/>
                <w:szCs w:val="22"/>
                <w:lang w:val="lt-LT"/>
              </w:rPr>
              <w:t>2.7. A15 Vilnius–Lyda (pietų kryptys):</w:t>
            </w:r>
          </w:p>
        </w:tc>
      </w:tr>
      <w:tr w:rsidR="00EB6E26" w:rsidRPr="00EB6E26" w14:paraId="7A8818C1" w14:textId="77777777" w:rsidTr="0017292D">
        <w:tc>
          <w:tcPr>
            <w:tcW w:w="9488" w:type="dxa"/>
          </w:tcPr>
          <w:p w14:paraId="6586AC2D" w14:textId="77777777" w:rsidR="00EB6E26" w:rsidRPr="00EB6E26" w:rsidRDefault="00EB6E26" w:rsidP="00EB6E26">
            <w:pPr>
              <w:numPr>
                <w:ilvl w:val="0"/>
                <w:numId w:val="21"/>
              </w:numPr>
              <w:spacing w:line="276" w:lineRule="auto"/>
              <w:ind w:left="318" w:hanging="219"/>
              <w:contextualSpacing/>
              <w:rPr>
                <w:sz w:val="22"/>
                <w:szCs w:val="22"/>
                <w:lang w:val="lt-LT"/>
              </w:rPr>
            </w:pPr>
            <w:r w:rsidRPr="00EB6E26">
              <w:rPr>
                <w:sz w:val="22"/>
                <w:szCs w:val="22"/>
                <w:lang w:val="lt-LT"/>
              </w:rPr>
              <w:t>išvažiuojant į Dariaus ir Girėno g., Tūkstantmečio g. arba Eišiškių pl. → Žirnių g. → Liepkalnio g.</w:t>
            </w:r>
          </w:p>
        </w:tc>
      </w:tr>
      <w:tr w:rsidR="00EB6E26" w:rsidRPr="00EB6E26" w14:paraId="482B11F7" w14:textId="77777777" w:rsidTr="0017292D">
        <w:tc>
          <w:tcPr>
            <w:tcW w:w="9488" w:type="dxa"/>
          </w:tcPr>
          <w:p w14:paraId="522A9F38" w14:textId="77777777" w:rsidR="00EB6E26" w:rsidRPr="00EB6E26" w:rsidRDefault="00EB6E26" w:rsidP="00EB6E26">
            <w:pPr>
              <w:numPr>
                <w:ilvl w:val="0"/>
                <w:numId w:val="21"/>
              </w:numPr>
              <w:spacing w:line="276" w:lineRule="auto"/>
              <w:ind w:left="318" w:hanging="219"/>
              <w:contextualSpacing/>
              <w:rPr>
                <w:sz w:val="22"/>
                <w:szCs w:val="22"/>
                <w:lang w:val="lt-LT"/>
              </w:rPr>
            </w:pPr>
            <w:r w:rsidRPr="00EB6E26">
              <w:rPr>
                <w:sz w:val="22"/>
                <w:szCs w:val="22"/>
                <w:lang w:val="lt-LT"/>
              </w:rPr>
              <w:t>išvažiuojant į Sukilėlių g. → Dunojaus g. → Liepkalnio g.</w:t>
            </w:r>
          </w:p>
        </w:tc>
      </w:tr>
      <w:tr w:rsidR="00EB6E26" w:rsidRPr="00EB6E26" w14:paraId="0A25D54A" w14:textId="77777777" w:rsidTr="0017292D">
        <w:tc>
          <w:tcPr>
            <w:tcW w:w="9488" w:type="dxa"/>
          </w:tcPr>
          <w:p w14:paraId="375D1CC7" w14:textId="77777777" w:rsidR="00EB6E26" w:rsidRPr="00EB6E26" w:rsidRDefault="00EB6E26" w:rsidP="00EB6E26">
            <w:pPr>
              <w:numPr>
                <w:ilvl w:val="0"/>
                <w:numId w:val="21"/>
              </w:numPr>
              <w:spacing w:line="276" w:lineRule="auto"/>
              <w:ind w:left="318" w:hanging="219"/>
              <w:contextualSpacing/>
              <w:rPr>
                <w:sz w:val="22"/>
                <w:szCs w:val="22"/>
                <w:lang w:val="lt-LT"/>
              </w:rPr>
            </w:pPr>
            <w:r w:rsidRPr="00EB6E26">
              <w:rPr>
                <w:sz w:val="22"/>
                <w:szCs w:val="22"/>
                <w:lang w:val="lt-LT"/>
              </w:rPr>
              <w:t>išvažiuojant į Oslo g., Geležinio Vilko g. arba Savanorių pr. → Tūkstantmečio g. → Žirnių g. → Liepkalnio g.</w:t>
            </w:r>
          </w:p>
        </w:tc>
      </w:tr>
      <w:bookmarkEnd w:id="23"/>
    </w:tbl>
    <w:p w14:paraId="687426F0" w14:textId="77777777" w:rsidR="00EB6E26" w:rsidRPr="00EB6E26" w:rsidRDefault="00EB6E26" w:rsidP="00EB6E26">
      <w:pPr>
        <w:rPr>
          <w:lang w:val="lt-LT"/>
        </w:rPr>
      </w:pPr>
    </w:p>
    <w:p w14:paraId="4B06A1B9" w14:textId="77777777" w:rsidR="00EB6E26" w:rsidRPr="00EB6E26" w:rsidRDefault="00EB6E26" w:rsidP="00EB6E26">
      <w:pPr>
        <w:rPr>
          <w:lang w:val="lt-LT"/>
        </w:rPr>
      </w:pPr>
    </w:p>
    <w:p w14:paraId="58771C8F" w14:textId="77777777" w:rsidR="00EB6E26" w:rsidRPr="00EB6E26" w:rsidRDefault="00EB6E26" w:rsidP="00EB6E26">
      <w:pPr>
        <w:jc w:val="center"/>
        <w:rPr>
          <w:lang w:val="lt-LT"/>
        </w:rPr>
      </w:pPr>
      <w:r w:rsidRPr="00EB6E26">
        <w:rPr>
          <w:lang w:val="lt-LT"/>
        </w:rPr>
        <w:t>_______________________</w:t>
      </w:r>
    </w:p>
    <w:p w14:paraId="6C8F786E" w14:textId="77777777" w:rsidR="00EB6E26" w:rsidRPr="00EB6E26" w:rsidRDefault="00EB6E26" w:rsidP="00EB6E26">
      <w:pPr>
        <w:rPr>
          <w:lang w:val="lt-LT"/>
        </w:rPr>
      </w:pPr>
    </w:p>
    <w:p w14:paraId="570C1609" w14:textId="77777777" w:rsidR="00EB6E26" w:rsidRPr="00EB6E26" w:rsidRDefault="00EB6E26" w:rsidP="00EB6E26">
      <w:pPr>
        <w:jc w:val="both"/>
        <w:rPr>
          <w:lang w:val="lt-LT"/>
        </w:rPr>
        <w:sectPr w:rsidR="00EB6E26" w:rsidRPr="00EB6E26" w:rsidSect="00B27AF7">
          <w:headerReference w:type="default" r:id="rId10"/>
          <w:headerReference w:type="first" r:id="rId11"/>
          <w:pgSz w:w="11906" w:h="16838"/>
          <w:pgMar w:top="1134" w:right="567" w:bottom="993" w:left="1701" w:header="709" w:footer="0" w:gutter="0"/>
          <w:cols w:space="1296"/>
          <w:formProt w:val="0"/>
          <w:titlePg/>
          <w:docGrid w:linePitch="360" w:charSpace="-6145"/>
        </w:sectPr>
      </w:pPr>
    </w:p>
    <w:tbl>
      <w:tblPr>
        <w:tblStyle w:val="Lentelstinklelis"/>
        <w:tblW w:w="0" w:type="auto"/>
        <w:tblInd w:w="58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48"/>
      </w:tblGrid>
      <w:tr w:rsidR="00EB6E26" w:rsidRPr="00EB6E26" w14:paraId="623C457D" w14:textId="77777777" w:rsidTr="0017292D">
        <w:tc>
          <w:tcPr>
            <w:tcW w:w="8789" w:type="dxa"/>
          </w:tcPr>
          <w:p w14:paraId="05B63DB3" w14:textId="77777777" w:rsidR="00EB6E26" w:rsidRPr="00EB6E26" w:rsidRDefault="00EB6E26" w:rsidP="00EB6E26">
            <w:pPr>
              <w:ind w:left="4290"/>
              <w:jc w:val="both"/>
              <w:rPr>
                <w:lang w:val="lt-LT"/>
              </w:rPr>
            </w:pPr>
            <w:r w:rsidRPr="00EB6E26">
              <w:rPr>
                <w:lang w:val="lt-LT"/>
              </w:rPr>
              <w:lastRenderedPageBreak/>
              <w:t>Gyventojų evakavimo ir laikino apgyvendinimo organizavimo Vilniaus miesto savivaldybėje tvarkos aprašo</w:t>
            </w:r>
          </w:p>
          <w:p w14:paraId="3B69BB1E" w14:textId="77777777" w:rsidR="00EB6E26" w:rsidRPr="00EB6E26" w:rsidRDefault="00EB6E26" w:rsidP="00EB6E26">
            <w:pPr>
              <w:ind w:left="4290"/>
              <w:jc w:val="both"/>
              <w:rPr>
                <w:lang w:val="lt-LT"/>
              </w:rPr>
            </w:pPr>
            <w:r w:rsidRPr="00EB6E26">
              <w:rPr>
                <w:lang w:val="lt-LT"/>
              </w:rPr>
              <w:t>4 priedas</w:t>
            </w:r>
          </w:p>
        </w:tc>
      </w:tr>
    </w:tbl>
    <w:p w14:paraId="3D42B336" w14:textId="77777777" w:rsidR="00EB6E26" w:rsidRPr="00EB6E26" w:rsidRDefault="00EB6E26" w:rsidP="00EB6E26">
      <w:pPr>
        <w:jc w:val="center"/>
        <w:rPr>
          <w:lang w:val="lt-LT"/>
        </w:rPr>
      </w:pPr>
    </w:p>
    <w:p w14:paraId="42E2008C" w14:textId="77777777" w:rsidR="00EB6E26" w:rsidRPr="00EB6E26" w:rsidRDefault="00EB6E26" w:rsidP="00EB6E26">
      <w:pPr>
        <w:jc w:val="center"/>
        <w:rPr>
          <w:b/>
          <w:lang w:val="lt-LT"/>
        </w:rPr>
      </w:pPr>
      <w:bookmarkStart w:id="24" w:name="_Hlk136591189"/>
      <w:r w:rsidRPr="00EB6E26">
        <w:rPr>
          <w:b/>
          <w:lang w:val="lt-LT"/>
        </w:rPr>
        <w:t>NUMATOMŲ (GALIMŲ) GYVENTOJŲ EVAKAVIMO KELIŲ – MARŠRUTŲ IŠSIDĖSTYMAS VILNIAUS MIESTO SAVIVALDYBĖJE</w:t>
      </w:r>
    </w:p>
    <w:p w14:paraId="733BE435" w14:textId="77777777" w:rsidR="00EB6E26" w:rsidRPr="00EB6E26" w:rsidRDefault="00EB6E26" w:rsidP="00EB6E26">
      <w:pPr>
        <w:rPr>
          <w:lang w:val="lt-LT"/>
        </w:rPr>
      </w:pPr>
      <w:r w:rsidRPr="00EB6E26">
        <w:rPr>
          <w:noProof/>
          <w:lang w:val="lt-LT"/>
        </w:rPr>
        <mc:AlternateContent>
          <mc:Choice Requires="wps">
            <w:drawing>
              <wp:anchor distT="0" distB="0" distL="114300" distR="114300" simplePos="0" relativeHeight="252137472" behindDoc="0" locked="0" layoutInCell="1" allowOverlap="1" wp14:anchorId="5101219B" wp14:editId="33730F0D">
                <wp:simplePos x="0" y="0"/>
                <wp:positionH relativeFrom="column">
                  <wp:posOffset>6761302</wp:posOffset>
                </wp:positionH>
                <wp:positionV relativeFrom="paragraph">
                  <wp:posOffset>121513</wp:posOffset>
                </wp:positionV>
                <wp:extent cx="287020" cy="207010"/>
                <wp:effectExtent l="0" t="0" r="0" b="2540"/>
                <wp:wrapNone/>
                <wp:docPr id="1738119926" name="Teksto laukas 1738119926"/>
                <wp:cNvGraphicFramePr/>
                <a:graphic xmlns:a="http://schemas.openxmlformats.org/drawingml/2006/main">
                  <a:graphicData uri="http://schemas.microsoft.com/office/word/2010/wordprocessingShape">
                    <wps:wsp>
                      <wps:cNvSpPr txBox="1"/>
                      <wps:spPr>
                        <a:xfrm>
                          <a:off x="0" y="0"/>
                          <a:ext cx="287020" cy="207010"/>
                        </a:xfrm>
                        <a:prstGeom prst="rect">
                          <a:avLst/>
                        </a:prstGeom>
                        <a:noFill/>
                        <a:ln w="6350">
                          <a:noFill/>
                        </a:ln>
                        <a:effectLst/>
                      </wps:spPr>
                      <wps:txbx>
                        <w:txbxContent>
                          <w:p w14:paraId="77F74226" w14:textId="77777777" w:rsidR="00EB6E26" w:rsidRPr="00B67413" w:rsidRDefault="00EB6E26" w:rsidP="00EB6E26">
                            <w:pPr>
                              <w:ind w:left="-90"/>
                              <w:jc w:val="center"/>
                              <w:rPr>
                                <w:b/>
                                <w:color w:val="FF0000"/>
                                <w:sz w:val="12"/>
                                <w:lang w:val="lt-LT"/>
                              </w:rPr>
                            </w:pPr>
                            <w:r>
                              <w:rPr>
                                <w:b/>
                                <w:color w:val="FF0000"/>
                                <w:sz w:val="12"/>
                                <w:lang w:val="lt-LT"/>
                              </w:rPr>
                              <w:t>102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01219B" id="_x0000_t202" coordsize="21600,21600" o:spt="202" path="m,l,21600r21600,l21600,xe">
                <v:stroke joinstyle="miter"/>
                <v:path gradientshapeok="t" o:connecttype="rect"/>
              </v:shapetype>
              <v:shape id="Teksto laukas 1738119926" o:spid="_x0000_s1026" type="#_x0000_t202" style="position:absolute;margin-left:532.4pt;margin-top:9.55pt;width:22.6pt;height:16.3pt;z-index:25213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" filled="f" stroked="f" strokeweight=".5pt">
                <v:textbox>
                  <w:txbxContent>
                    <w:p w14:paraId="77F74226" w14:textId="77777777" w:rsidR="00EB6E26" w:rsidRPr="00B67413" w:rsidRDefault="00EB6E26" w:rsidP="00EB6E26">
                      <w:pPr>
                        <w:ind w:left="-90"/>
                        <w:jc w:val="center"/>
                        <w:rPr>
                          <w:b/>
                          <w:color w:val="FF0000"/>
                          <w:sz w:val="12"/>
                          <w:lang w:val="lt-LT"/>
                        </w:rPr>
                      </w:pPr>
                      <w:r>
                        <w:rPr>
                          <w:b/>
                          <w:color w:val="FF0000"/>
                          <w:sz w:val="12"/>
                          <w:lang w:val="lt-LT"/>
                        </w:rPr>
                        <w:t>102</w:t>
                      </w:r>
                    </w:p>
                  </w:txbxContent>
                </v:textbox>
              </v:shape>
            </w:pict>
          </mc:Fallback>
        </mc:AlternateContent>
      </w:r>
      <w:r w:rsidRPr="00EB6E26">
        <w:rPr>
          <w:noProof/>
          <w:lang w:val="lt-LT"/>
        </w:rPr>
        <mc:AlternateContent>
          <mc:Choice Requires="wps">
            <w:drawing>
              <wp:anchor distT="0" distB="0" distL="114300" distR="114300" simplePos="0" relativeHeight="252136448" behindDoc="0" locked="0" layoutInCell="1" allowOverlap="1" wp14:anchorId="60153419" wp14:editId="287C7CC6">
                <wp:simplePos x="0" y="0"/>
                <wp:positionH relativeFrom="column">
                  <wp:posOffset>6212319</wp:posOffset>
                </wp:positionH>
                <wp:positionV relativeFrom="paragraph">
                  <wp:posOffset>137966</wp:posOffset>
                </wp:positionV>
                <wp:extent cx="287020" cy="207010"/>
                <wp:effectExtent l="0" t="0" r="0" b="2540"/>
                <wp:wrapNone/>
                <wp:docPr id="1360687073" name="Teksto laukas 1360687073"/>
                <wp:cNvGraphicFramePr/>
                <a:graphic xmlns:a="http://schemas.openxmlformats.org/drawingml/2006/main">
                  <a:graphicData uri="http://schemas.microsoft.com/office/word/2010/wordprocessingShape">
                    <wps:wsp>
                      <wps:cNvSpPr txBox="1"/>
                      <wps:spPr>
                        <a:xfrm>
                          <a:off x="0" y="0"/>
                          <a:ext cx="287020" cy="207010"/>
                        </a:xfrm>
                        <a:prstGeom prst="rect">
                          <a:avLst/>
                        </a:prstGeom>
                        <a:noFill/>
                        <a:ln w="6350">
                          <a:noFill/>
                        </a:ln>
                        <a:effectLst/>
                      </wps:spPr>
                      <wps:txbx>
                        <w:txbxContent>
                          <w:p w14:paraId="63B19933" w14:textId="77777777" w:rsidR="00EB6E26" w:rsidRPr="00B67413" w:rsidRDefault="00EB6E26" w:rsidP="00EB6E26">
                            <w:pPr>
                              <w:ind w:left="-90"/>
                              <w:jc w:val="center"/>
                              <w:rPr>
                                <w:b/>
                                <w:color w:val="FF0000"/>
                                <w:sz w:val="12"/>
                                <w:lang w:val="lt-LT"/>
                              </w:rPr>
                            </w:pPr>
                            <w:r>
                              <w:rPr>
                                <w:b/>
                                <w:color w:val="FF0000"/>
                                <w:sz w:val="12"/>
                                <w:lang w:val="lt-LT"/>
                              </w:rPr>
                              <w:t>102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153419" id="Teksto laukas 1360687073" o:spid="_x0000_s1027" type="#_x0000_t202" style="position:absolute;margin-left:489.15pt;margin-top:10.85pt;width:22.6pt;height:16.3pt;z-index:25213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" filled="f" stroked="f" strokeweight=".5pt">
                <v:textbox>
                  <w:txbxContent>
                    <w:p w14:paraId="63B19933" w14:textId="77777777" w:rsidR="00EB6E26" w:rsidRPr="00B67413" w:rsidRDefault="00EB6E26" w:rsidP="00EB6E26">
                      <w:pPr>
                        <w:ind w:left="-90"/>
                        <w:jc w:val="center"/>
                        <w:rPr>
                          <w:b/>
                          <w:color w:val="FF0000"/>
                          <w:sz w:val="12"/>
                          <w:lang w:val="lt-LT"/>
                        </w:rPr>
                      </w:pPr>
                      <w:r>
                        <w:rPr>
                          <w:b/>
                          <w:color w:val="FF0000"/>
                          <w:sz w:val="12"/>
                          <w:lang w:val="lt-LT"/>
                        </w:rPr>
                        <w:t>102</w:t>
                      </w:r>
                    </w:p>
                  </w:txbxContent>
                </v:textbox>
              </v:shape>
            </w:pict>
          </mc:Fallback>
        </mc:AlternateContent>
      </w:r>
      <w:r w:rsidRPr="00EB6E26">
        <w:rPr>
          <w:noProof/>
          <w:lang w:val="lt-LT"/>
        </w:rPr>
        <mc:AlternateContent>
          <mc:Choice Requires="wps">
            <w:drawing>
              <wp:anchor distT="0" distB="0" distL="114300" distR="114300" simplePos="0" relativeHeight="252135424" behindDoc="0" locked="0" layoutInCell="1" allowOverlap="1" wp14:anchorId="4ACB7BAA" wp14:editId="7B540A63">
                <wp:simplePos x="0" y="0"/>
                <wp:positionH relativeFrom="column">
                  <wp:posOffset>4164904</wp:posOffset>
                </wp:positionH>
                <wp:positionV relativeFrom="paragraph">
                  <wp:posOffset>121734</wp:posOffset>
                </wp:positionV>
                <wp:extent cx="287020" cy="207010"/>
                <wp:effectExtent l="0" t="0" r="0" b="2540"/>
                <wp:wrapNone/>
                <wp:docPr id="1990541435" name="Teksto laukas 1990541435"/>
                <wp:cNvGraphicFramePr/>
                <a:graphic xmlns:a="http://schemas.openxmlformats.org/drawingml/2006/main">
                  <a:graphicData uri="http://schemas.microsoft.com/office/word/2010/wordprocessingShape">
                    <wps:wsp>
                      <wps:cNvSpPr txBox="1"/>
                      <wps:spPr>
                        <a:xfrm>
                          <a:off x="0" y="0"/>
                          <a:ext cx="287020" cy="207010"/>
                        </a:xfrm>
                        <a:prstGeom prst="rect">
                          <a:avLst/>
                        </a:prstGeom>
                        <a:noFill/>
                        <a:ln w="6350">
                          <a:noFill/>
                        </a:ln>
                        <a:effectLst/>
                      </wps:spPr>
                      <wps:txbx>
                        <w:txbxContent>
                          <w:p w14:paraId="2F4F1ADC" w14:textId="77777777" w:rsidR="00EB6E26" w:rsidRPr="00B67413" w:rsidRDefault="00EB6E26" w:rsidP="00EB6E26">
                            <w:pPr>
                              <w:ind w:left="-90"/>
                              <w:jc w:val="center"/>
                              <w:rPr>
                                <w:b/>
                                <w:color w:val="FF0000"/>
                                <w:sz w:val="12"/>
                                <w:lang w:val="lt-LT"/>
                              </w:rPr>
                            </w:pPr>
                            <w:r w:rsidRPr="00B67413">
                              <w:rPr>
                                <w:b/>
                                <w:color w:val="FF0000"/>
                                <w:sz w:val="12"/>
                                <w:lang w:val="lt-LT"/>
                              </w:rPr>
                              <w:t>A</w:t>
                            </w:r>
                            <w:r>
                              <w:rPr>
                                <w:b/>
                                <w:color w:val="FF0000"/>
                                <w:sz w:val="12"/>
                                <w:lang w:val="lt-LT"/>
                              </w:rPr>
                              <w:t>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CB7BAA" id="Teksto laukas 1990541435" o:spid="_x0000_s1028" type="#_x0000_t202" style="position:absolute;margin-left:327.95pt;margin-top:9.6pt;width:22.6pt;height:16.3pt;z-index:25213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" filled="f" stroked="f" strokeweight=".5pt">
                <v:textbox>
                  <w:txbxContent>
                    <w:p w14:paraId="2F4F1ADC" w14:textId="77777777" w:rsidR="00EB6E26" w:rsidRPr="00B67413" w:rsidRDefault="00EB6E26" w:rsidP="00EB6E26">
                      <w:pPr>
                        <w:ind w:left="-90"/>
                        <w:jc w:val="center"/>
                        <w:rPr>
                          <w:b/>
                          <w:color w:val="FF0000"/>
                          <w:sz w:val="12"/>
                          <w:lang w:val="lt-LT"/>
                        </w:rPr>
                      </w:pPr>
                      <w:r w:rsidRPr="00B67413">
                        <w:rPr>
                          <w:b/>
                          <w:color w:val="FF0000"/>
                          <w:sz w:val="12"/>
                          <w:lang w:val="lt-LT"/>
                        </w:rPr>
                        <w:t>A</w:t>
                      </w:r>
                      <w:r>
                        <w:rPr>
                          <w:b/>
                          <w:color w:val="FF0000"/>
                          <w:sz w:val="12"/>
                          <w:lang w:val="lt-LT"/>
                        </w:rPr>
                        <w:t>14</w:t>
                      </w:r>
                    </w:p>
                  </w:txbxContent>
                </v:textbox>
              </v:shape>
            </w:pict>
          </mc:Fallback>
        </mc:AlternateContent>
      </w:r>
      <w:r w:rsidRPr="00EB6E26">
        <w:rPr>
          <w:noProof/>
          <w:lang w:val="lt-LT"/>
        </w:rPr>
        <mc:AlternateContent>
          <mc:Choice Requires="wps">
            <w:drawing>
              <wp:anchor distT="0" distB="0" distL="114300" distR="114300" simplePos="0" relativeHeight="252134400" behindDoc="0" locked="0" layoutInCell="1" allowOverlap="1" wp14:anchorId="621F6BCD" wp14:editId="6A7790C7">
                <wp:simplePos x="0" y="0"/>
                <wp:positionH relativeFrom="column">
                  <wp:posOffset>3330090</wp:posOffset>
                </wp:positionH>
                <wp:positionV relativeFrom="paragraph">
                  <wp:posOffset>136496</wp:posOffset>
                </wp:positionV>
                <wp:extent cx="225669" cy="190500"/>
                <wp:effectExtent l="0" t="0" r="0" b="0"/>
                <wp:wrapNone/>
                <wp:docPr id="79645871" name="Teksto laukas 79645871"/>
                <wp:cNvGraphicFramePr/>
                <a:graphic xmlns:a="http://schemas.openxmlformats.org/drawingml/2006/main">
                  <a:graphicData uri="http://schemas.microsoft.com/office/word/2010/wordprocessingShape">
                    <wps:wsp>
                      <wps:cNvSpPr txBox="1"/>
                      <wps:spPr>
                        <a:xfrm>
                          <a:off x="0" y="0"/>
                          <a:ext cx="225669" cy="190500"/>
                        </a:xfrm>
                        <a:prstGeom prst="rect">
                          <a:avLst/>
                        </a:prstGeom>
                        <a:noFill/>
                        <a:ln w="6350">
                          <a:noFill/>
                        </a:ln>
                        <a:effectLst/>
                      </wps:spPr>
                      <wps:txbx>
                        <w:txbxContent>
                          <w:p w14:paraId="08C641E4" w14:textId="77777777" w:rsidR="00EB6E26" w:rsidRPr="00B67413" w:rsidRDefault="00EB6E26" w:rsidP="00EB6E26">
                            <w:pPr>
                              <w:ind w:left="-90"/>
                              <w:jc w:val="center"/>
                              <w:rPr>
                                <w:b/>
                                <w:color w:val="FF0000"/>
                                <w:sz w:val="12"/>
                                <w:lang w:val="lt-LT"/>
                              </w:rPr>
                            </w:pPr>
                            <w:r w:rsidRPr="00B67413">
                              <w:rPr>
                                <w:b/>
                                <w:color w:val="FF0000"/>
                                <w:sz w:val="12"/>
                                <w:lang w:val="lt-LT"/>
                              </w:rPr>
                              <w:t>A</w:t>
                            </w:r>
                            <w:r>
                              <w:rPr>
                                <w:b/>
                                <w:color w:val="FF0000"/>
                                <w:sz w:val="12"/>
                                <w:lang w:val="lt-LT"/>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1F6BCD" id="Teksto laukas 79645871" o:spid="_x0000_s1029" type="#_x0000_t202" style="position:absolute;margin-left:262.2pt;margin-top:10.75pt;width:17.75pt;height:15pt;z-index:25213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" filled="f" stroked="f" strokeweight=".5pt">
                <v:textbox>
                  <w:txbxContent>
                    <w:p w14:paraId="08C641E4" w14:textId="77777777" w:rsidR="00EB6E26" w:rsidRPr="00B67413" w:rsidRDefault="00EB6E26" w:rsidP="00EB6E26">
                      <w:pPr>
                        <w:ind w:left="-90"/>
                        <w:jc w:val="center"/>
                        <w:rPr>
                          <w:b/>
                          <w:color w:val="FF0000"/>
                          <w:sz w:val="12"/>
                          <w:lang w:val="lt-LT"/>
                        </w:rPr>
                      </w:pPr>
                      <w:r w:rsidRPr="00B67413">
                        <w:rPr>
                          <w:b/>
                          <w:color w:val="FF0000"/>
                          <w:sz w:val="12"/>
                          <w:lang w:val="lt-LT"/>
                        </w:rPr>
                        <w:t>A</w:t>
                      </w:r>
                      <w:r>
                        <w:rPr>
                          <w:b/>
                          <w:color w:val="FF0000"/>
                          <w:sz w:val="12"/>
                          <w:lang w:val="lt-LT"/>
                        </w:rPr>
                        <w:t>2</w:t>
                      </w:r>
                    </w:p>
                  </w:txbxContent>
                </v:textbox>
              </v:shape>
            </w:pict>
          </mc:Fallback>
        </mc:AlternateContent>
      </w:r>
      <w:r w:rsidRPr="00EB6E26">
        <w:rPr>
          <w:noProof/>
          <w:lang w:val="lt-LT"/>
        </w:rPr>
        <mc:AlternateContent>
          <mc:Choice Requires="wps">
            <w:drawing>
              <wp:anchor distT="0" distB="0" distL="114300" distR="114300" simplePos="0" relativeHeight="251822080" behindDoc="0" locked="0" layoutInCell="1" allowOverlap="1" wp14:anchorId="07FA256C" wp14:editId="227A4EC4">
                <wp:simplePos x="0" y="0"/>
                <wp:positionH relativeFrom="column">
                  <wp:posOffset>6963334</wp:posOffset>
                </wp:positionH>
                <wp:positionV relativeFrom="paragraph">
                  <wp:posOffset>167864</wp:posOffset>
                </wp:positionV>
                <wp:extent cx="45719" cy="71718"/>
                <wp:effectExtent l="38100" t="38100" r="50165" b="24130"/>
                <wp:wrapNone/>
                <wp:docPr id="884797905" name="Tiesioji rodyklės jungtis 884797905"/>
                <wp:cNvGraphicFramePr/>
                <a:graphic xmlns:a="http://schemas.openxmlformats.org/drawingml/2006/main">
                  <a:graphicData uri="http://schemas.microsoft.com/office/word/2010/wordprocessingShape">
                    <wps:wsp>
                      <wps:cNvCnPr/>
                      <wps:spPr>
                        <a:xfrm flipH="1" flipV="1">
                          <a:off x="0" y="0"/>
                          <a:ext cx="45719" cy="71718"/>
                        </a:xfrm>
                        <a:prstGeom prst="straightConnector1">
                          <a:avLst/>
                        </a:prstGeom>
                        <a:noFill/>
                        <a:ln w="6350" cap="flat" cmpd="sng" algn="ctr">
                          <a:solidFill>
                            <a:srgbClr val="FF0000"/>
                          </a:solidFill>
                          <a:prstDash val="solid"/>
                          <a:miter lim="800000"/>
                          <a:tailEnd type="triangle"/>
                        </a:ln>
                        <a:effectLst/>
                      </wps:spPr>
                      <wps:bodyPr/>
                    </wps:wsp>
                  </a:graphicData>
                </a:graphic>
                <wp14:sizeRelV relativeFrom="margin">
                  <wp14:pctHeight>0</wp14:pctHeight>
                </wp14:sizeRelV>
              </wp:anchor>
            </w:drawing>
          </mc:Choice>
          <mc:Fallback>
            <w:pict>
              <v:shapetype w14:anchorId="617E60D3" id="_x0000_t32" coordsize="21600,21600" o:spt="32" o:oned="t" path="m,l21600,21600e" filled="f">
                <v:path arrowok="t" fillok="f" o:connecttype="none"/>
                <o:lock v:ext="edit" shapetype="t"/>
              </v:shapetype>
              <v:shape id="Tiesioji rodyklės jungtis 884797905" o:spid="_x0000_s1026" type="#_x0000_t32" style="position:absolute;margin-left:548.3pt;margin-top:13.2pt;width:3.6pt;height:5.65pt;flip:x y;z-index:251822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11840" behindDoc="0" locked="0" layoutInCell="1" allowOverlap="1" wp14:anchorId="492C8753" wp14:editId="4C5057FD">
                <wp:simplePos x="0" y="0"/>
                <wp:positionH relativeFrom="column">
                  <wp:posOffset>6972035</wp:posOffset>
                </wp:positionH>
                <wp:positionV relativeFrom="paragraph">
                  <wp:posOffset>171001</wp:posOffset>
                </wp:positionV>
                <wp:extent cx="140841" cy="377245"/>
                <wp:effectExtent l="0" t="0" r="12065" b="22860"/>
                <wp:wrapNone/>
                <wp:docPr id="683048735" name="Laisva forma: figūra 683048735"/>
                <wp:cNvGraphicFramePr/>
                <a:graphic xmlns:a="http://schemas.openxmlformats.org/drawingml/2006/main">
                  <a:graphicData uri="http://schemas.microsoft.com/office/word/2010/wordprocessingShape">
                    <wps:wsp>
                      <wps:cNvSpPr/>
                      <wps:spPr>
                        <a:xfrm>
                          <a:off x="0" y="0"/>
                          <a:ext cx="140841" cy="377245"/>
                        </a:xfrm>
                        <a:custGeom>
                          <a:avLst/>
                          <a:gdLst>
                            <a:gd name="connsiteX0" fmla="*/ 140841 w 140841"/>
                            <a:gd name="connsiteY0" fmla="*/ 377245 h 377245"/>
                            <a:gd name="connsiteX1" fmla="*/ 93544 w 140841"/>
                            <a:gd name="connsiteY1" fmla="*/ 348341 h 377245"/>
                            <a:gd name="connsiteX2" fmla="*/ 67268 w 140841"/>
                            <a:gd name="connsiteY2" fmla="*/ 219590 h 377245"/>
                            <a:gd name="connsiteX3" fmla="*/ 35737 w 140841"/>
                            <a:gd name="connsiteY3" fmla="*/ 135507 h 377245"/>
                            <a:gd name="connsiteX4" fmla="*/ 30482 w 140841"/>
                            <a:gd name="connsiteY4" fmla="*/ 48797 h 377245"/>
                            <a:gd name="connsiteX5" fmla="*/ 51503 w 140841"/>
                            <a:gd name="connsiteY5" fmla="*/ 40914 h 377245"/>
                            <a:gd name="connsiteX6" fmla="*/ 1579 w 140841"/>
                            <a:gd name="connsiteY6" fmla="*/ 1500 h 377245"/>
                            <a:gd name="connsiteX7" fmla="*/ 17344 w 140841"/>
                            <a:gd name="connsiteY7" fmla="*/ 12010 h 37724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40841" h="377245">
                              <a:moveTo>
                                <a:pt x="140841" y="377245"/>
                              </a:moveTo>
                              <a:cubicBezTo>
                                <a:pt x="123323" y="375931"/>
                                <a:pt x="105806" y="374617"/>
                                <a:pt x="93544" y="348341"/>
                              </a:cubicBezTo>
                              <a:cubicBezTo>
                                <a:pt x="81282" y="322065"/>
                                <a:pt x="76902" y="255062"/>
                                <a:pt x="67268" y="219590"/>
                              </a:cubicBezTo>
                              <a:cubicBezTo>
                                <a:pt x="57634" y="184118"/>
                                <a:pt x="41868" y="163972"/>
                                <a:pt x="35737" y="135507"/>
                              </a:cubicBezTo>
                              <a:cubicBezTo>
                                <a:pt x="29606" y="107041"/>
                                <a:pt x="27854" y="64563"/>
                                <a:pt x="30482" y="48797"/>
                              </a:cubicBezTo>
                              <a:cubicBezTo>
                                <a:pt x="33110" y="33031"/>
                                <a:pt x="56320" y="48797"/>
                                <a:pt x="51503" y="40914"/>
                              </a:cubicBezTo>
                              <a:cubicBezTo>
                                <a:pt x="46686" y="33031"/>
                                <a:pt x="7272" y="6317"/>
                                <a:pt x="1579" y="1500"/>
                              </a:cubicBezTo>
                              <a:cubicBezTo>
                                <a:pt x="-4114" y="-3317"/>
                                <a:pt x="6615" y="4346"/>
                                <a:pt x="17344" y="1201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0B7E78F" id="Laisva forma: figūra 683048735" o:spid="_x0000_s1026" style="position:absolute;margin-left:549pt;margin-top:13.45pt;width:11.1pt;height:29.7pt;z-index:251811840;visibility:visible;mso-wrap-style:square;mso-wrap-distance-left:9pt;mso-wrap-distance-top:0;mso-wrap-distance-right:9pt;mso-wrap-distance-bottom:0;mso-position-horizontal:absolute;mso-position-horizontal-relative:text;mso-position-vertical:absolute;mso-position-vertical-relative:text;v-text-anchor:middle" coordsize="140841,3772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" path="m140841,377245v-17518,-1314,-35035,-2628,-47297,-28904c81282,322065,76902,255062,67268,219590,57634,184118,41868,163972,35737,135507,29606,107041,27854,64563,30482,48797v2628,-15766,25838,,21021,-7883c46686,33031,7272,6317,1579,1500,-4114,-3317,6615,4346,17344,12010e" filled="f" strokecolor="red" strokeweight=".5pt">
                <v:stroke joinstyle="miter"/>
                <v:path arrowok="t" o:connecttype="custom" o:connectlocs="140841,377245;93544,348341;67268,219590;35737,135507;30482,48797;51503,40914;1579,1500;17344,12010" o:connectangles="0,0,0,0,0,0,0,0"/>
              </v:shape>
            </w:pict>
          </mc:Fallback>
        </mc:AlternateContent>
      </w:r>
    </w:p>
    <w:bookmarkStart w:id="25" w:name="_Hlk136523639"/>
    <w:p w14:paraId="5BAEADED" w14:textId="77777777" w:rsidR="00EB6E26" w:rsidRPr="00EB6E26" w:rsidRDefault="00EB6E26" w:rsidP="00EB6E26">
      <w:pPr>
        <w:rPr>
          <w:lang w:val="lt-LT"/>
        </w:rPr>
      </w:pPr>
      <w:r w:rsidRPr="00EB6E26">
        <w:rPr>
          <w:noProof/>
          <w:lang w:val="lt-LT"/>
        </w:rPr>
        <mc:AlternateContent>
          <mc:Choice Requires="wps">
            <w:drawing>
              <wp:anchor distT="0" distB="0" distL="114300" distR="114300" simplePos="0" relativeHeight="251804672" behindDoc="0" locked="0" layoutInCell="1" allowOverlap="1" wp14:anchorId="414C60C6" wp14:editId="2A2959EF">
                <wp:simplePos x="0" y="0"/>
                <wp:positionH relativeFrom="margin">
                  <wp:posOffset>7254755</wp:posOffset>
                </wp:positionH>
                <wp:positionV relativeFrom="paragraph">
                  <wp:posOffset>1384763</wp:posOffset>
                </wp:positionV>
                <wp:extent cx="442595" cy="173990"/>
                <wp:effectExtent l="20003" t="0" r="72707" b="0"/>
                <wp:wrapNone/>
                <wp:docPr id="1504263489" name="Teksto laukas 1504263489"/>
                <wp:cNvGraphicFramePr/>
                <a:graphic xmlns:a="http://schemas.openxmlformats.org/drawingml/2006/main">
                  <a:graphicData uri="http://schemas.microsoft.com/office/word/2010/wordprocessingShape">
                    <wps:wsp>
                      <wps:cNvSpPr txBox="1"/>
                      <wps:spPr>
                        <a:xfrm rot="13936486" flipV="1">
                          <a:off x="0" y="0"/>
                          <a:ext cx="442595" cy="173990"/>
                        </a:xfrm>
                        <a:prstGeom prst="rect">
                          <a:avLst/>
                        </a:prstGeom>
                        <a:noFill/>
                        <a:ln w="6350">
                          <a:noFill/>
                        </a:ln>
                        <a:effectLst/>
                      </wps:spPr>
                      <wps:txbx>
                        <w:txbxContent>
                          <w:p w14:paraId="38DA84BF" w14:textId="77777777" w:rsidR="00EB6E26" w:rsidRPr="004E0392" w:rsidRDefault="00EB6E26" w:rsidP="00EB6E26">
                            <w:pPr>
                              <w:jc w:val="center"/>
                              <w:rPr>
                                <w:b/>
                                <w:color w:val="FF0000"/>
                                <w:sz w:val="6"/>
                                <w:szCs w:val="22"/>
                                <w:lang w:val="lt-LT"/>
                              </w:rPr>
                            </w:pPr>
                            <w:r>
                              <w:rPr>
                                <w:b/>
                                <w:color w:val="FF0000"/>
                                <w:sz w:val="6"/>
                                <w:szCs w:val="22"/>
                                <w:lang w:val="lt-LT"/>
                              </w:rPr>
                              <w:t xml:space="preserve">Zavadskių </w:t>
                            </w:r>
                            <w:r w:rsidRPr="004E0392">
                              <w:rPr>
                                <w:b/>
                                <w:color w:val="FF0000"/>
                                <w:sz w:val="6"/>
                                <w:szCs w:val="22"/>
                                <w:lang w:val="lt-LT"/>
                              </w:rP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4C60C6" id="Teksto laukas 1504263489" o:spid="_x0000_s1030" type="#_x0000_t202" style="position:absolute;margin-left:571.25pt;margin-top:109.05pt;width:34.85pt;height:13.7pt;rotation:8370601fd;flip:y;z-index:251804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" filled="f" stroked="f" strokeweight=".5pt">
                <v:textbox>
                  <w:txbxContent>
                    <w:p w14:paraId="38DA84BF" w14:textId="77777777" w:rsidR="00EB6E26" w:rsidRPr="004E0392" w:rsidRDefault="00EB6E26" w:rsidP="00EB6E26">
                      <w:pPr>
                        <w:jc w:val="center"/>
                        <w:rPr>
                          <w:b/>
                          <w:color w:val="FF0000"/>
                          <w:sz w:val="6"/>
                          <w:szCs w:val="22"/>
                          <w:lang w:val="lt-LT"/>
                        </w:rPr>
                      </w:pPr>
                      <w:r>
                        <w:rPr>
                          <w:b/>
                          <w:color w:val="FF0000"/>
                          <w:sz w:val="6"/>
                          <w:szCs w:val="22"/>
                          <w:lang w:val="lt-LT"/>
                        </w:rPr>
                        <w:t xml:space="preserve">Zavadskių </w:t>
                      </w:r>
                      <w:r w:rsidRPr="004E0392">
                        <w:rPr>
                          <w:b/>
                          <w:color w:val="FF0000"/>
                          <w:sz w:val="6"/>
                          <w:szCs w:val="22"/>
                          <w:lang w:val="lt-LT"/>
                        </w:rPr>
                        <w:t>g.</w:t>
                      </w:r>
                    </w:p>
                  </w:txbxContent>
                </v:textbox>
                <w10:wrap anchorx="margin"/>
              </v:shape>
            </w:pict>
          </mc:Fallback>
        </mc:AlternateContent>
      </w:r>
      <w:r w:rsidRPr="00EB6E26">
        <w:rPr>
          <w:noProof/>
          <w:lang w:val="lt-LT"/>
        </w:rPr>
        <mc:AlternateContent>
          <mc:Choice Requires="wps">
            <w:drawing>
              <wp:anchor distT="0" distB="0" distL="114300" distR="114300" simplePos="0" relativeHeight="251803648" behindDoc="0" locked="0" layoutInCell="1" allowOverlap="1" wp14:anchorId="0F6BDCAD" wp14:editId="37FD8AD3">
                <wp:simplePos x="0" y="0"/>
                <wp:positionH relativeFrom="margin">
                  <wp:posOffset>7217727</wp:posOffset>
                </wp:positionH>
                <wp:positionV relativeFrom="paragraph">
                  <wp:posOffset>1539253</wp:posOffset>
                </wp:positionV>
                <wp:extent cx="442595" cy="173990"/>
                <wp:effectExtent l="20003" t="0" r="72707" b="0"/>
                <wp:wrapNone/>
                <wp:docPr id="970985843" name="Teksto laukas 970985843"/>
                <wp:cNvGraphicFramePr/>
                <a:graphic xmlns:a="http://schemas.openxmlformats.org/drawingml/2006/main">
                  <a:graphicData uri="http://schemas.microsoft.com/office/word/2010/wordprocessingShape">
                    <wps:wsp>
                      <wps:cNvSpPr txBox="1"/>
                      <wps:spPr>
                        <a:xfrm rot="14685941" flipV="1">
                          <a:off x="0" y="0"/>
                          <a:ext cx="442595" cy="173990"/>
                        </a:xfrm>
                        <a:prstGeom prst="rect">
                          <a:avLst/>
                        </a:prstGeom>
                        <a:noFill/>
                        <a:ln w="6350">
                          <a:noFill/>
                        </a:ln>
                        <a:effectLst/>
                      </wps:spPr>
                      <wps:txbx>
                        <w:txbxContent>
                          <w:p w14:paraId="322360B7" w14:textId="77777777" w:rsidR="00EB6E26" w:rsidRPr="004E0392" w:rsidRDefault="00EB6E26" w:rsidP="00EB6E26">
                            <w:pPr>
                              <w:jc w:val="center"/>
                              <w:rPr>
                                <w:b/>
                                <w:color w:val="FF0000"/>
                                <w:sz w:val="6"/>
                                <w:szCs w:val="22"/>
                                <w:lang w:val="lt-LT"/>
                              </w:rPr>
                            </w:pPr>
                            <w:r>
                              <w:rPr>
                                <w:b/>
                                <w:color w:val="FF0000"/>
                                <w:sz w:val="6"/>
                                <w:szCs w:val="22"/>
                                <w:lang w:val="lt-LT"/>
                              </w:rPr>
                              <w:t>S. Raštikio</w:t>
                            </w:r>
                            <w:r w:rsidRPr="004E0392">
                              <w:rPr>
                                <w:b/>
                                <w:color w:val="FF0000"/>
                                <w:sz w:val="6"/>
                                <w:szCs w:val="22"/>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6BDCAD" id="Teksto laukas 970985843" o:spid="_x0000_s1031" type="#_x0000_t202" style="position:absolute;margin-left:568.3pt;margin-top:121.2pt;width:34.85pt;height:13.7pt;rotation:7551996fd;flip:y;z-index:251803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" filled="f" stroked="f" strokeweight=".5pt">
                <v:textbox>
                  <w:txbxContent>
                    <w:p w14:paraId="322360B7" w14:textId="77777777" w:rsidR="00EB6E26" w:rsidRPr="004E0392" w:rsidRDefault="00EB6E26" w:rsidP="00EB6E26">
                      <w:pPr>
                        <w:jc w:val="center"/>
                        <w:rPr>
                          <w:b/>
                          <w:color w:val="FF0000"/>
                          <w:sz w:val="6"/>
                          <w:szCs w:val="22"/>
                          <w:lang w:val="lt-LT"/>
                        </w:rPr>
                      </w:pPr>
                      <w:r>
                        <w:rPr>
                          <w:b/>
                          <w:color w:val="FF0000"/>
                          <w:sz w:val="6"/>
                          <w:szCs w:val="22"/>
                          <w:lang w:val="lt-LT"/>
                        </w:rPr>
                        <w:t>S. Raštikio</w:t>
                      </w:r>
                      <w:r w:rsidRPr="004E0392">
                        <w:rPr>
                          <w:b/>
                          <w:color w:val="FF0000"/>
                          <w:sz w:val="6"/>
                          <w:szCs w:val="22"/>
                          <w:lang w:val="lt-LT"/>
                        </w:rPr>
                        <w:t xml:space="preserve"> g.</w:t>
                      </w:r>
                    </w:p>
                  </w:txbxContent>
                </v:textbox>
                <w10:wrap anchorx="margin"/>
              </v:shape>
            </w:pict>
          </mc:Fallback>
        </mc:AlternateContent>
      </w:r>
      <w:r w:rsidRPr="00EB6E26">
        <w:rPr>
          <w:noProof/>
          <w:lang w:val="lt-LT"/>
        </w:rPr>
        <mc:AlternateContent>
          <mc:Choice Requires="wps">
            <w:drawing>
              <wp:anchor distT="0" distB="0" distL="114300" distR="114300" simplePos="0" relativeHeight="251725824" behindDoc="0" locked="0" layoutInCell="1" allowOverlap="1" wp14:anchorId="14C3A06A" wp14:editId="2FEDBB3B">
                <wp:simplePos x="0" y="0"/>
                <wp:positionH relativeFrom="column">
                  <wp:posOffset>6069634</wp:posOffset>
                </wp:positionH>
                <wp:positionV relativeFrom="paragraph">
                  <wp:posOffset>1712069</wp:posOffset>
                </wp:positionV>
                <wp:extent cx="736482" cy="184685"/>
                <wp:effectExtent l="0" t="0" r="0" b="6350"/>
                <wp:wrapNone/>
                <wp:docPr id="228" name="Teksto laukas 228"/>
                <wp:cNvGraphicFramePr/>
                <a:graphic xmlns:a="http://schemas.openxmlformats.org/drawingml/2006/main">
                  <a:graphicData uri="http://schemas.microsoft.com/office/word/2010/wordprocessingShape">
                    <wps:wsp>
                      <wps:cNvSpPr txBox="1"/>
                      <wps:spPr>
                        <a:xfrm rot="10800000" flipV="1">
                          <a:off x="0" y="0"/>
                          <a:ext cx="736482" cy="184685"/>
                        </a:xfrm>
                        <a:prstGeom prst="rect">
                          <a:avLst/>
                        </a:prstGeom>
                        <a:noFill/>
                        <a:ln w="6350">
                          <a:noFill/>
                        </a:ln>
                        <a:effectLst/>
                      </wps:spPr>
                      <wps:txbx>
                        <w:txbxContent>
                          <w:p w14:paraId="12421158" w14:textId="77777777" w:rsidR="00EB6E26" w:rsidRPr="00715289" w:rsidRDefault="00EB6E26" w:rsidP="00EB6E26">
                            <w:pPr>
                              <w:jc w:val="center"/>
                              <w:rPr>
                                <w:b/>
                                <w:color w:val="FF0000"/>
                                <w:sz w:val="10"/>
                                <w:lang w:val="lt-LT"/>
                              </w:rPr>
                            </w:pPr>
                            <w:r>
                              <w:rPr>
                                <w:b/>
                                <w:color w:val="FF0000"/>
                                <w:sz w:val="10"/>
                                <w:lang w:val="lt-LT"/>
                              </w:rPr>
                              <w:t>Stepono Batoro</w:t>
                            </w:r>
                            <w:r w:rsidRPr="00715289">
                              <w:rPr>
                                <w:b/>
                                <w:color w:val="FF0000"/>
                                <w:sz w:val="10"/>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C3A06A" id="Teksto laukas 228" o:spid="_x0000_s1032" type="#_x0000_t202" style="position:absolute;margin-left:477.9pt;margin-top:134.8pt;width:58pt;height:14.55pt;rotation:180;flip:y;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" filled="f" stroked="f" strokeweight=".5pt">
                <v:textbox>
                  <w:txbxContent>
                    <w:p w14:paraId="12421158" w14:textId="77777777" w:rsidR="00EB6E26" w:rsidRPr="00715289" w:rsidRDefault="00EB6E26" w:rsidP="00EB6E26">
                      <w:pPr>
                        <w:jc w:val="center"/>
                        <w:rPr>
                          <w:b/>
                          <w:color w:val="FF0000"/>
                          <w:sz w:val="10"/>
                          <w:lang w:val="lt-LT"/>
                        </w:rPr>
                      </w:pPr>
                      <w:r>
                        <w:rPr>
                          <w:b/>
                          <w:color w:val="FF0000"/>
                          <w:sz w:val="10"/>
                          <w:lang w:val="lt-LT"/>
                        </w:rPr>
                        <w:t>Stepono Batoro</w:t>
                      </w:r>
                      <w:r w:rsidRPr="00715289">
                        <w:rPr>
                          <w:b/>
                          <w:color w:val="FF0000"/>
                          <w:sz w:val="10"/>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1695104" behindDoc="0" locked="0" layoutInCell="1" allowOverlap="1" wp14:anchorId="4E348D2A" wp14:editId="51187014">
                <wp:simplePos x="0" y="0"/>
                <wp:positionH relativeFrom="column">
                  <wp:posOffset>5142253</wp:posOffset>
                </wp:positionH>
                <wp:positionV relativeFrom="paragraph">
                  <wp:posOffset>1372447</wp:posOffset>
                </wp:positionV>
                <wp:extent cx="541290" cy="184387"/>
                <wp:effectExtent l="26035" t="0" r="75565" b="0"/>
                <wp:wrapNone/>
                <wp:docPr id="135" name="Teksto laukas 135"/>
                <wp:cNvGraphicFramePr/>
                <a:graphic xmlns:a="http://schemas.openxmlformats.org/drawingml/2006/main">
                  <a:graphicData uri="http://schemas.microsoft.com/office/word/2010/wordprocessingShape">
                    <wps:wsp>
                      <wps:cNvSpPr txBox="1"/>
                      <wps:spPr>
                        <a:xfrm rot="6201355" flipV="1">
                          <a:off x="0" y="0"/>
                          <a:ext cx="541290" cy="184387"/>
                        </a:xfrm>
                        <a:prstGeom prst="rect">
                          <a:avLst/>
                        </a:prstGeom>
                        <a:noFill/>
                        <a:ln w="6350">
                          <a:noFill/>
                        </a:ln>
                        <a:effectLst/>
                      </wps:spPr>
                      <wps:txbx>
                        <w:txbxContent>
                          <w:p w14:paraId="0BA00DAD" w14:textId="77777777" w:rsidR="00EB6E26" w:rsidRPr="006B6A93" w:rsidRDefault="00EB6E26" w:rsidP="00EB6E26">
                            <w:pPr>
                              <w:jc w:val="center"/>
                              <w:rPr>
                                <w:color w:val="FF0000"/>
                                <w:sz w:val="10"/>
                                <w:lang w:val="lt-LT"/>
                              </w:rPr>
                            </w:pPr>
                            <w:r w:rsidRPr="006B6A93">
                              <w:rPr>
                                <w:color w:val="FF0000"/>
                                <w:sz w:val="10"/>
                                <w:lang w:val="lt-LT"/>
                              </w:rPr>
                              <w:t>Antakalnio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348D2A" id="Teksto laukas 135" o:spid="_x0000_s1033" type="#_x0000_t202" style="position:absolute;margin-left:404.9pt;margin-top:108.05pt;width:42.6pt;height:14.5pt;rotation:-6773533fd;flip:y;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" filled="f" stroked="f" strokeweight=".5pt">
                <v:textbox>
                  <w:txbxContent>
                    <w:p w14:paraId="0BA00DAD" w14:textId="77777777" w:rsidR="00EB6E26" w:rsidRPr="006B6A93" w:rsidRDefault="00EB6E26" w:rsidP="00EB6E26">
                      <w:pPr>
                        <w:jc w:val="center"/>
                        <w:rPr>
                          <w:color w:val="FF0000"/>
                          <w:sz w:val="10"/>
                          <w:lang w:val="lt-LT"/>
                        </w:rPr>
                      </w:pPr>
                      <w:r w:rsidRPr="006B6A93">
                        <w:rPr>
                          <w:color w:val="FF0000"/>
                          <w:sz w:val="10"/>
                          <w:lang w:val="lt-LT"/>
                        </w:rPr>
                        <w:t>Antakalnio g.</w:t>
                      </w:r>
                    </w:p>
                  </w:txbxContent>
                </v:textbox>
              </v:shape>
            </w:pict>
          </mc:Fallback>
        </mc:AlternateContent>
      </w:r>
      <w:r w:rsidRPr="00EB6E26">
        <w:rPr>
          <w:noProof/>
          <w:lang w:val="lt-LT"/>
        </w:rPr>
        <mc:AlternateContent>
          <mc:Choice Requires="wps">
            <w:drawing>
              <wp:anchor distT="0" distB="0" distL="114300" distR="114300" simplePos="0" relativeHeight="252149760" behindDoc="0" locked="0" layoutInCell="1" allowOverlap="1" wp14:anchorId="319097B8" wp14:editId="13192944">
                <wp:simplePos x="0" y="0"/>
                <wp:positionH relativeFrom="margin">
                  <wp:posOffset>6938860</wp:posOffset>
                </wp:positionH>
                <wp:positionV relativeFrom="paragraph">
                  <wp:posOffset>1716455</wp:posOffset>
                </wp:positionV>
                <wp:extent cx="442595" cy="173990"/>
                <wp:effectExtent l="0" t="0" r="0" b="0"/>
                <wp:wrapNone/>
                <wp:docPr id="383087634" name="Teksto laukas 383087634"/>
                <wp:cNvGraphicFramePr/>
                <a:graphic xmlns:a="http://schemas.openxmlformats.org/drawingml/2006/main">
                  <a:graphicData uri="http://schemas.microsoft.com/office/word/2010/wordprocessingShape">
                    <wps:wsp>
                      <wps:cNvSpPr txBox="1"/>
                      <wps:spPr>
                        <a:xfrm rot="10800000" flipV="1">
                          <a:off x="0" y="0"/>
                          <a:ext cx="442595" cy="173990"/>
                        </a:xfrm>
                        <a:prstGeom prst="rect">
                          <a:avLst/>
                        </a:prstGeom>
                        <a:noFill/>
                        <a:ln w="6350">
                          <a:noFill/>
                        </a:ln>
                        <a:effectLst/>
                      </wps:spPr>
                      <wps:txbx>
                        <w:txbxContent>
                          <w:p w14:paraId="16395BE0" w14:textId="77777777" w:rsidR="00EB6E26" w:rsidRPr="00D4569A" w:rsidRDefault="00EB6E26" w:rsidP="00EB6E26">
                            <w:pPr>
                              <w:jc w:val="center"/>
                              <w:rPr>
                                <w:bCs/>
                                <w:color w:val="FF0000"/>
                                <w:sz w:val="6"/>
                                <w:szCs w:val="22"/>
                                <w:lang w:val="lt-LT"/>
                              </w:rPr>
                            </w:pPr>
                            <w:r>
                              <w:rPr>
                                <w:bCs/>
                                <w:color w:val="FF0000"/>
                                <w:sz w:val="6"/>
                                <w:szCs w:val="22"/>
                                <w:lang w:val="lt-LT"/>
                              </w:rPr>
                              <w:t>Dūmų 3</w:t>
                            </w:r>
                            <w:r w:rsidRPr="00D4569A">
                              <w:rPr>
                                <w:bCs/>
                                <w:color w:val="FF0000"/>
                                <w:sz w:val="6"/>
                                <w:szCs w:val="22"/>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9097B8" id="Teksto laukas 383087634" o:spid="_x0000_s1034" type="#_x0000_t202" style="position:absolute;margin-left:546.35pt;margin-top:135.15pt;width:34.85pt;height:13.7pt;rotation:180;flip:y;z-index:2521497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" filled="f" stroked="f" strokeweight=".5pt">
                <v:textbox>
                  <w:txbxContent>
                    <w:p w14:paraId="16395BE0" w14:textId="77777777" w:rsidR="00EB6E26" w:rsidRPr="00D4569A" w:rsidRDefault="00EB6E26" w:rsidP="00EB6E26">
                      <w:pPr>
                        <w:jc w:val="center"/>
                        <w:rPr>
                          <w:bCs/>
                          <w:color w:val="FF0000"/>
                          <w:sz w:val="6"/>
                          <w:szCs w:val="22"/>
                          <w:lang w:val="lt-LT"/>
                        </w:rPr>
                      </w:pPr>
                      <w:r>
                        <w:rPr>
                          <w:bCs/>
                          <w:color w:val="FF0000"/>
                          <w:sz w:val="6"/>
                          <w:szCs w:val="22"/>
                          <w:lang w:val="lt-LT"/>
                        </w:rPr>
                        <w:t>Dūmų 3</w:t>
                      </w:r>
                      <w:r w:rsidRPr="00D4569A">
                        <w:rPr>
                          <w:bCs/>
                          <w:color w:val="FF0000"/>
                          <w:sz w:val="6"/>
                          <w:szCs w:val="22"/>
                          <w:lang w:val="lt-LT"/>
                        </w:rPr>
                        <w:t xml:space="preserve"> g.</w:t>
                      </w:r>
                    </w:p>
                  </w:txbxContent>
                </v:textbox>
                <w10:wrap anchorx="margin"/>
              </v:shape>
            </w:pict>
          </mc:Fallback>
        </mc:AlternateContent>
      </w:r>
      <w:r w:rsidRPr="00EB6E26">
        <w:rPr>
          <w:noProof/>
          <w:lang w:val="lt-LT"/>
        </w:rPr>
        <mc:AlternateContent>
          <mc:Choice Requires="wps">
            <w:drawing>
              <wp:anchor distT="0" distB="0" distL="114300" distR="114300" simplePos="0" relativeHeight="252140544" behindDoc="0" locked="0" layoutInCell="1" allowOverlap="1" wp14:anchorId="4750CAC1" wp14:editId="017F18AC">
                <wp:simplePos x="0" y="0"/>
                <wp:positionH relativeFrom="margin">
                  <wp:posOffset>6786269</wp:posOffset>
                </wp:positionH>
                <wp:positionV relativeFrom="paragraph">
                  <wp:posOffset>1752527</wp:posOffset>
                </wp:positionV>
                <wp:extent cx="442595" cy="173990"/>
                <wp:effectExtent l="953" t="0" r="34607" b="0"/>
                <wp:wrapNone/>
                <wp:docPr id="896949521" name="Teksto laukas 896949521"/>
                <wp:cNvGraphicFramePr/>
                <a:graphic xmlns:a="http://schemas.openxmlformats.org/drawingml/2006/main">
                  <a:graphicData uri="http://schemas.microsoft.com/office/word/2010/wordprocessingShape">
                    <wps:wsp>
                      <wps:cNvSpPr txBox="1"/>
                      <wps:spPr>
                        <a:xfrm rot="6663292" flipV="1">
                          <a:off x="0" y="0"/>
                          <a:ext cx="442595" cy="173990"/>
                        </a:xfrm>
                        <a:prstGeom prst="rect">
                          <a:avLst/>
                        </a:prstGeom>
                        <a:noFill/>
                        <a:ln w="6350">
                          <a:noFill/>
                        </a:ln>
                        <a:effectLst/>
                      </wps:spPr>
                      <wps:txbx>
                        <w:txbxContent>
                          <w:p w14:paraId="3186526E" w14:textId="77777777" w:rsidR="00EB6E26" w:rsidRPr="00D4569A" w:rsidRDefault="00EB6E26" w:rsidP="00EB6E26">
                            <w:pPr>
                              <w:jc w:val="center"/>
                              <w:rPr>
                                <w:bCs/>
                                <w:color w:val="FF0000"/>
                                <w:sz w:val="6"/>
                                <w:szCs w:val="22"/>
                                <w:lang w:val="lt-LT"/>
                              </w:rPr>
                            </w:pPr>
                            <w:r>
                              <w:rPr>
                                <w:bCs/>
                                <w:color w:val="FF0000"/>
                                <w:sz w:val="6"/>
                                <w:szCs w:val="22"/>
                                <w:lang w:val="lt-LT"/>
                              </w:rPr>
                              <w:t>Žaliakalnio</w:t>
                            </w:r>
                            <w:r w:rsidRPr="00D4569A">
                              <w:rPr>
                                <w:bCs/>
                                <w:color w:val="FF0000"/>
                                <w:sz w:val="6"/>
                                <w:szCs w:val="22"/>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50CAC1" id="Teksto laukas 896949521" o:spid="_x0000_s1035" type="#_x0000_t202" style="position:absolute;margin-left:534.35pt;margin-top:138pt;width:34.85pt;height:13.7pt;rotation:-7278092fd;flip:y;z-index:252140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" filled="f" stroked="f" strokeweight=".5pt">
                <v:textbox>
                  <w:txbxContent>
                    <w:p w14:paraId="3186526E" w14:textId="77777777" w:rsidR="00EB6E26" w:rsidRPr="00D4569A" w:rsidRDefault="00EB6E26" w:rsidP="00EB6E26">
                      <w:pPr>
                        <w:jc w:val="center"/>
                        <w:rPr>
                          <w:bCs/>
                          <w:color w:val="FF0000"/>
                          <w:sz w:val="6"/>
                          <w:szCs w:val="22"/>
                          <w:lang w:val="lt-LT"/>
                        </w:rPr>
                      </w:pPr>
                      <w:r>
                        <w:rPr>
                          <w:bCs/>
                          <w:color w:val="FF0000"/>
                          <w:sz w:val="6"/>
                          <w:szCs w:val="22"/>
                          <w:lang w:val="lt-LT"/>
                        </w:rPr>
                        <w:t>Žaliakalnio</w:t>
                      </w:r>
                      <w:r w:rsidRPr="00D4569A">
                        <w:rPr>
                          <w:bCs/>
                          <w:color w:val="FF0000"/>
                          <w:sz w:val="6"/>
                          <w:szCs w:val="22"/>
                          <w:lang w:val="lt-LT"/>
                        </w:rPr>
                        <w:t xml:space="preserve"> g.</w:t>
                      </w:r>
                    </w:p>
                  </w:txbxContent>
                </v:textbox>
                <w10:wrap anchorx="margin"/>
              </v:shape>
            </w:pict>
          </mc:Fallback>
        </mc:AlternateContent>
      </w:r>
      <w:r w:rsidRPr="00EB6E26">
        <w:rPr>
          <w:noProof/>
          <w:lang w:val="lt-LT"/>
        </w:rPr>
        <mc:AlternateContent>
          <mc:Choice Requires="wps">
            <w:drawing>
              <wp:anchor distT="0" distB="0" distL="114300" distR="114300" simplePos="0" relativeHeight="251749376" behindDoc="0" locked="0" layoutInCell="1" allowOverlap="1" wp14:anchorId="03E227B3" wp14:editId="1619ADC3">
                <wp:simplePos x="0" y="0"/>
                <wp:positionH relativeFrom="column">
                  <wp:posOffset>6939060</wp:posOffset>
                </wp:positionH>
                <wp:positionV relativeFrom="paragraph">
                  <wp:posOffset>1945683</wp:posOffset>
                </wp:positionV>
                <wp:extent cx="660158" cy="174205"/>
                <wp:effectExtent l="14288" t="0" r="2222" b="0"/>
                <wp:wrapNone/>
                <wp:docPr id="306" name="Teksto laukas 306"/>
                <wp:cNvGraphicFramePr/>
                <a:graphic xmlns:a="http://schemas.openxmlformats.org/drawingml/2006/main">
                  <a:graphicData uri="http://schemas.microsoft.com/office/word/2010/wordprocessingShape">
                    <wps:wsp>
                      <wps:cNvSpPr txBox="1"/>
                      <wps:spPr>
                        <a:xfrm rot="5136239" flipV="1">
                          <a:off x="0" y="0"/>
                          <a:ext cx="660158" cy="174205"/>
                        </a:xfrm>
                        <a:prstGeom prst="rect">
                          <a:avLst/>
                        </a:prstGeom>
                        <a:noFill/>
                        <a:ln w="6350">
                          <a:noFill/>
                        </a:ln>
                        <a:effectLst/>
                      </wps:spPr>
                      <wps:txbx>
                        <w:txbxContent>
                          <w:p w14:paraId="09150654" w14:textId="77777777" w:rsidR="00EB6E26" w:rsidRPr="00715289" w:rsidRDefault="00EB6E26" w:rsidP="00EB6E26">
                            <w:pPr>
                              <w:jc w:val="center"/>
                              <w:rPr>
                                <w:b/>
                                <w:color w:val="FF0000"/>
                                <w:sz w:val="10"/>
                                <w:lang w:val="lt-LT"/>
                              </w:rPr>
                            </w:pPr>
                            <w:r>
                              <w:rPr>
                                <w:b/>
                                <w:color w:val="FF0000"/>
                                <w:sz w:val="10"/>
                                <w:lang w:val="lt-LT"/>
                              </w:rPr>
                              <w:t>Pergalės</w:t>
                            </w:r>
                            <w:r w:rsidRPr="00715289">
                              <w:rPr>
                                <w:b/>
                                <w:color w:val="FF0000"/>
                                <w:sz w:val="10"/>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E227B3" id="Teksto laukas 306" o:spid="_x0000_s1036" type="#_x0000_t202" style="position:absolute;margin-left:546.4pt;margin-top:153.2pt;width:52pt;height:13.7pt;rotation:-5610143fd;flip:y;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" filled="f" stroked="f" strokeweight=".5pt">
                <v:textbox>
                  <w:txbxContent>
                    <w:p w14:paraId="09150654" w14:textId="77777777" w:rsidR="00EB6E26" w:rsidRPr="00715289" w:rsidRDefault="00EB6E26" w:rsidP="00EB6E26">
                      <w:pPr>
                        <w:jc w:val="center"/>
                        <w:rPr>
                          <w:b/>
                          <w:color w:val="FF0000"/>
                          <w:sz w:val="10"/>
                          <w:lang w:val="lt-LT"/>
                        </w:rPr>
                      </w:pPr>
                      <w:r>
                        <w:rPr>
                          <w:b/>
                          <w:color w:val="FF0000"/>
                          <w:sz w:val="10"/>
                          <w:lang w:val="lt-LT"/>
                        </w:rPr>
                        <w:t>Pergalės</w:t>
                      </w:r>
                      <w:r w:rsidRPr="00715289">
                        <w:rPr>
                          <w:b/>
                          <w:color w:val="FF0000"/>
                          <w:sz w:val="10"/>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2148736" behindDoc="0" locked="0" layoutInCell="1" allowOverlap="1" wp14:anchorId="722BC57F" wp14:editId="144487CA">
                <wp:simplePos x="0" y="0"/>
                <wp:positionH relativeFrom="column">
                  <wp:posOffset>7195674</wp:posOffset>
                </wp:positionH>
                <wp:positionV relativeFrom="paragraph">
                  <wp:posOffset>1813611</wp:posOffset>
                </wp:positionV>
                <wp:extent cx="45719" cy="45719"/>
                <wp:effectExtent l="38100" t="38100" r="31115" b="12065"/>
                <wp:wrapNone/>
                <wp:docPr id="977285974" name="Lygiašonis trikampis 977285974"/>
                <wp:cNvGraphicFramePr/>
                <a:graphic xmlns:a="http://schemas.openxmlformats.org/drawingml/2006/main">
                  <a:graphicData uri="http://schemas.microsoft.com/office/word/2010/wordprocessingShape">
                    <wps:wsp>
                      <wps:cNvSpPr/>
                      <wps:spPr>
                        <a:xfrm rot="7178332">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CEC8F3C"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Lygiašonis trikampis 977285974" o:spid="_x0000_s1026" type="#_x0000_t5" style="position:absolute;margin-left:566.6pt;margin-top:142.8pt;width:3.6pt;height:3.6pt;rotation:7840653fd;z-index:2521487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" fillcolor="red" strokecolor="red" strokeweight="1pt"/>
            </w:pict>
          </mc:Fallback>
        </mc:AlternateContent>
      </w:r>
      <w:r w:rsidRPr="00EB6E26">
        <w:rPr>
          <w:noProof/>
          <w:lang w:val="lt-LT"/>
        </w:rPr>
        <mc:AlternateContent>
          <mc:Choice Requires="wps">
            <w:drawing>
              <wp:anchor distT="0" distB="0" distL="114300" distR="114300" simplePos="0" relativeHeight="252147712" behindDoc="0" locked="0" layoutInCell="1" allowOverlap="1" wp14:anchorId="241A1698" wp14:editId="17E18044">
                <wp:simplePos x="0" y="0"/>
                <wp:positionH relativeFrom="column">
                  <wp:posOffset>7029157</wp:posOffset>
                </wp:positionH>
                <wp:positionV relativeFrom="paragraph">
                  <wp:posOffset>1815693</wp:posOffset>
                </wp:positionV>
                <wp:extent cx="209448" cy="34465"/>
                <wp:effectExtent l="0" t="0" r="19685" b="22860"/>
                <wp:wrapNone/>
                <wp:docPr id="1429124739" name="Laisva forma: figūra 1429124739"/>
                <wp:cNvGraphicFramePr/>
                <a:graphic xmlns:a="http://schemas.openxmlformats.org/drawingml/2006/main">
                  <a:graphicData uri="http://schemas.microsoft.com/office/word/2010/wordprocessingShape">
                    <wps:wsp>
                      <wps:cNvSpPr/>
                      <wps:spPr>
                        <a:xfrm>
                          <a:off x="0" y="0"/>
                          <a:ext cx="209448" cy="34465"/>
                        </a:xfrm>
                        <a:custGeom>
                          <a:avLst/>
                          <a:gdLst>
                            <a:gd name="connsiteX0" fmla="*/ 0 w 214141"/>
                            <a:gd name="connsiteY0" fmla="*/ 24474 h 27600"/>
                            <a:gd name="connsiteX1" fmla="*/ 82843 w 214141"/>
                            <a:gd name="connsiteY1" fmla="*/ 7280 h 27600"/>
                            <a:gd name="connsiteX2" fmla="*/ 160997 w 214141"/>
                            <a:gd name="connsiteY2" fmla="*/ 1028 h 27600"/>
                            <a:gd name="connsiteX3" fmla="*/ 214141 w 214141"/>
                            <a:gd name="connsiteY3" fmla="*/ 27600 h 27600"/>
                            <a:gd name="connsiteX0" fmla="*/ 0 w 214141"/>
                            <a:gd name="connsiteY0" fmla="*/ 17863 h 20989"/>
                            <a:gd name="connsiteX1" fmla="*/ 82843 w 214141"/>
                            <a:gd name="connsiteY1" fmla="*/ 669 h 20989"/>
                            <a:gd name="connsiteX2" fmla="*/ 153176 w 214141"/>
                            <a:gd name="connsiteY2" fmla="*/ 5207 h 20989"/>
                            <a:gd name="connsiteX3" fmla="*/ 214141 w 214141"/>
                            <a:gd name="connsiteY3" fmla="*/ 20989 h 20989"/>
                            <a:gd name="connsiteX0" fmla="*/ 0 w 214141"/>
                            <a:gd name="connsiteY0" fmla="*/ 21188 h 24314"/>
                            <a:gd name="connsiteX1" fmla="*/ 82843 w 214141"/>
                            <a:gd name="connsiteY1" fmla="*/ 3994 h 24314"/>
                            <a:gd name="connsiteX2" fmla="*/ 157869 w 214141"/>
                            <a:gd name="connsiteY2" fmla="*/ 1613 h 24314"/>
                            <a:gd name="connsiteX3" fmla="*/ 214141 w 214141"/>
                            <a:gd name="connsiteY3" fmla="*/ 24314 h 24314"/>
                            <a:gd name="connsiteX0" fmla="*/ 0 w 209448"/>
                            <a:gd name="connsiteY0" fmla="*/ 21888 h 34465"/>
                            <a:gd name="connsiteX1" fmla="*/ 82843 w 209448"/>
                            <a:gd name="connsiteY1" fmla="*/ 4694 h 34465"/>
                            <a:gd name="connsiteX2" fmla="*/ 157869 w 209448"/>
                            <a:gd name="connsiteY2" fmla="*/ 2313 h 34465"/>
                            <a:gd name="connsiteX3" fmla="*/ 209448 w 209448"/>
                            <a:gd name="connsiteY3" fmla="*/ 34465 h 34465"/>
                          </a:gdLst>
                          <a:ahLst/>
                          <a:cxnLst>
                            <a:cxn ang="0">
                              <a:pos x="connsiteX0" y="connsiteY0"/>
                            </a:cxn>
                            <a:cxn ang="0">
                              <a:pos x="connsiteX1" y="connsiteY1"/>
                            </a:cxn>
                            <a:cxn ang="0">
                              <a:pos x="connsiteX2" y="connsiteY2"/>
                            </a:cxn>
                            <a:cxn ang="0">
                              <a:pos x="connsiteX3" y="connsiteY3"/>
                            </a:cxn>
                          </a:cxnLst>
                          <a:rect l="l" t="t" r="r" b="b"/>
                          <a:pathLst>
                            <a:path w="209448" h="34465">
                              <a:moveTo>
                                <a:pt x="0" y="21888"/>
                              </a:moveTo>
                              <a:cubicBezTo>
                                <a:pt x="28005" y="15245"/>
                                <a:pt x="56532" y="7956"/>
                                <a:pt x="82843" y="4694"/>
                              </a:cubicBezTo>
                              <a:cubicBezTo>
                                <a:pt x="109154" y="1432"/>
                                <a:pt x="136768" y="-2649"/>
                                <a:pt x="157869" y="2313"/>
                              </a:cubicBezTo>
                              <a:cubicBezTo>
                                <a:pt x="178970" y="7275"/>
                                <a:pt x="193817" y="22872"/>
                                <a:pt x="209448" y="34465"/>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8CC21F8" id="Laisva forma: figūra 1429124739" o:spid="_x0000_s1026" style="position:absolute;margin-left:553.5pt;margin-top:142.95pt;width:16.5pt;height:2.7pt;z-index:252147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209448,344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" path="m,21888c28005,15245,56532,7956,82843,4694v26311,-3262,53925,-7343,75026,-2381c178970,7275,193817,22872,209448,34465e" filled="f" strokecolor="red" strokeweight=".5pt">
                <v:stroke joinstyle="miter"/>
                <v:path arrowok="t" o:connecttype="custom" o:connectlocs="0,21888;82843,4694;157869,2313;209448,34465" o:connectangles="0,0,0,0"/>
              </v:shape>
            </w:pict>
          </mc:Fallback>
        </mc:AlternateContent>
      </w:r>
      <w:r w:rsidRPr="00EB6E26">
        <w:rPr>
          <w:noProof/>
          <w:lang w:val="lt-LT"/>
        </w:rPr>
        <mc:AlternateContent>
          <mc:Choice Requires="wps">
            <w:drawing>
              <wp:anchor distT="0" distB="0" distL="114300" distR="114300" simplePos="0" relativeHeight="251727872" behindDoc="0" locked="0" layoutInCell="1" allowOverlap="1" wp14:anchorId="41026946" wp14:editId="148D8197">
                <wp:simplePos x="0" y="0"/>
                <wp:positionH relativeFrom="margin">
                  <wp:posOffset>7249917</wp:posOffset>
                </wp:positionH>
                <wp:positionV relativeFrom="paragraph">
                  <wp:posOffset>1867829</wp:posOffset>
                </wp:positionV>
                <wp:extent cx="360045" cy="173990"/>
                <wp:effectExtent l="0" t="0" r="0" b="0"/>
                <wp:wrapNone/>
                <wp:docPr id="231" name="Teksto laukas 231"/>
                <wp:cNvGraphicFramePr/>
                <a:graphic xmlns:a="http://schemas.openxmlformats.org/drawingml/2006/main">
                  <a:graphicData uri="http://schemas.microsoft.com/office/word/2010/wordprocessingShape">
                    <wps:wsp>
                      <wps:cNvSpPr txBox="1"/>
                      <wps:spPr>
                        <a:xfrm rot="5400000" flipV="1">
                          <a:off x="0" y="0"/>
                          <a:ext cx="360045" cy="173990"/>
                        </a:xfrm>
                        <a:prstGeom prst="rect">
                          <a:avLst/>
                        </a:prstGeom>
                        <a:noFill/>
                        <a:ln w="6350">
                          <a:noFill/>
                        </a:ln>
                        <a:effectLst/>
                      </wps:spPr>
                      <wps:txbx>
                        <w:txbxContent>
                          <w:p w14:paraId="06A0791E" w14:textId="77777777" w:rsidR="00EB6E26" w:rsidRPr="00D4569A" w:rsidRDefault="00EB6E26" w:rsidP="00EB6E26">
                            <w:pPr>
                              <w:jc w:val="center"/>
                              <w:rPr>
                                <w:bCs/>
                                <w:color w:val="FF0000"/>
                                <w:sz w:val="6"/>
                                <w:szCs w:val="22"/>
                                <w:lang w:val="lt-LT"/>
                              </w:rPr>
                            </w:pPr>
                            <w:r w:rsidRPr="00D4569A">
                              <w:rPr>
                                <w:bCs/>
                                <w:color w:val="FF0000"/>
                                <w:sz w:val="6"/>
                                <w:szCs w:val="22"/>
                                <w:lang w:val="lt-LT"/>
                              </w:rPr>
                              <w:t>Darželio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026946" id="Teksto laukas 231" o:spid="_x0000_s1037" type="#_x0000_t202" style="position:absolute;margin-left:570.85pt;margin-top:147.05pt;width:28.35pt;height:13.7pt;rotation:-90;flip:y;z-index:251727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" filled="f" stroked="f" strokeweight=".5pt">
                <v:textbox>
                  <w:txbxContent>
                    <w:p w14:paraId="06A0791E" w14:textId="77777777" w:rsidR="00EB6E26" w:rsidRPr="00D4569A" w:rsidRDefault="00EB6E26" w:rsidP="00EB6E26">
                      <w:pPr>
                        <w:jc w:val="center"/>
                        <w:rPr>
                          <w:bCs/>
                          <w:color w:val="FF0000"/>
                          <w:sz w:val="6"/>
                          <w:szCs w:val="22"/>
                          <w:lang w:val="lt-LT"/>
                        </w:rPr>
                      </w:pPr>
                      <w:r w:rsidRPr="00D4569A">
                        <w:rPr>
                          <w:bCs/>
                          <w:color w:val="FF0000"/>
                          <w:sz w:val="6"/>
                          <w:szCs w:val="22"/>
                          <w:lang w:val="lt-LT"/>
                        </w:rPr>
                        <w:t>Darželio g.</w:t>
                      </w:r>
                    </w:p>
                  </w:txbxContent>
                </v:textbox>
                <w10:wrap anchorx="margin"/>
              </v:shape>
            </w:pict>
          </mc:Fallback>
        </mc:AlternateContent>
      </w:r>
      <w:r w:rsidRPr="00EB6E26">
        <w:rPr>
          <w:noProof/>
          <w:lang w:val="lt-LT"/>
        </w:rPr>
        <mc:AlternateContent>
          <mc:Choice Requires="wps">
            <w:drawing>
              <wp:anchor distT="0" distB="0" distL="114300" distR="114300" simplePos="0" relativeHeight="252146688" behindDoc="0" locked="0" layoutInCell="1" allowOverlap="1" wp14:anchorId="13B14B8F" wp14:editId="13AC6E4A">
                <wp:simplePos x="0" y="0"/>
                <wp:positionH relativeFrom="column">
                  <wp:posOffset>7310511</wp:posOffset>
                </wp:positionH>
                <wp:positionV relativeFrom="paragraph">
                  <wp:posOffset>2082116</wp:posOffset>
                </wp:positionV>
                <wp:extent cx="73464" cy="4689"/>
                <wp:effectExtent l="0" t="0" r="22225" b="33655"/>
                <wp:wrapNone/>
                <wp:docPr id="929749907" name="Laisva forma: figūra 929749907"/>
                <wp:cNvGraphicFramePr/>
                <a:graphic xmlns:a="http://schemas.openxmlformats.org/drawingml/2006/main">
                  <a:graphicData uri="http://schemas.microsoft.com/office/word/2010/wordprocessingShape">
                    <wps:wsp>
                      <wps:cNvSpPr/>
                      <wps:spPr>
                        <a:xfrm>
                          <a:off x="0" y="0"/>
                          <a:ext cx="73464" cy="4689"/>
                        </a:xfrm>
                        <a:custGeom>
                          <a:avLst/>
                          <a:gdLst>
                            <a:gd name="connsiteX0" fmla="*/ 73464 w 73464"/>
                            <a:gd name="connsiteY0" fmla="*/ 0 h 4689"/>
                            <a:gd name="connsiteX1" fmla="*/ 0 w 73464"/>
                            <a:gd name="connsiteY1" fmla="*/ 4689 h 4689"/>
                            <a:gd name="connsiteX2" fmla="*/ 0 w 73464"/>
                            <a:gd name="connsiteY2" fmla="*/ 4689 h 4689"/>
                          </a:gdLst>
                          <a:ahLst/>
                          <a:cxnLst>
                            <a:cxn ang="0">
                              <a:pos x="connsiteX0" y="connsiteY0"/>
                            </a:cxn>
                            <a:cxn ang="0">
                              <a:pos x="connsiteX1" y="connsiteY1"/>
                            </a:cxn>
                            <a:cxn ang="0">
                              <a:pos x="connsiteX2" y="connsiteY2"/>
                            </a:cxn>
                          </a:cxnLst>
                          <a:rect l="l" t="t" r="r" b="b"/>
                          <a:pathLst>
                            <a:path w="73464" h="4689">
                              <a:moveTo>
                                <a:pt x="73464" y="0"/>
                              </a:moveTo>
                              <a:lnTo>
                                <a:pt x="0" y="4689"/>
                              </a:lnTo>
                              <a:lnTo>
                                <a:pt x="0" y="4689"/>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D57F70A" id="Laisva forma: figūra 929749907" o:spid="_x0000_s1026" style="position:absolute;margin-left:575.65pt;margin-top:163.95pt;width:5.8pt;height:.35pt;z-index:252146688;visibility:visible;mso-wrap-style:square;mso-wrap-distance-left:9pt;mso-wrap-distance-top:0;mso-wrap-distance-right:9pt;mso-wrap-distance-bottom:0;mso-position-horizontal:absolute;mso-position-horizontal-relative:text;mso-position-vertical:absolute;mso-position-vertical-relative:text;v-text-anchor:middle" coordsize="73464,46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" path="m73464,l,4689r,e" filled="f" strokecolor="red" strokeweight=".5pt">
                <v:stroke joinstyle="miter"/>
                <v:path arrowok="t" o:connecttype="custom" o:connectlocs="73464,0;0,4689;0,4689" o:connectangles="0,0,0"/>
              </v:shape>
            </w:pict>
          </mc:Fallback>
        </mc:AlternateContent>
      </w:r>
      <w:r w:rsidRPr="00EB6E26">
        <w:rPr>
          <w:noProof/>
          <w:lang w:val="lt-LT"/>
        </w:rPr>
        <mc:AlternateContent>
          <mc:Choice Requires="wps">
            <w:drawing>
              <wp:anchor distT="0" distB="0" distL="114300" distR="114300" simplePos="0" relativeHeight="251799552" behindDoc="0" locked="0" layoutInCell="1" allowOverlap="1" wp14:anchorId="590FCF58" wp14:editId="4E92413A">
                <wp:simplePos x="0" y="0"/>
                <wp:positionH relativeFrom="margin">
                  <wp:posOffset>7375794</wp:posOffset>
                </wp:positionH>
                <wp:positionV relativeFrom="paragraph">
                  <wp:posOffset>1878697</wp:posOffset>
                </wp:positionV>
                <wp:extent cx="442595" cy="173990"/>
                <wp:effectExtent l="953" t="0" r="0" b="0"/>
                <wp:wrapNone/>
                <wp:docPr id="1060209136" name="Teksto laukas 1060209136"/>
                <wp:cNvGraphicFramePr/>
                <a:graphic xmlns:a="http://schemas.openxmlformats.org/drawingml/2006/main">
                  <a:graphicData uri="http://schemas.microsoft.com/office/word/2010/wordprocessingShape">
                    <wps:wsp>
                      <wps:cNvSpPr txBox="1"/>
                      <wps:spPr>
                        <a:xfrm rot="5400000" flipV="1">
                          <a:off x="0" y="0"/>
                          <a:ext cx="442595" cy="173990"/>
                        </a:xfrm>
                        <a:prstGeom prst="rect">
                          <a:avLst/>
                        </a:prstGeom>
                        <a:noFill/>
                        <a:ln w="6350">
                          <a:noFill/>
                        </a:ln>
                        <a:effectLst/>
                      </wps:spPr>
                      <wps:txbx>
                        <w:txbxContent>
                          <w:p w14:paraId="55533B01" w14:textId="77777777" w:rsidR="00EB6E26" w:rsidRPr="00D4569A" w:rsidRDefault="00EB6E26" w:rsidP="00EB6E26">
                            <w:pPr>
                              <w:jc w:val="center"/>
                              <w:rPr>
                                <w:bCs/>
                                <w:color w:val="FF0000"/>
                                <w:sz w:val="6"/>
                                <w:szCs w:val="22"/>
                                <w:lang w:val="lt-LT"/>
                              </w:rPr>
                            </w:pPr>
                            <w:r w:rsidRPr="00D4569A">
                              <w:rPr>
                                <w:bCs/>
                                <w:color w:val="FF0000"/>
                                <w:sz w:val="6"/>
                                <w:szCs w:val="22"/>
                                <w:lang w:val="lt-LT"/>
                              </w:rPr>
                              <w:t>Karklėnų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0FCF58" id="Teksto laukas 1060209136" o:spid="_x0000_s1038" type="#_x0000_t202" style="position:absolute;margin-left:580.75pt;margin-top:147.95pt;width:34.85pt;height:13.7pt;rotation:-90;flip:y;z-index:251799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" filled="f" stroked="f" strokeweight=".5pt">
                <v:textbox>
                  <w:txbxContent>
                    <w:p w14:paraId="55533B01" w14:textId="77777777" w:rsidR="00EB6E26" w:rsidRPr="00D4569A" w:rsidRDefault="00EB6E26" w:rsidP="00EB6E26">
                      <w:pPr>
                        <w:jc w:val="center"/>
                        <w:rPr>
                          <w:bCs/>
                          <w:color w:val="FF0000"/>
                          <w:sz w:val="6"/>
                          <w:szCs w:val="22"/>
                          <w:lang w:val="lt-LT"/>
                        </w:rPr>
                      </w:pPr>
                      <w:r w:rsidRPr="00D4569A">
                        <w:rPr>
                          <w:bCs/>
                          <w:color w:val="FF0000"/>
                          <w:sz w:val="6"/>
                          <w:szCs w:val="22"/>
                          <w:lang w:val="lt-LT"/>
                        </w:rPr>
                        <w:t>Karklėnų g.</w:t>
                      </w:r>
                    </w:p>
                  </w:txbxContent>
                </v:textbox>
                <w10:wrap anchorx="margin"/>
              </v:shape>
            </w:pict>
          </mc:Fallback>
        </mc:AlternateContent>
      </w:r>
      <w:r w:rsidRPr="00EB6E26">
        <w:rPr>
          <w:noProof/>
          <w:lang w:val="lt-LT"/>
        </w:rPr>
        <mc:AlternateContent>
          <mc:Choice Requires="wps">
            <w:drawing>
              <wp:anchor distT="0" distB="0" distL="114300" distR="114300" simplePos="0" relativeHeight="252145664" behindDoc="0" locked="0" layoutInCell="1" allowOverlap="1" wp14:anchorId="5BDD3B3D" wp14:editId="513685F3">
                <wp:simplePos x="0" y="0"/>
                <wp:positionH relativeFrom="column">
                  <wp:posOffset>7302695</wp:posOffset>
                </wp:positionH>
                <wp:positionV relativeFrom="paragraph">
                  <wp:posOffset>1882042</wp:posOffset>
                </wp:positionV>
                <wp:extent cx="2833" cy="55001"/>
                <wp:effectExtent l="0" t="0" r="35560" b="21590"/>
                <wp:wrapNone/>
                <wp:docPr id="1016616047" name="Tiesioji jungtis 1016616047"/>
                <wp:cNvGraphicFramePr/>
                <a:graphic xmlns:a="http://schemas.openxmlformats.org/drawingml/2006/main">
                  <a:graphicData uri="http://schemas.microsoft.com/office/word/2010/wordprocessingShape">
                    <wps:wsp>
                      <wps:cNvCnPr/>
                      <wps:spPr>
                        <a:xfrm flipH="1" flipV="1">
                          <a:off x="0" y="0"/>
                          <a:ext cx="2833" cy="55001"/>
                        </a:xfrm>
                        <a:prstGeom prst="line">
                          <a:avLst/>
                        </a:prstGeom>
                        <a:noFill/>
                        <a:ln w="6350" cap="flat" cmpd="sng" algn="ctr">
                          <a:solidFill>
                            <a:srgbClr val="FF0000"/>
                          </a:solidFill>
                          <a:prstDash val="solid"/>
                          <a:miter lim="800000"/>
                        </a:ln>
                        <a:effectLst/>
                      </wps:spPr>
                      <wps:bodyPr/>
                    </wps:wsp>
                  </a:graphicData>
                </a:graphic>
                <wp14:sizeRelV relativeFrom="margin">
                  <wp14:pctHeight>0</wp14:pctHeight>
                </wp14:sizeRelV>
              </wp:anchor>
            </w:drawing>
          </mc:Choice>
          <mc:Fallback>
            <w:pict>
              <v:line w14:anchorId="44478F25" id="Tiesioji jungtis 1016616047" o:spid="_x0000_s1026" style="position:absolute;flip:x y;z-index:252145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575pt,148.2pt" to="575.2pt,15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2144640" behindDoc="0" locked="0" layoutInCell="1" allowOverlap="1" wp14:anchorId="33BD9F9B" wp14:editId="0CA0DF78">
                <wp:simplePos x="0" y="0"/>
                <wp:positionH relativeFrom="column">
                  <wp:posOffset>7303699</wp:posOffset>
                </wp:positionH>
                <wp:positionV relativeFrom="paragraph">
                  <wp:posOffset>1878623</wp:posOffset>
                </wp:positionV>
                <wp:extent cx="112542" cy="26572"/>
                <wp:effectExtent l="0" t="0" r="20955" b="12065"/>
                <wp:wrapNone/>
                <wp:docPr id="1339293600" name="Laisva forma: figūra 1339293600"/>
                <wp:cNvGraphicFramePr/>
                <a:graphic xmlns:a="http://schemas.openxmlformats.org/drawingml/2006/main">
                  <a:graphicData uri="http://schemas.microsoft.com/office/word/2010/wordprocessingShape">
                    <wps:wsp>
                      <wps:cNvSpPr/>
                      <wps:spPr>
                        <a:xfrm>
                          <a:off x="0" y="0"/>
                          <a:ext cx="112542" cy="26572"/>
                        </a:xfrm>
                        <a:custGeom>
                          <a:avLst/>
                          <a:gdLst>
                            <a:gd name="connsiteX0" fmla="*/ 112542 w 112542"/>
                            <a:gd name="connsiteY0" fmla="*/ 26572 h 26572"/>
                            <a:gd name="connsiteX1" fmla="*/ 20320 w 112542"/>
                            <a:gd name="connsiteY1" fmla="*/ 21883 h 26572"/>
                            <a:gd name="connsiteX2" fmla="*/ 0 w 112542"/>
                            <a:gd name="connsiteY2" fmla="*/ 0 h 26572"/>
                          </a:gdLst>
                          <a:ahLst/>
                          <a:cxnLst>
                            <a:cxn ang="0">
                              <a:pos x="connsiteX0" y="connsiteY0"/>
                            </a:cxn>
                            <a:cxn ang="0">
                              <a:pos x="connsiteX1" y="connsiteY1"/>
                            </a:cxn>
                            <a:cxn ang="0">
                              <a:pos x="connsiteX2" y="connsiteY2"/>
                            </a:cxn>
                          </a:cxnLst>
                          <a:rect l="l" t="t" r="r" b="b"/>
                          <a:pathLst>
                            <a:path w="112542" h="26572">
                              <a:moveTo>
                                <a:pt x="112542" y="26572"/>
                              </a:moveTo>
                              <a:cubicBezTo>
                                <a:pt x="75809" y="26442"/>
                                <a:pt x="39077" y="26312"/>
                                <a:pt x="20320" y="21883"/>
                              </a:cubicBezTo>
                              <a:cubicBezTo>
                                <a:pt x="1563" y="17454"/>
                                <a:pt x="781" y="8727"/>
                                <a:pt x="0"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D4AA0A5" id="Laisva forma: figūra 1339293600" o:spid="_x0000_s1026" style="position:absolute;margin-left:575.1pt;margin-top:147.9pt;width:8.85pt;height:2.1pt;z-index:252144640;visibility:visible;mso-wrap-style:square;mso-wrap-distance-left:9pt;mso-wrap-distance-top:0;mso-wrap-distance-right:9pt;mso-wrap-distance-bottom:0;mso-position-horizontal:absolute;mso-position-horizontal-relative:text;mso-position-vertical:absolute;mso-position-vertical-relative:text;v-text-anchor:middle" coordsize="112542,26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" path="m112542,26572c75809,26442,39077,26312,20320,21883,1563,17454,781,8727,,e" filled="f" strokecolor="red" strokeweight=".5pt">
                <v:stroke joinstyle="miter"/>
                <v:path arrowok="t" o:connecttype="custom" o:connectlocs="112542,26572;20320,21883;0,0" o:connectangles="0,0,0"/>
              </v:shape>
            </w:pict>
          </mc:Fallback>
        </mc:AlternateContent>
      </w:r>
      <w:r w:rsidRPr="00EB6E26">
        <w:rPr>
          <w:noProof/>
          <w:lang w:val="lt-LT"/>
        </w:rPr>
        <mc:AlternateContent>
          <mc:Choice Requires="wps">
            <w:drawing>
              <wp:anchor distT="0" distB="0" distL="114300" distR="114300" simplePos="0" relativeHeight="252143616" behindDoc="0" locked="0" layoutInCell="1" allowOverlap="1" wp14:anchorId="12A9B020" wp14:editId="12D67194">
                <wp:simplePos x="0" y="0"/>
                <wp:positionH relativeFrom="column">
                  <wp:posOffset>7276203</wp:posOffset>
                </wp:positionH>
                <wp:positionV relativeFrom="paragraph">
                  <wp:posOffset>1827323</wp:posOffset>
                </wp:positionV>
                <wp:extent cx="45719" cy="45719"/>
                <wp:effectExtent l="19050" t="38100" r="31115" b="12065"/>
                <wp:wrapNone/>
                <wp:docPr id="1797417591" name="Lygiašonis trikampis 1797417591"/>
                <wp:cNvGraphicFramePr/>
                <a:graphic xmlns:a="http://schemas.openxmlformats.org/drawingml/2006/main">
                  <a:graphicData uri="http://schemas.microsoft.com/office/word/2010/wordprocessingShape">
                    <wps:wsp>
                      <wps:cNvSpPr/>
                      <wps:spPr>
                        <a:xfrm rot="21379546">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5267780" id="Lygiašonis trikampis 1797417591" o:spid="_x0000_s1026" type="#_x0000_t5" style="position:absolute;margin-left:572.95pt;margin-top:143.9pt;width:3.6pt;height:3.6pt;rotation:-240795fd;z-index:2521436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" fillcolor="red" strokecolor="red" strokeweight="1pt"/>
            </w:pict>
          </mc:Fallback>
        </mc:AlternateContent>
      </w:r>
      <w:r w:rsidRPr="00EB6E26">
        <w:rPr>
          <w:noProof/>
          <w:lang w:val="lt-LT"/>
        </w:rPr>
        <mc:AlternateContent>
          <mc:Choice Requires="wps">
            <w:drawing>
              <wp:anchor distT="0" distB="0" distL="114300" distR="114300" simplePos="0" relativeHeight="251757568" behindDoc="0" locked="0" layoutInCell="1" allowOverlap="1" wp14:anchorId="47CFE5D9" wp14:editId="0DB1A0AF">
                <wp:simplePos x="0" y="0"/>
                <wp:positionH relativeFrom="column">
                  <wp:posOffset>7773292</wp:posOffset>
                </wp:positionH>
                <wp:positionV relativeFrom="paragraph">
                  <wp:posOffset>1674668</wp:posOffset>
                </wp:positionV>
                <wp:extent cx="735965" cy="184150"/>
                <wp:effectExtent l="0" t="57150" r="0" b="63500"/>
                <wp:wrapNone/>
                <wp:docPr id="319" name="Teksto laukas 319"/>
                <wp:cNvGraphicFramePr/>
                <a:graphic xmlns:a="http://schemas.openxmlformats.org/drawingml/2006/main">
                  <a:graphicData uri="http://schemas.microsoft.com/office/word/2010/wordprocessingShape">
                    <wps:wsp>
                      <wps:cNvSpPr txBox="1"/>
                      <wps:spPr>
                        <a:xfrm rot="11654649" flipV="1">
                          <a:off x="0" y="0"/>
                          <a:ext cx="735965" cy="184150"/>
                        </a:xfrm>
                        <a:prstGeom prst="rect">
                          <a:avLst/>
                        </a:prstGeom>
                        <a:noFill/>
                        <a:ln w="6350">
                          <a:noFill/>
                        </a:ln>
                        <a:effectLst/>
                      </wps:spPr>
                      <wps:txbx>
                        <w:txbxContent>
                          <w:p w14:paraId="750B7DA9" w14:textId="77777777" w:rsidR="00EB6E26" w:rsidRPr="00715289" w:rsidRDefault="00EB6E26" w:rsidP="00EB6E26">
                            <w:pPr>
                              <w:jc w:val="center"/>
                              <w:rPr>
                                <w:b/>
                                <w:color w:val="FF0000"/>
                                <w:sz w:val="10"/>
                                <w:lang w:val="lt-LT"/>
                              </w:rPr>
                            </w:pPr>
                            <w:r>
                              <w:rPr>
                                <w:b/>
                                <w:color w:val="FF0000"/>
                                <w:sz w:val="10"/>
                                <w:lang w:val="lt-LT"/>
                              </w:rPr>
                              <w:t>Pramonės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CFE5D9" id="Teksto laukas 319" o:spid="_x0000_s1039" type="#_x0000_t202" style="position:absolute;margin-left:612.05pt;margin-top:131.85pt;width:57.95pt;height:14.5pt;rotation:10862975fd;flip:y;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" filled="f" stroked="f" strokeweight=".5pt">
                <v:textbox>
                  <w:txbxContent>
                    <w:p w14:paraId="750B7DA9" w14:textId="77777777" w:rsidR="00EB6E26" w:rsidRPr="00715289" w:rsidRDefault="00EB6E26" w:rsidP="00EB6E26">
                      <w:pPr>
                        <w:jc w:val="center"/>
                        <w:rPr>
                          <w:b/>
                          <w:color w:val="FF0000"/>
                          <w:sz w:val="10"/>
                          <w:lang w:val="lt-LT"/>
                        </w:rPr>
                      </w:pPr>
                      <w:r>
                        <w:rPr>
                          <w:b/>
                          <w:color w:val="FF0000"/>
                          <w:sz w:val="10"/>
                          <w:lang w:val="lt-LT"/>
                        </w:rPr>
                        <w:t>Pramonės g.</w:t>
                      </w:r>
                    </w:p>
                  </w:txbxContent>
                </v:textbox>
              </v:shape>
            </w:pict>
          </mc:Fallback>
        </mc:AlternateContent>
      </w:r>
      <w:r w:rsidRPr="00EB6E26">
        <w:rPr>
          <w:noProof/>
          <w:lang w:val="lt-LT"/>
        </w:rPr>
        <mc:AlternateContent>
          <mc:Choice Requires="wps">
            <w:drawing>
              <wp:anchor distT="0" distB="0" distL="114300" distR="114300" simplePos="0" relativeHeight="251751424" behindDoc="0" locked="0" layoutInCell="1" allowOverlap="1" wp14:anchorId="726E0DCC" wp14:editId="03143C1B">
                <wp:simplePos x="0" y="0"/>
                <wp:positionH relativeFrom="column">
                  <wp:posOffset>8394580</wp:posOffset>
                </wp:positionH>
                <wp:positionV relativeFrom="paragraph">
                  <wp:posOffset>1652354</wp:posOffset>
                </wp:positionV>
                <wp:extent cx="433003" cy="193578"/>
                <wp:effectExtent l="0" t="0" r="0" b="0"/>
                <wp:wrapNone/>
                <wp:docPr id="310" name="Teksto laukas 310"/>
                <wp:cNvGraphicFramePr/>
                <a:graphic xmlns:a="http://schemas.openxmlformats.org/drawingml/2006/main">
                  <a:graphicData uri="http://schemas.microsoft.com/office/word/2010/wordprocessingShape">
                    <wps:wsp>
                      <wps:cNvSpPr txBox="1"/>
                      <wps:spPr>
                        <a:xfrm>
                          <a:off x="0" y="0"/>
                          <a:ext cx="433003" cy="193578"/>
                        </a:xfrm>
                        <a:prstGeom prst="rect">
                          <a:avLst/>
                        </a:prstGeom>
                        <a:noFill/>
                        <a:ln w="6350">
                          <a:noFill/>
                        </a:ln>
                        <a:effectLst/>
                      </wps:spPr>
                      <wps:txbx>
                        <w:txbxContent>
                          <w:p w14:paraId="54E0B69A" w14:textId="77777777" w:rsidR="00EB6E26" w:rsidRPr="00B67413" w:rsidRDefault="00EB6E26" w:rsidP="00EB6E26">
                            <w:pPr>
                              <w:ind w:left="-90"/>
                              <w:jc w:val="center"/>
                              <w:rPr>
                                <w:b/>
                                <w:color w:val="FF0000"/>
                                <w:sz w:val="12"/>
                                <w:lang w:val="lt-LT"/>
                              </w:rPr>
                            </w:pPr>
                            <w:r>
                              <w:rPr>
                                <w:b/>
                                <w:color w:val="FF0000"/>
                                <w:sz w:val="12"/>
                                <w:lang w:val="lt-LT"/>
                              </w:rPr>
                              <w:t>103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6E0DCC" id="Teksto laukas 310" o:spid="_x0000_s1040" type="#_x0000_t202" style="position:absolute;margin-left:661pt;margin-top:130.1pt;width:34.1pt;height:15.2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" filled="f" stroked="f" strokeweight=".5pt">
                <v:textbox>
                  <w:txbxContent>
                    <w:p w14:paraId="54E0B69A" w14:textId="77777777" w:rsidR="00EB6E26" w:rsidRPr="00B67413" w:rsidRDefault="00EB6E26" w:rsidP="00EB6E26">
                      <w:pPr>
                        <w:ind w:left="-90"/>
                        <w:jc w:val="center"/>
                        <w:rPr>
                          <w:b/>
                          <w:color w:val="FF0000"/>
                          <w:sz w:val="12"/>
                          <w:lang w:val="lt-LT"/>
                        </w:rPr>
                      </w:pPr>
                      <w:r>
                        <w:rPr>
                          <w:b/>
                          <w:color w:val="FF0000"/>
                          <w:sz w:val="12"/>
                          <w:lang w:val="lt-LT"/>
                        </w:rPr>
                        <w:t>103</w:t>
                      </w:r>
                    </w:p>
                  </w:txbxContent>
                </v:textbox>
              </v:shape>
            </w:pict>
          </mc:Fallback>
        </mc:AlternateContent>
      </w:r>
      <w:r w:rsidRPr="00EB6E26">
        <w:rPr>
          <w:noProof/>
          <w:lang w:val="lt-LT"/>
        </w:rPr>
        <mc:AlternateContent>
          <mc:Choice Requires="wps">
            <w:drawing>
              <wp:anchor distT="0" distB="0" distL="114300" distR="114300" simplePos="0" relativeHeight="252142592" behindDoc="0" locked="0" layoutInCell="1" allowOverlap="1" wp14:anchorId="3A5287FD" wp14:editId="0B37C6E3">
                <wp:simplePos x="0" y="0"/>
                <wp:positionH relativeFrom="column">
                  <wp:posOffset>8568192</wp:posOffset>
                </wp:positionH>
                <wp:positionV relativeFrom="paragraph">
                  <wp:posOffset>1784906</wp:posOffset>
                </wp:positionV>
                <wp:extent cx="45719" cy="45719"/>
                <wp:effectExtent l="19050" t="19050" r="31115" b="31115"/>
                <wp:wrapNone/>
                <wp:docPr id="1940937103" name="Lygiašonis trikampis 1940937103"/>
                <wp:cNvGraphicFramePr/>
                <a:graphic xmlns:a="http://schemas.openxmlformats.org/drawingml/2006/main">
                  <a:graphicData uri="http://schemas.microsoft.com/office/word/2010/wordprocessingShape">
                    <wps:wsp>
                      <wps:cNvSpPr/>
                      <wps:spPr>
                        <a:xfrm rot="4432991">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2B8796A" id="Lygiašonis trikampis 1940937103" o:spid="_x0000_s1026" type="#_x0000_t5" style="position:absolute;margin-left:674.65pt;margin-top:140.55pt;width:3.6pt;height:3.6pt;rotation:4842008fd;z-index:252142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" fillcolor="red" strokecolor="red" strokeweight="1pt"/>
            </w:pict>
          </mc:Fallback>
        </mc:AlternateContent>
      </w:r>
      <w:r w:rsidRPr="00EB6E26">
        <w:rPr>
          <w:noProof/>
          <w:lang w:val="lt-LT"/>
        </w:rPr>
        <mc:AlternateContent>
          <mc:Choice Requires="wps">
            <w:drawing>
              <wp:anchor distT="0" distB="0" distL="114300" distR="114300" simplePos="0" relativeHeight="252141568" behindDoc="0" locked="0" layoutInCell="1" allowOverlap="1" wp14:anchorId="75D5B200" wp14:editId="221AAB67">
                <wp:simplePos x="0" y="0"/>
                <wp:positionH relativeFrom="column">
                  <wp:posOffset>7298724</wp:posOffset>
                </wp:positionH>
                <wp:positionV relativeFrom="paragraph">
                  <wp:posOffset>1721451</wp:posOffset>
                </wp:positionV>
                <wp:extent cx="1303226" cy="141620"/>
                <wp:effectExtent l="0" t="0" r="11430" b="10795"/>
                <wp:wrapNone/>
                <wp:docPr id="471834009" name="Laisva forma: figūra 471834009"/>
                <wp:cNvGraphicFramePr/>
                <a:graphic xmlns:a="http://schemas.openxmlformats.org/drawingml/2006/main">
                  <a:graphicData uri="http://schemas.microsoft.com/office/word/2010/wordprocessingShape">
                    <wps:wsp>
                      <wps:cNvSpPr/>
                      <wps:spPr>
                        <a:xfrm>
                          <a:off x="0" y="0"/>
                          <a:ext cx="1303226" cy="141620"/>
                        </a:xfrm>
                        <a:custGeom>
                          <a:avLst/>
                          <a:gdLst>
                            <a:gd name="connsiteX0" fmla="*/ 0 w 1303226"/>
                            <a:gd name="connsiteY0" fmla="*/ 104363 h 141620"/>
                            <a:gd name="connsiteX1" fmla="*/ 56018 w 1303226"/>
                            <a:gd name="connsiteY1" fmla="*/ 73059 h 141620"/>
                            <a:gd name="connsiteX2" fmla="*/ 118625 w 1303226"/>
                            <a:gd name="connsiteY2" fmla="*/ 59878 h 141620"/>
                            <a:gd name="connsiteX3" fmla="*/ 169700 w 1303226"/>
                            <a:gd name="connsiteY3" fmla="*/ 48345 h 141620"/>
                            <a:gd name="connsiteX4" fmla="*/ 212537 w 1303226"/>
                            <a:gd name="connsiteY4" fmla="*/ 25280 h 141620"/>
                            <a:gd name="connsiteX5" fmla="*/ 245488 w 1303226"/>
                            <a:gd name="connsiteY5" fmla="*/ 15394 h 141620"/>
                            <a:gd name="connsiteX6" fmla="*/ 309743 w 1303226"/>
                            <a:gd name="connsiteY6" fmla="*/ 17042 h 141620"/>
                            <a:gd name="connsiteX7" fmla="*/ 385531 w 1303226"/>
                            <a:gd name="connsiteY7" fmla="*/ 566 h 141620"/>
                            <a:gd name="connsiteX8" fmla="*/ 492623 w 1303226"/>
                            <a:gd name="connsiteY8" fmla="*/ 5509 h 141620"/>
                            <a:gd name="connsiteX9" fmla="*/ 563468 w 1303226"/>
                            <a:gd name="connsiteY9" fmla="*/ 21984 h 141620"/>
                            <a:gd name="connsiteX10" fmla="*/ 607953 w 1303226"/>
                            <a:gd name="connsiteY10" fmla="*/ 35165 h 141620"/>
                            <a:gd name="connsiteX11" fmla="*/ 647494 w 1303226"/>
                            <a:gd name="connsiteY11" fmla="*/ 36813 h 141620"/>
                            <a:gd name="connsiteX12" fmla="*/ 739758 w 1303226"/>
                            <a:gd name="connsiteY12" fmla="*/ 53288 h 141620"/>
                            <a:gd name="connsiteX13" fmla="*/ 902867 w 1303226"/>
                            <a:gd name="connsiteY13" fmla="*/ 94477 h 141620"/>
                            <a:gd name="connsiteX14" fmla="*/ 1075862 w 1303226"/>
                            <a:gd name="connsiteY14" fmla="*/ 140609 h 141620"/>
                            <a:gd name="connsiteX15" fmla="*/ 1128584 w 1303226"/>
                            <a:gd name="connsiteY15" fmla="*/ 127429 h 141620"/>
                            <a:gd name="connsiteX16" fmla="*/ 1240619 w 1303226"/>
                            <a:gd name="connsiteY16" fmla="*/ 101068 h 141620"/>
                            <a:gd name="connsiteX17" fmla="*/ 1303226 w 1303226"/>
                            <a:gd name="connsiteY17" fmla="*/ 87887 h 14162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Lst>
                          <a:rect l="l" t="t" r="r" b="b"/>
                          <a:pathLst>
                            <a:path w="1303226" h="141620">
                              <a:moveTo>
                                <a:pt x="0" y="104363"/>
                              </a:moveTo>
                              <a:cubicBezTo>
                                <a:pt x="18123" y="92418"/>
                                <a:pt x="36247" y="80473"/>
                                <a:pt x="56018" y="73059"/>
                              </a:cubicBezTo>
                              <a:cubicBezTo>
                                <a:pt x="75789" y="65645"/>
                                <a:pt x="118625" y="59878"/>
                                <a:pt x="118625" y="59878"/>
                              </a:cubicBezTo>
                              <a:cubicBezTo>
                                <a:pt x="137572" y="55759"/>
                                <a:pt x="154048" y="54111"/>
                                <a:pt x="169700" y="48345"/>
                              </a:cubicBezTo>
                              <a:cubicBezTo>
                                <a:pt x="185352" y="42579"/>
                                <a:pt x="199906" y="30772"/>
                                <a:pt x="212537" y="25280"/>
                              </a:cubicBezTo>
                              <a:cubicBezTo>
                                <a:pt x="225168" y="19788"/>
                                <a:pt x="229287" y="16767"/>
                                <a:pt x="245488" y="15394"/>
                              </a:cubicBezTo>
                              <a:cubicBezTo>
                                <a:pt x="261689" y="14021"/>
                                <a:pt x="286403" y="19513"/>
                                <a:pt x="309743" y="17042"/>
                              </a:cubicBezTo>
                              <a:cubicBezTo>
                                <a:pt x="333083" y="14571"/>
                                <a:pt x="355051" y="2488"/>
                                <a:pt x="385531" y="566"/>
                              </a:cubicBezTo>
                              <a:cubicBezTo>
                                <a:pt x="416011" y="-1356"/>
                                <a:pt x="462967" y="1939"/>
                                <a:pt x="492623" y="5509"/>
                              </a:cubicBezTo>
                              <a:cubicBezTo>
                                <a:pt x="522279" y="9079"/>
                                <a:pt x="544246" y="17041"/>
                                <a:pt x="563468" y="21984"/>
                              </a:cubicBezTo>
                              <a:cubicBezTo>
                                <a:pt x="582690" y="26927"/>
                                <a:pt x="593949" y="32693"/>
                                <a:pt x="607953" y="35165"/>
                              </a:cubicBezTo>
                              <a:cubicBezTo>
                                <a:pt x="621957" y="37636"/>
                                <a:pt x="625526" y="33792"/>
                                <a:pt x="647494" y="36813"/>
                              </a:cubicBezTo>
                              <a:cubicBezTo>
                                <a:pt x="669462" y="39834"/>
                                <a:pt x="697196" y="43677"/>
                                <a:pt x="739758" y="53288"/>
                              </a:cubicBezTo>
                              <a:cubicBezTo>
                                <a:pt x="782320" y="62899"/>
                                <a:pt x="846850" y="79924"/>
                                <a:pt x="902867" y="94477"/>
                              </a:cubicBezTo>
                              <a:cubicBezTo>
                                <a:pt x="958884" y="109030"/>
                                <a:pt x="1038243" y="135117"/>
                                <a:pt x="1075862" y="140609"/>
                              </a:cubicBezTo>
                              <a:cubicBezTo>
                                <a:pt x="1113481" y="146101"/>
                                <a:pt x="1128584" y="127429"/>
                                <a:pt x="1128584" y="127429"/>
                              </a:cubicBezTo>
                              <a:lnTo>
                                <a:pt x="1240619" y="101068"/>
                              </a:lnTo>
                              <a:cubicBezTo>
                                <a:pt x="1269726" y="94478"/>
                                <a:pt x="1286476" y="91182"/>
                                <a:pt x="1303226" y="87887"/>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185DD40" id="Laisva forma: figūra 471834009" o:spid="_x0000_s1026" style="position:absolute;margin-left:574.7pt;margin-top:135.55pt;width:102.6pt;height:11.15pt;z-index:252141568;visibility:visible;mso-wrap-style:square;mso-wrap-distance-left:9pt;mso-wrap-distance-top:0;mso-wrap-distance-right:9pt;mso-wrap-distance-bottom:0;mso-position-horizontal:absolute;mso-position-horizontal-relative:text;mso-position-vertical:absolute;mso-position-vertical-relative:text;v-text-anchor:middle" coordsize="1303226,14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" path="m,104363c18123,92418,36247,80473,56018,73059,75789,65645,118625,59878,118625,59878v18947,-4119,35423,-5767,51075,-11533c185352,42579,199906,30772,212537,25280v12631,-5492,16750,-8513,32951,-9886c261689,14021,286403,19513,309743,17042,333083,14571,355051,2488,385531,566v30480,-1922,77436,1373,107092,4943c522279,9079,544246,17041,563468,21984v19222,4943,30481,10709,44485,13181c621957,37636,625526,33792,647494,36813v21968,3021,49702,6864,92264,16475c782320,62899,846850,79924,902867,94477v56017,14553,135376,40640,172995,46132c1113481,146101,1128584,127429,1128584,127429r112035,-26361c1269726,94478,1286476,91182,1303226,87887e" filled="f" strokecolor="red" strokeweight=".5pt">
                <v:stroke joinstyle="miter"/>
                <v:path arrowok="t" o:connecttype="custom" o:connectlocs="0,104363;56018,73059;118625,59878;169700,48345;212537,25280;245488,15394;309743,17042;385531,566;492623,5509;563468,21984;607953,35165;647494,36813;739758,53288;902867,94477;1075862,140609;1128584,127429;1240619,101068;1303226,87887" o:connectangles="0,0,0,0,0,0,0,0,0,0,0,0,0,0,0,0,0,0"/>
              </v:shape>
            </w:pict>
          </mc:Fallback>
        </mc:AlternateContent>
      </w:r>
      <w:r w:rsidRPr="00EB6E26">
        <w:rPr>
          <w:noProof/>
          <w:lang w:val="lt-LT"/>
        </w:rPr>
        <mc:AlternateContent>
          <mc:Choice Requires="wps">
            <w:drawing>
              <wp:anchor distT="0" distB="0" distL="114300" distR="114300" simplePos="0" relativeHeight="251726848" behindDoc="0" locked="0" layoutInCell="1" allowOverlap="1" wp14:anchorId="742E5C91" wp14:editId="31A211D3">
                <wp:simplePos x="0" y="0"/>
                <wp:positionH relativeFrom="column">
                  <wp:posOffset>7304187</wp:posOffset>
                </wp:positionH>
                <wp:positionV relativeFrom="paragraph">
                  <wp:posOffset>1793542</wp:posOffset>
                </wp:positionV>
                <wp:extent cx="422275" cy="173990"/>
                <wp:effectExtent l="0" t="0" r="0" b="0"/>
                <wp:wrapNone/>
                <wp:docPr id="230" name="Teksto laukas 230"/>
                <wp:cNvGraphicFramePr/>
                <a:graphic xmlns:a="http://schemas.openxmlformats.org/drawingml/2006/main">
                  <a:graphicData uri="http://schemas.microsoft.com/office/word/2010/wordprocessingShape">
                    <wps:wsp>
                      <wps:cNvSpPr txBox="1"/>
                      <wps:spPr>
                        <a:xfrm rot="10800000" flipV="1">
                          <a:off x="0" y="0"/>
                          <a:ext cx="422275" cy="173990"/>
                        </a:xfrm>
                        <a:prstGeom prst="rect">
                          <a:avLst/>
                        </a:prstGeom>
                        <a:noFill/>
                        <a:ln w="6350">
                          <a:noFill/>
                        </a:ln>
                        <a:effectLst/>
                      </wps:spPr>
                      <wps:txbx>
                        <w:txbxContent>
                          <w:p w14:paraId="4BCA15AD" w14:textId="77777777" w:rsidR="00EB6E26" w:rsidRPr="00101EF4" w:rsidRDefault="00EB6E26" w:rsidP="00EB6E26">
                            <w:pPr>
                              <w:jc w:val="center"/>
                              <w:rPr>
                                <w:b/>
                                <w:color w:val="FF0000"/>
                                <w:sz w:val="8"/>
                                <w:lang w:val="lt-LT"/>
                              </w:rPr>
                            </w:pPr>
                            <w:r w:rsidRPr="00101EF4">
                              <w:rPr>
                                <w:b/>
                                <w:color w:val="FF0000"/>
                                <w:sz w:val="8"/>
                                <w:lang w:val="lt-LT"/>
                              </w:rPr>
                              <w:t>Gerovės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2E5C91" id="Teksto laukas 230" o:spid="_x0000_s1041" type="#_x0000_t202" style="position:absolute;margin-left:575.15pt;margin-top:141.2pt;width:33.25pt;height:13.7pt;rotation:180;flip:y;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" filled="f" stroked="f" strokeweight=".5pt">
                <v:textbox>
                  <w:txbxContent>
                    <w:p w14:paraId="4BCA15AD" w14:textId="77777777" w:rsidR="00EB6E26" w:rsidRPr="00101EF4" w:rsidRDefault="00EB6E26" w:rsidP="00EB6E26">
                      <w:pPr>
                        <w:jc w:val="center"/>
                        <w:rPr>
                          <w:b/>
                          <w:color w:val="FF0000"/>
                          <w:sz w:val="8"/>
                          <w:lang w:val="lt-LT"/>
                        </w:rPr>
                      </w:pPr>
                      <w:r w:rsidRPr="00101EF4">
                        <w:rPr>
                          <w:b/>
                          <w:color w:val="FF0000"/>
                          <w:sz w:val="8"/>
                          <w:lang w:val="lt-LT"/>
                        </w:rPr>
                        <w:t>Gerovės g.</w:t>
                      </w:r>
                    </w:p>
                  </w:txbxContent>
                </v:textbox>
              </v:shape>
            </w:pict>
          </mc:Fallback>
        </mc:AlternateContent>
      </w:r>
      <w:r w:rsidRPr="00EB6E26">
        <w:rPr>
          <w:noProof/>
          <w:lang w:val="lt-LT"/>
        </w:rPr>
        <mc:AlternateContent>
          <mc:Choice Requires="wps">
            <w:drawing>
              <wp:anchor distT="0" distB="0" distL="114300" distR="114300" simplePos="0" relativeHeight="252139520" behindDoc="0" locked="0" layoutInCell="1" allowOverlap="1" wp14:anchorId="31929BE7" wp14:editId="6073B4FF">
                <wp:simplePos x="0" y="0"/>
                <wp:positionH relativeFrom="column">
                  <wp:posOffset>3363432</wp:posOffset>
                </wp:positionH>
                <wp:positionV relativeFrom="paragraph">
                  <wp:posOffset>1345324</wp:posOffset>
                </wp:positionV>
                <wp:extent cx="403722" cy="157468"/>
                <wp:effectExtent l="0" t="0" r="0" b="14605"/>
                <wp:wrapNone/>
                <wp:docPr id="2026185106" name="Teksto laukas 2026185106"/>
                <wp:cNvGraphicFramePr/>
                <a:graphic xmlns:a="http://schemas.openxmlformats.org/drawingml/2006/main">
                  <a:graphicData uri="http://schemas.microsoft.com/office/word/2010/wordprocessingShape">
                    <wps:wsp>
                      <wps:cNvSpPr txBox="1"/>
                      <wps:spPr>
                        <a:xfrm rot="10560403" flipH="1" flipV="1">
                          <a:off x="0" y="0"/>
                          <a:ext cx="403722" cy="157468"/>
                        </a:xfrm>
                        <a:prstGeom prst="rect">
                          <a:avLst/>
                        </a:prstGeom>
                        <a:noFill/>
                        <a:ln w="6350">
                          <a:noFill/>
                        </a:ln>
                        <a:effectLst/>
                      </wps:spPr>
                      <wps:txbx>
                        <w:txbxContent>
                          <w:p w14:paraId="22AE5E9F" w14:textId="77777777" w:rsidR="00EB6E26" w:rsidRPr="008815A9" w:rsidRDefault="00EB6E26" w:rsidP="00EB6E26">
                            <w:pPr>
                              <w:rPr>
                                <w:b/>
                                <w:bCs/>
                                <w:color w:val="FF0000"/>
                                <w:sz w:val="6"/>
                                <w:szCs w:val="22"/>
                                <w:lang w:val="lt-LT"/>
                              </w:rPr>
                            </w:pPr>
                            <w:r w:rsidRPr="008815A9">
                              <w:rPr>
                                <w:b/>
                                <w:bCs/>
                                <w:color w:val="FF0000"/>
                                <w:sz w:val="6"/>
                                <w:szCs w:val="22"/>
                                <w:lang w:val="lt-LT"/>
                              </w:rPr>
                              <w:t>Šešuolių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929BE7" id="Teksto laukas 2026185106" o:spid="_x0000_s1042" type="#_x0000_t202" style="position:absolute;margin-left:264.85pt;margin-top:105.95pt;width:31.8pt;height:12.4pt;rotation:11534776fd;flip:x y;z-index:25213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" filled="f" stroked="f" strokeweight=".5pt">
                <v:textbox>
                  <w:txbxContent>
                    <w:p w14:paraId="22AE5E9F" w14:textId="77777777" w:rsidR="00EB6E26" w:rsidRPr="008815A9" w:rsidRDefault="00EB6E26" w:rsidP="00EB6E26">
                      <w:pPr>
                        <w:rPr>
                          <w:b/>
                          <w:bCs/>
                          <w:color w:val="FF0000"/>
                          <w:sz w:val="6"/>
                          <w:szCs w:val="22"/>
                          <w:lang w:val="lt-LT"/>
                        </w:rPr>
                      </w:pPr>
                      <w:r w:rsidRPr="008815A9">
                        <w:rPr>
                          <w:b/>
                          <w:bCs/>
                          <w:color w:val="FF0000"/>
                          <w:sz w:val="6"/>
                          <w:szCs w:val="22"/>
                          <w:lang w:val="lt-LT"/>
                        </w:rPr>
                        <w:t>Šešuolių g.</w:t>
                      </w:r>
                    </w:p>
                  </w:txbxContent>
                </v:textbox>
              </v:shape>
            </w:pict>
          </mc:Fallback>
        </mc:AlternateContent>
      </w:r>
      <w:r w:rsidRPr="00EB6E26">
        <w:rPr>
          <w:noProof/>
          <w:lang w:val="lt-LT"/>
        </w:rPr>
        <mc:AlternateContent>
          <mc:Choice Requires="wps">
            <w:drawing>
              <wp:anchor distT="0" distB="0" distL="114300" distR="114300" simplePos="0" relativeHeight="252138496" behindDoc="0" locked="0" layoutInCell="1" allowOverlap="1" wp14:anchorId="51F390CC" wp14:editId="0806CD1C">
                <wp:simplePos x="0" y="0"/>
                <wp:positionH relativeFrom="column">
                  <wp:posOffset>3377201</wp:posOffset>
                </wp:positionH>
                <wp:positionV relativeFrom="paragraph">
                  <wp:posOffset>1464202</wp:posOffset>
                </wp:positionV>
                <wp:extent cx="403722" cy="157468"/>
                <wp:effectExtent l="27940" t="0" r="81915" b="0"/>
                <wp:wrapNone/>
                <wp:docPr id="391505799" name="Teksto laukas 391505799"/>
                <wp:cNvGraphicFramePr/>
                <a:graphic xmlns:a="http://schemas.openxmlformats.org/drawingml/2006/main">
                  <a:graphicData uri="http://schemas.microsoft.com/office/word/2010/wordprocessingShape">
                    <wps:wsp>
                      <wps:cNvSpPr txBox="1"/>
                      <wps:spPr>
                        <a:xfrm rot="12662484" flipH="1" flipV="1">
                          <a:off x="0" y="0"/>
                          <a:ext cx="403722" cy="157468"/>
                        </a:xfrm>
                        <a:prstGeom prst="rect">
                          <a:avLst/>
                        </a:prstGeom>
                        <a:noFill/>
                        <a:ln w="6350">
                          <a:noFill/>
                        </a:ln>
                        <a:effectLst/>
                      </wps:spPr>
                      <wps:txbx>
                        <w:txbxContent>
                          <w:p w14:paraId="1670CC43" w14:textId="77777777" w:rsidR="00EB6E26" w:rsidRPr="00AB7315" w:rsidRDefault="00EB6E26" w:rsidP="00EB6E26">
                            <w:pPr>
                              <w:rPr>
                                <w:color w:val="FF0000"/>
                                <w:sz w:val="6"/>
                                <w:szCs w:val="22"/>
                                <w:lang w:val="lt-LT"/>
                              </w:rPr>
                            </w:pPr>
                            <w:r>
                              <w:rPr>
                                <w:color w:val="FF0000"/>
                                <w:sz w:val="6"/>
                                <w:szCs w:val="22"/>
                                <w:lang w:val="lt-LT"/>
                              </w:rPr>
                              <w:t>Justiniškių</w:t>
                            </w:r>
                            <w:r w:rsidRPr="00AB7315">
                              <w:rPr>
                                <w:color w:val="FF0000"/>
                                <w:sz w:val="6"/>
                                <w:szCs w:val="22"/>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F390CC" id="Teksto laukas 391505799" o:spid="_x0000_s1043" type="#_x0000_t202" style="position:absolute;margin-left:265.9pt;margin-top:115.3pt;width:31.8pt;height:12.4pt;rotation:-9762151fd;flip:x y;z-index:25213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" filled="f" stroked="f" strokeweight=".5pt">
                <v:textbox>
                  <w:txbxContent>
                    <w:p w14:paraId="1670CC43" w14:textId="77777777" w:rsidR="00EB6E26" w:rsidRPr="00AB7315" w:rsidRDefault="00EB6E26" w:rsidP="00EB6E26">
                      <w:pPr>
                        <w:rPr>
                          <w:color w:val="FF0000"/>
                          <w:sz w:val="6"/>
                          <w:szCs w:val="22"/>
                          <w:lang w:val="lt-LT"/>
                        </w:rPr>
                      </w:pPr>
                      <w:r>
                        <w:rPr>
                          <w:color w:val="FF0000"/>
                          <w:sz w:val="6"/>
                          <w:szCs w:val="22"/>
                          <w:lang w:val="lt-LT"/>
                        </w:rPr>
                        <w:t>Justiniškių</w:t>
                      </w:r>
                      <w:r w:rsidRPr="00AB7315">
                        <w:rPr>
                          <w:color w:val="FF0000"/>
                          <w:sz w:val="6"/>
                          <w:szCs w:val="22"/>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2133376" behindDoc="0" locked="0" layoutInCell="1" allowOverlap="1" wp14:anchorId="07F76D56" wp14:editId="3A2A3EA1">
                <wp:simplePos x="0" y="0"/>
                <wp:positionH relativeFrom="column">
                  <wp:posOffset>2859651</wp:posOffset>
                </wp:positionH>
                <wp:positionV relativeFrom="paragraph">
                  <wp:posOffset>3648444</wp:posOffset>
                </wp:positionV>
                <wp:extent cx="45085" cy="45085"/>
                <wp:effectExtent l="19050" t="38100" r="31115" b="12065"/>
                <wp:wrapNone/>
                <wp:docPr id="20001706" name="Lygiašonis trikampis 20001706"/>
                <wp:cNvGraphicFramePr/>
                <a:graphic xmlns:a="http://schemas.openxmlformats.org/drawingml/2006/main">
                  <a:graphicData uri="http://schemas.microsoft.com/office/word/2010/wordprocessingShape">
                    <wps:wsp>
                      <wps:cNvSpPr/>
                      <wps:spPr>
                        <a:xfrm rot="13241648">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61C3DEA" id="Lygiašonis trikampis 20001706" o:spid="_x0000_s1026" type="#_x0000_t5" style="position:absolute;margin-left:225.15pt;margin-top:287.3pt;width:3.55pt;height:3.55pt;rotation:-9129549fd;z-index:2521333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" fillcolor="red" strokecolor="red" strokeweight="1pt"/>
            </w:pict>
          </mc:Fallback>
        </mc:AlternateContent>
      </w:r>
      <w:r w:rsidRPr="00EB6E26">
        <w:rPr>
          <w:noProof/>
          <w:lang w:val="lt-LT"/>
        </w:rPr>
        <mc:AlternateContent>
          <mc:Choice Requires="wps">
            <w:drawing>
              <wp:anchor distT="0" distB="0" distL="114300" distR="114300" simplePos="0" relativeHeight="252132352" behindDoc="0" locked="0" layoutInCell="1" allowOverlap="1" wp14:anchorId="01B17DC9" wp14:editId="11332C96">
                <wp:simplePos x="0" y="0"/>
                <wp:positionH relativeFrom="column">
                  <wp:posOffset>2893142</wp:posOffset>
                </wp:positionH>
                <wp:positionV relativeFrom="paragraph">
                  <wp:posOffset>3593178</wp:posOffset>
                </wp:positionV>
                <wp:extent cx="103239" cy="81751"/>
                <wp:effectExtent l="0" t="0" r="11430" b="13970"/>
                <wp:wrapNone/>
                <wp:docPr id="1087953609" name="Laisva forma: figūra 1087953609"/>
                <wp:cNvGraphicFramePr/>
                <a:graphic xmlns:a="http://schemas.openxmlformats.org/drawingml/2006/main">
                  <a:graphicData uri="http://schemas.microsoft.com/office/word/2010/wordprocessingShape">
                    <wps:wsp>
                      <wps:cNvSpPr/>
                      <wps:spPr>
                        <a:xfrm>
                          <a:off x="0" y="0"/>
                          <a:ext cx="103239" cy="81751"/>
                        </a:xfrm>
                        <a:custGeom>
                          <a:avLst/>
                          <a:gdLst>
                            <a:gd name="connsiteX0" fmla="*/ 103239 w 103239"/>
                            <a:gd name="connsiteY0" fmla="*/ 81751 h 81751"/>
                            <a:gd name="connsiteX1" fmla="*/ 68826 w 103239"/>
                            <a:gd name="connsiteY1" fmla="*/ 12926 h 81751"/>
                            <a:gd name="connsiteX2" fmla="*/ 56535 w 103239"/>
                            <a:gd name="connsiteY2" fmla="*/ 5551 h 81751"/>
                            <a:gd name="connsiteX3" fmla="*/ 41787 w 103239"/>
                            <a:gd name="connsiteY3" fmla="*/ 635 h 81751"/>
                            <a:gd name="connsiteX4" fmla="*/ 29497 w 103239"/>
                            <a:gd name="connsiteY4" fmla="*/ 20300 h 81751"/>
                            <a:gd name="connsiteX5" fmla="*/ 0 w 103239"/>
                            <a:gd name="connsiteY5" fmla="*/ 64545 h 8175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03239" h="81751">
                              <a:moveTo>
                                <a:pt x="103239" y="81751"/>
                              </a:moveTo>
                              <a:cubicBezTo>
                                <a:pt x="89924" y="53688"/>
                                <a:pt x="76610" y="25626"/>
                                <a:pt x="68826" y="12926"/>
                              </a:cubicBezTo>
                              <a:cubicBezTo>
                                <a:pt x="61042" y="226"/>
                                <a:pt x="61041" y="7599"/>
                                <a:pt x="56535" y="5551"/>
                              </a:cubicBezTo>
                              <a:cubicBezTo>
                                <a:pt x="52029" y="3503"/>
                                <a:pt x="46293" y="-1823"/>
                                <a:pt x="41787" y="635"/>
                              </a:cubicBezTo>
                              <a:cubicBezTo>
                                <a:pt x="37281" y="3093"/>
                                <a:pt x="36461" y="9648"/>
                                <a:pt x="29497" y="20300"/>
                              </a:cubicBezTo>
                              <a:cubicBezTo>
                                <a:pt x="22533" y="30952"/>
                                <a:pt x="11266" y="47748"/>
                                <a:pt x="0" y="64545"/>
                              </a:cubicBezTo>
                            </a:path>
                          </a:pathLst>
                        </a:custGeom>
                        <a:noFill/>
                        <a:ln w="952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F443965" id="Laisva forma: figūra 1087953609" o:spid="_x0000_s1026" style="position:absolute;margin-left:227.8pt;margin-top:282.95pt;width:8.15pt;height:6.45pt;z-index:252132352;visibility:visible;mso-wrap-style:square;mso-wrap-distance-left:9pt;mso-wrap-distance-top:0;mso-wrap-distance-right:9pt;mso-wrap-distance-bottom:0;mso-position-horizontal:absolute;mso-position-horizontal-relative:text;mso-position-vertical:absolute;mso-position-vertical-relative:text;v-text-anchor:middle" coordsize="103239,817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" path="m103239,81751c89924,53688,76610,25626,68826,12926,61042,226,61041,7599,56535,5551,52029,3503,46293,-1823,41787,635,37281,3093,36461,9648,29497,20300,22533,30952,11266,47748,,64545e" filled="f" strokecolor="red">
                <v:stroke joinstyle="miter"/>
                <v:path arrowok="t" o:connecttype="custom" o:connectlocs="103239,81751;68826,12926;56535,5551;41787,635;29497,20300;0,64545" o:connectangles="0,0,0,0,0,0"/>
              </v:shape>
            </w:pict>
          </mc:Fallback>
        </mc:AlternateContent>
      </w:r>
      <w:r w:rsidRPr="00EB6E26">
        <w:rPr>
          <w:noProof/>
          <w:lang w:val="lt-LT"/>
        </w:rPr>
        <mc:AlternateContent>
          <mc:Choice Requires="wps">
            <w:drawing>
              <wp:anchor distT="0" distB="0" distL="114300" distR="114300" simplePos="0" relativeHeight="252130304" behindDoc="0" locked="0" layoutInCell="1" allowOverlap="1" wp14:anchorId="7342428B" wp14:editId="4FFFCD59">
                <wp:simplePos x="0" y="0"/>
                <wp:positionH relativeFrom="column">
                  <wp:posOffset>5208034</wp:posOffset>
                </wp:positionH>
                <wp:positionV relativeFrom="paragraph">
                  <wp:posOffset>1841500</wp:posOffset>
                </wp:positionV>
                <wp:extent cx="45719" cy="45719"/>
                <wp:effectExtent l="0" t="0" r="12065" b="12065"/>
                <wp:wrapNone/>
                <wp:docPr id="2041113796" name="Ovalas 2041113796"/>
                <wp:cNvGraphicFramePr/>
                <a:graphic xmlns:a="http://schemas.openxmlformats.org/drawingml/2006/main">
                  <a:graphicData uri="http://schemas.microsoft.com/office/word/2010/wordprocessingShape">
                    <wps:wsp>
                      <wps:cNvSpPr/>
                      <wps:spPr>
                        <a:xfrm>
                          <a:off x="0" y="0"/>
                          <a:ext cx="45719" cy="45719"/>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057830B" id="Ovalas 2041113796" o:spid="_x0000_s1026" style="position:absolute;margin-left:410.1pt;margin-top:145pt;width:3.6pt;height:3.6pt;z-index:2521303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" filled="f" strokecolor="red" strokeweight="1pt">
                <v:stroke joinstyle="miter"/>
              </v:oval>
            </w:pict>
          </mc:Fallback>
        </mc:AlternateContent>
      </w:r>
      <w:r w:rsidRPr="00EB6E26">
        <w:rPr>
          <w:noProof/>
          <w:lang w:val="lt-LT"/>
        </w:rPr>
        <mc:AlternateContent>
          <mc:Choice Requires="wps">
            <w:drawing>
              <wp:anchor distT="0" distB="0" distL="114300" distR="114300" simplePos="0" relativeHeight="252129280" behindDoc="0" locked="0" layoutInCell="1" allowOverlap="1" wp14:anchorId="2375BD1B" wp14:editId="76E46C41">
                <wp:simplePos x="0" y="0"/>
                <wp:positionH relativeFrom="column">
                  <wp:posOffset>5114290</wp:posOffset>
                </wp:positionH>
                <wp:positionV relativeFrom="paragraph">
                  <wp:posOffset>1741775</wp:posOffset>
                </wp:positionV>
                <wp:extent cx="45719" cy="45719"/>
                <wp:effectExtent l="0" t="0" r="12065" b="12065"/>
                <wp:wrapNone/>
                <wp:docPr id="1026582244" name="Ovalas 1026582244"/>
                <wp:cNvGraphicFramePr/>
                <a:graphic xmlns:a="http://schemas.openxmlformats.org/drawingml/2006/main">
                  <a:graphicData uri="http://schemas.microsoft.com/office/word/2010/wordprocessingShape">
                    <wps:wsp>
                      <wps:cNvSpPr/>
                      <wps:spPr>
                        <a:xfrm>
                          <a:off x="0" y="0"/>
                          <a:ext cx="45719" cy="45719"/>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77CEE4A" id="Ovalas 1026582244" o:spid="_x0000_s1026" style="position:absolute;margin-left:402.7pt;margin-top:137.15pt;width:3.6pt;height:3.6pt;z-index:252129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" filled="f" strokecolor="red" strokeweight="1pt">
                <v:stroke joinstyle="miter"/>
              </v:oval>
            </w:pict>
          </mc:Fallback>
        </mc:AlternateContent>
      </w:r>
      <w:r w:rsidRPr="00EB6E26">
        <w:rPr>
          <w:noProof/>
          <w:lang w:val="lt-LT"/>
        </w:rPr>
        <mc:AlternateContent>
          <mc:Choice Requires="wps">
            <w:drawing>
              <wp:anchor distT="0" distB="0" distL="114300" distR="114300" simplePos="0" relativeHeight="252128256" behindDoc="0" locked="0" layoutInCell="1" allowOverlap="1" wp14:anchorId="3419E357" wp14:editId="60333F78">
                <wp:simplePos x="0" y="0"/>
                <wp:positionH relativeFrom="column">
                  <wp:posOffset>4302354</wp:posOffset>
                </wp:positionH>
                <wp:positionV relativeFrom="paragraph">
                  <wp:posOffset>2164516</wp:posOffset>
                </wp:positionV>
                <wp:extent cx="492198" cy="147462"/>
                <wp:effectExtent l="0" t="19050" r="0" b="24130"/>
                <wp:wrapNone/>
                <wp:docPr id="126278587" name="Teksto laukas 126278587"/>
                <wp:cNvGraphicFramePr/>
                <a:graphic xmlns:a="http://schemas.openxmlformats.org/drawingml/2006/main">
                  <a:graphicData uri="http://schemas.microsoft.com/office/word/2010/wordprocessingShape">
                    <wps:wsp>
                      <wps:cNvSpPr txBox="1"/>
                      <wps:spPr>
                        <a:xfrm rot="10312046" flipV="1">
                          <a:off x="0" y="0"/>
                          <a:ext cx="492198" cy="147462"/>
                        </a:xfrm>
                        <a:prstGeom prst="rect">
                          <a:avLst/>
                        </a:prstGeom>
                        <a:noFill/>
                        <a:ln w="6350">
                          <a:noFill/>
                        </a:ln>
                        <a:effectLst/>
                      </wps:spPr>
                      <wps:txbx>
                        <w:txbxContent>
                          <w:p w14:paraId="0058D94C" w14:textId="77777777" w:rsidR="00EB6E26" w:rsidRPr="002163E3" w:rsidRDefault="00EB6E26" w:rsidP="00EB6E26">
                            <w:pPr>
                              <w:pStyle w:val="Betarp"/>
                              <w:rPr>
                                <w:color w:val="FF0000"/>
                                <w:sz w:val="6"/>
                                <w:szCs w:val="16"/>
                                <w:lang w:val="lt-LT"/>
                              </w:rPr>
                            </w:pPr>
                            <w:r>
                              <w:rPr>
                                <w:color w:val="FF0000"/>
                                <w:sz w:val="6"/>
                                <w:szCs w:val="16"/>
                                <w:lang w:val="lt-LT"/>
                              </w:rPr>
                              <w:t>J. Basanavičiaus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19E357" id="Teksto laukas 126278587" o:spid="_x0000_s1044" type="#_x0000_t202" style="position:absolute;margin-left:338.75pt;margin-top:170.45pt;width:38.75pt;height:11.6pt;rotation:-11263504fd;flip:y;z-index:25212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" filled="f" stroked="f" strokeweight=".5pt">
                <v:textbox>
                  <w:txbxContent>
                    <w:p w14:paraId="0058D94C" w14:textId="77777777" w:rsidR="00EB6E26" w:rsidRPr="002163E3" w:rsidRDefault="00EB6E26" w:rsidP="00EB6E26">
                      <w:pPr>
                        <w:pStyle w:val="Betarp"/>
                        <w:rPr>
                          <w:color w:val="FF0000"/>
                          <w:sz w:val="6"/>
                          <w:szCs w:val="16"/>
                          <w:lang w:val="lt-LT"/>
                        </w:rPr>
                      </w:pPr>
                      <w:r>
                        <w:rPr>
                          <w:color w:val="FF0000"/>
                          <w:sz w:val="6"/>
                          <w:szCs w:val="16"/>
                          <w:lang w:val="lt-LT"/>
                        </w:rPr>
                        <w:t>J. Basanavičiaus g.</w:t>
                      </w:r>
                    </w:p>
                  </w:txbxContent>
                </v:textbox>
              </v:shape>
            </w:pict>
          </mc:Fallback>
        </mc:AlternateContent>
      </w:r>
      <w:r w:rsidRPr="00EB6E26">
        <w:rPr>
          <w:noProof/>
          <w:lang w:val="lt-LT"/>
        </w:rPr>
        <mc:AlternateContent>
          <mc:Choice Requires="wps">
            <w:drawing>
              <wp:anchor distT="0" distB="0" distL="114300" distR="114300" simplePos="0" relativeHeight="252127232" behindDoc="0" locked="0" layoutInCell="1" allowOverlap="1" wp14:anchorId="2916C7A5" wp14:editId="69F5D1BE">
                <wp:simplePos x="0" y="0"/>
                <wp:positionH relativeFrom="column">
                  <wp:posOffset>4401899</wp:posOffset>
                </wp:positionH>
                <wp:positionV relativeFrom="paragraph">
                  <wp:posOffset>2275884</wp:posOffset>
                </wp:positionV>
                <wp:extent cx="355692" cy="147462"/>
                <wp:effectExtent l="0" t="0" r="53340" b="0"/>
                <wp:wrapNone/>
                <wp:docPr id="2099530101" name="Teksto laukas 2099530101"/>
                <wp:cNvGraphicFramePr/>
                <a:graphic xmlns:a="http://schemas.openxmlformats.org/drawingml/2006/main">
                  <a:graphicData uri="http://schemas.microsoft.com/office/word/2010/wordprocessingShape">
                    <wps:wsp>
                      <wps:cNvSpPr txBox="1"/>
                      <wps:spPr>
                        <a:xfrm rot="14861894" flipV="1">
                          <a:off x="0" y="0"/>
                          <a:ext cx="355692" cy="147462"/>
                        </a:xfrm>
                        <a:prstGeom prst="rect">
                          <a:avLst/>
                        </a:prstGeom>
                        <a:noFill/>
                        <a:ln w="6350">
                          <a:noFill/>
                        </a:ln>
                        <a:effectLst/>
                      </wps:spPr>
                      <wps:txbx>
                        <w:txbxContent>
                          <w:p w14:paraId="6B94D980" w14:textId="77777777" w:rsidR="00EB6E26" w:rsidRPr="002163E3" w:rsidRDefault="00EB6E26" w:rsidP="00EB6E26">
                            <w:pPr>
                              <w:pStyle w:val="Betarp"/>
                              <w:rPr>
                                <w:color w:val="FF0000"/>
                                <w:sz w:val="6"/>
                                <w:szCs w:val="16"/>
                                <w:lang w:val="lt-LT"/>
                              </w:rPr>
                            </w:pPr>
                            <w:r>
                              <w:rPr>
                                <w:color w:val="FF0000"/>
                                <w:sz w:val="6"/>
                                <w:szCs w:val="16"/>
                                <w:lang w:val="lt-LT"/>
                              </w:rPr>
                              <w:t>Algirdo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16C7A5" id="Teksto laukas 2099530101" o:spid="_x0000_s1045" type="#_x0000_t202" style="position:absolute;margin-left:346.6pt;margin-top:179.2pt;width:28pt;height:11.6pt;rotation:7359809fd;flip:y;z-index:25212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" filled="f" stroked="f" strokeweight=".5pt">
                <v:textbox>
                  <w:txbxContent>
                    <w:p w14:paraId="6B94D980" w14:textId="77777777" w:rsidR="00EB6E26" w:rsidRPr="002163E3" w:rsidRDefault="00EB6E26" w:rsidP="00EB6E26">
                      <w:pPr>
                        <w:pStyle w:val="Betarp"/>
                        <w:rPr>
                          <w:color w:val="FF0000"/>
                          <w:sz w:val="6"/>
                          <w:szCs w:val="16"/>
                          <w:lang w:val="lt-LT"/>
                        </w:rPr>
                      </w:pPr>
                      <w:r>
                        <w:rPr>
                          <w:color w:val="FF0000"/>
                          <w:sz w:val="6"/>
                          <w:szCs w:val="16"/>
                          <w:lang w:val="lt-LT"/>
                        </w:rPr>
                        <w:t>Algirdo g.</w:t>
                      </w:r>
                    </w:p>
                  </w:txbxContent>
                </v:textbox>
              </v:shape>
            </w:pict>
          </mc:Fallback>
        </mc:AlternateContent>
      </w:r>
      <w:r w:rsidRPr="00EB6E26">
        <w:rPr>
          <w:noProof/>
          <w:lang w:val="lt-LT"/>
        </w:rPr>
        <mc:AlternateContent>
          <mc:Choice Requires="wps">
            <w:drawing>
              <wp:anchor distT="0" distB="0" distL="114300" distR="114300" simplePos="0" relativeHeight="252041216" behindDoc="0" locked="0" layoutInCell="1" allowOverlap="1" wp14:anchorId="167C46D5" wp14:editId="38B626EE">
                <wp:simplePos x="0" y="0"/>
                <wp:positionH relativeFrom="column">
                  <wp:posOffset>4409176</wp:posOffset>
                </wp:positionH>
                <wp:positionV relativeFrom="paragraph">
                  <wp:posOffset>2267857</wp:posOffset>
                </wp:positionV>
                <wp:extent cx="45085" cy="45085"/>
                <wp:effectExtent l="38100" t="38100" r="31115" b="12065"/>
                <wp:wrapNone/>
                <wp:docPr id="2089491241" name="Lygiašonis trikampis 2089491241"/>
                <wp:cNvGraphicFramePr/>
                <a:graphic xmlns:a="http://schemas.openxmlformats.org/drawingml/2006/main">
                  <a:graphicData uri="http://schemas.microsoft.com/office/word/2010/wordprocessingShape">
                    <wps:wsp>
                      <wps:cNvSpPr/>
                      <wps:spPr>
                        <a:xfrm rot="15573044">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B840FD9" id="Lygiašonis trikampis 2089491241" o:spid="_x0000_s1026" type="#_x0000_t5" style="position:absolute;margin-left:347.2pt;margin-top:178.55pt;width:3.55pt;height:3.55pt;rotation:-6583043fd;z-index:252041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" fillcolor="red" strokecolor="red" strokeweight="1pt"/>
            </w:pict>
          </mc:Fallback>
        </mc:AlternateContent>
      </w:r>
      <w:r w:rsidRPr="00EB6E26">
        <w:rPr>
          <w:noProof/>
          <w:lang w:val="lt-LT"/>
        </w:rPr>
        <mc:AlternateContent>
          <mc:Choice Requires="wps">
            <w:drawing>
              <wp:anchor distT="0" distB="0" distL="114300" distR="114300" simplePos="0" relativeHeight="252126208" behindDoc="0" locked="0" layoutInCell="1" allowOverlap="1" wp14:anchorId="3F00523A" wp14:editId="0A5F45C7">
                <wp:simplePos x="0" y="0"/>
                <wp:positionH relativeFrom="column">
                  <wp:posOffset>4417725</wp:posOffset>
                </wp:positionH>
                <wp:positionV relativeFrom="paragraph">
                  <wp:posOffset>2250257</wp:posOffset>
                </wp:positionV>
                <wp:extent cx="197665" cy="95394"/>
                <wp:effectExtent l="0" t="0" r="12065" b="19050"/>
                <wp:wrapNone/>
                <wp:docPr id="597875833" name="Laisva forma: figūra 597875833"/>
                <wp:cNvGraphicFramePr/>
                <a:graphic xmlns:a="http://schemas.openxmlformats.org/drawingml/2006/main">
                  <a:graphicData uri="http://schemas.microsoft.com/office/word/2010/wordprocessingShape">
                    <wps:wsp>
                      <wps:cNvSpPr/>
                      <wps:spPr>
                        <a:xfrm>
                          <a:off x="0" y="0"/>
                          <a:ext cx="197665" cy="95394"/>
                        </a:xfrm>
                        <a:custGeom>
                          <a:avLst/>
                          <a:gdLst>
                            <a:gd name="connsiteX0" fmla="*/ 0 w 197665"/>
                            <a:gd name="connsiteY0" fmla="*/ 43855 h 95280"/>
                            <a:gd name="connsiteX1" fmla="*/ 106064 w 197665"/>
                            <a:gd name="connsiteY1" fmla="*/ 6893 h 95280"/>
                            <a:gd name="connsiteX2" fmla="*/ 141419 w 197665"/>
                            <a:gd name="connsiteY2" fmla="*/ 465 h 95280"/>
                            <a:gd name="connsiteX3" fmla="*/ 168738 w 197665"/>
                            <a:gd name="connsiteY3" fmla="*/ 13321 h 95280"/>
                            <a:gd name="connsiteX4" fmla="*/ 170345 w 197665"/>
                            <a:gd name="connsiteY4" fmla="*/ 48676 h 95280"/>
                            <a:gd name="connsiteX5" fmla="*/ 173559 w 197665"/>
                            <a:gd name="connsiteY5" fmla="*/ 72781 h 95280"/>
                            <a:gd name="connsiteX6" fmla="*/ 197665 w 197665"/>
                            <a:gd name="connsiteY6" fmla="*/ 95280 h 95280"/>
                            <a:gd name="connsiteX0" fmla="*/ 0 w 197665"/>
                            <a:gd name="connsiteY0" fmla="*/ 43969 h 95394"/>
                            <a:gd name="connsiteX1" fmla="*/ 106064 w 197665"/>
                            <a:gd name="connsiteY1" fmla="*/ 7007 h 95394"/>
                            <a:gd name="connsiteX2" fmla="*/ 141419 w 197665"/>
                            <a:gd name="connsiteY2" fmla="*/ 579 h 95394"/>
                            <a:gd name="connsiteX3" fmla="*/ 166570 w 197665"/>
                            <a:gd name="connsiteY3" fmla="*/ 15043 h 95394"/>
                            <a:gd name="connsiteX4" fmla="*/ 170345 w 197665"/>
                            <a:gd name="connsiteY4" fmla="*/ 48790 h 95394"/>
                            <a:gd name="connsiteX5" fmla="*/ 173559 w 197665"/>
                            <a:gd name="connsiteY5" fmla="*/ 72895 h 95394"/>
                            <a:gd name="connsiteX6" fmla="*/ 197665 w 197665"/>
                            <a:gd name="connsiteY6" fmla="*/ 95394 h 953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97665" h="95394">
                              <a:moveTo>
                                <a:pt x="0" y="43969"/>
                              </a:moveTo>
                              <a:cubicBezTo>
                                <a:pt x="41247" y="29104"/>
                                <a:pt x="82494" y="14239"/>
                                <a:pt x="106064" y="7007"/>
                              </a:cubicBezTo>
                              <a:cubicBezTo>
                                <a:pt x="129634" y="-225"/>
                                <a:pt x="131335" y="-760"/>
                                <a:pt x="141419" y="579"/>
                              </a:cubicBezTo>
                              <a:cubicBezTo>
                                <a:pt x="151503" y="1918"/>
                                <a:pt x="161749" y="7008"/>
                                <a:pt x="166570" y="15043"/>
                              </a:cubicBezTo>
                              <a:cubicBezTo>
                                <a:pt x="171391" y="23078"/>
                                <a:pt x="169180" y="39148"/>
                                <a:pt x="170345" y="48790"/>
                              </a:cubicBezTo>
                              <a:cubicBezTo>
                                <a:pt x="171510" y="58432"/>
                                <a:pt x="169006" y="65128"/>
                                <a:pt x="173559" y="72895"/>
                              </a:cubicBezTo>
                              <a:cubicBezTo>
                                <a:pt x="178112" y="80662"/>
                                <a:pt x="187888" y="88028"/>
                                <a:pt x="197665" y="95394"/>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C6C1543" id="Laisva forma: figūra 597875833" o:spid="_x0000_s1026" style="position:absolute;margin-left:347.85pt;margin-top:177.2pt;width:15.55pt;height:7.5pt;z-index:252126208;visibility:visible;mso-wrap-style:square;mso-wrap-distance-left:9pt;mso-wrap-distance-top:0;mso-wrap-distance-right:9pt;mso-wrap-distance-bottom:0;mso-position-horizontal:absolute;mso-position-horizontal-relative:text;mso-position-vertical:absolute;mso-position-vertical-relative:text;v-text-anchor:middle" coordsize="197665,953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" path="m,43969c41247,29104,82494,14239,106064,7007,129634,-225,131335,-760,141419,579v10084,1339,20330,6429,25151,14464c171391,23078,169180,39148,170345,48790v1165,9642,-1339,16338,3214,24105c178112,80662,187888,88028,197665,95394e" filled="f" strokecolor="red" strokeweight=".5pt">
                <v:stroke joinstyle="miter"/>
                <v:path arrowok="t" o:connecttype="custom" o:connectlocs="0,43969;106064,7007;141419,579;166570,15043;170345,48790;173559,72895;197665,95394" o:connectangles="0,0,0,0,0,0,0"/>
              </v:shape>
            </w:pict>
          </mc:Fallback>
        </mc:AlternateContent>
      </w:r>
      <w:r w:rsidRPr="00EB6E26">
        <w:rPr>
          <w:noProof/>
          <w:lang w:val="lt-LT"/>
        </w:rPr>
        <mc:AlternateContent>
          <mc:Choice Requires="wps">
            <w:drawing>
              <wp:anchor distT="0" distB="0" distL="114300" distR="114300" simplePos="0" relativeHeight="252125184" behindDoc="0" locked="0" layoutInCell="1" allowOverlap="1" wp14:anchorId="04049A72" wp14:editId="3FA5AEE7">
                <wp:simplePos x="0" y="0"/>
                <wp:positionH relativeFrom="column">
                  <wp:posOffset>4146992</wp:posOffset>
                </wp:positionH>
                <wp:positionV relativeFrom="paragraph">
                  <wp:posOffset>2522524</wp:posOffset>
                </wp:positionV>
                <wp:extent cx="367030" cy="135890"/>
                <wp:effectExtent l="20320" t="0" r="72390" b="0"/>
                <wp:wrapNone/>
                <wp:docPr id="1324300324" name="Teksto laukas 1324300324"/>
                <wp:cNvGraphicFramePr/>
                <a:graphic xmlns:a="http://schemas.openxmlformats.org/drawingml/2006/main">
                  <a:graphicData uri="http://schemas.microsoft.com/office/word/2010/wordprocessingShape">
                    <wps:wsp>
                      <wps:cNvSpPr txBox="1"/>
                      <wps:spPr>
                        <a:xfrm rot="13638091" flipV="1">
                          <a:off x="0" y="0"/>
                          <a:ext cx="367030" cy="135890"/>
                        </a:xfrm>
                        <a:prstGeom prst="rect">
                          <a:avLst/>
                        </a:prstGeom>
                        <a:noFill/>
                        <a:ln w="6350">
                          <a:noFill/>
                        </a:ln>
                        <a:effectLst/>
                      </wps:spPr>
                      <wps:txbx>
                        <w:txbxContent>
                          <w:p w14:paraId="4868F9BD" w14:textId="77777777" w:rsidR="00EB6E26" w:rsidRPr="002163E3" w:rsidRDefault="00EB6E26" w:rsidP="00EB6E26">
                            <w:pPr>
                              <w:pStyle w:val="Betarp"/>
                              <w:jc w:val="center"/>
                              <w:rPr>
                                <w:color w:val="FF0000"/>
                                <w:sz w:val="6"/>
                                <w:szCs w:val="16"/>
                                <w:lang w:val="lt-LT"/>
                              </w:rPr>
                            </w:pPr>
                            <w:r>
                              <w:rPr>
                                <w:color w:val="FF0000"/>
                                <w:sz w:val="6"/>
                                <w:szCs w:val="16"/>
                                <w:lang w:val="lt-LT"/>
                              </w:rPr>
                              <w:t>Žemaitės</w:t>
                            </w:r>
                            <w:r w:rsidRPr="002163E3">
                              <w:rPr>
                                <w:color w:val="FF0000"/>
                                <w:sz w:val="6"/>
                                <w:szCs w:val="16"/>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049A72" id="Teksto laukas 1324300324" o:spid="_x0000_s1046" type="#_x0000_t202" style="position:absolute;margin-left:326.55pt;margin-top:198.6pt;width:28.9pt;height:10.7pt;rotation:8696528fd;flip:y;z-index:25212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" filled="f" stroked="f" strokeweight=".5pt">
                <v:textbox>
                  <w:txbxContent>
                    <w:p w14:paraId="4868F9BD" w14:textId="77777777" w:rsidR="00EB6E26" w:rsidRPr="002163E3" w:rsidRDefault="00EB6E26" w:rsidP="00EB6E26">
                      <w:pPr>
                        <w:pStyle w:val="Betarp"/>
                        <w:jc w:val="center"/>
                        <w:rPr>
                          <w:color w:val="FF0000"/>
                          <w:sz w:val="6"/>
                          <w:szCs w:val="16"/>
                          <w:lang w:val="lt-LT"/>
                        </w:rPr>
                      </w:pPr>
                      <w:r>
                        <w:rPr>
                          <w:color w:val="FF0000"/>
                          <w:sz w:val="6"/>
                          <w:szCs w:val="16"/>
                          <w:lang w:val="lt-LT"/>
                        </w:rPr>
                        <w:t>Žemaitės</w:t>
                      </w:r>
                      <w:r w:rsidRPr="002163E3">
                        <w:rPr>
                          <w:color w:val="FF0000"/>
                          <w:sz w:val="6"/>
                          <w:szCs w:val="16"/>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2124160" behindDoc="0" locked="0" layoutInCell="1" allowOverlap="1" wp14:anchorId="5233A331" wp14:editId="22086F63">
                <wp:simplePos x="0" y="0"/>
                <wp:positionH relativeFrom="column">
                  <wp:posOffset>4231310</wp:posOffset>
                </wp:positionH>
                <wp:positionV relativeFrom="paragraph">
                  <wp:posOffset>2295490</wp:posOffset>
                </wp:positionV>
                <wp:extent cx="185724" cy="176651"/>
                <wp:effectExtent l="0" t="0" r="24130" b="13970"/>
                <wp:wrapNone/>
                <wp:docPr id="1090216643" name="Laisva forma: figūra 1090216643"/>
                <wp:cNvGraphicFramePr/>
                <a:graphic xmlns:a="http://schemas.openxmlformats.org/drawingml/2006/main">
                  <a:graphicData uri="http://schemas.microsoft.com/office/word/2010/wordprocessingShape">
                    <wps:wsp>
                      <wps:cNvSpPr/>
                      <wps:spPr>
                        <a:xfrm>
                          <a:off x="0" y="0"/>
                          <a:ext cx="185724" cy="176651"/>
                        </a:xfrm>
                        <a:custGeom>
                          <a:avLst/>
                          <a:gdLst>
                            <a:gd name="connsiteX0" fmla="*/ 0 w 185724"/>
                            <a:gd name="connsiteY0" fmla="*/ 176651 h 176651"/>
                            <a:gd name="connsiteX1" fmla="*/ 181594 w 185724"/>
                            <a:gd name="connsiteY1" fmla="*/ 9520 h 176651"/>
                            <a:gd name="connsiteX2" fmla="*/ 109278 w 185724"/>
                            <a:gd name="connsiteY2" fmla="*/ 35232 h 176651"/>
                          </a:gdLst>
                          <a:ahLst/>
                          <a:cxnLst>
                            <a:cxn ang="0">
                              <a:pos x="connsiteX0" y="connsiteY0"/>
                            </a:cxn>
                            <a:cxn ang="0">
                              <a:pos x="connsiteX1" y="connsiteY1"/>
                            </a:cxn>
                            <a:cxn ang="0">
                              <a:pos x="connsiteX2" y="connsiteY2"/>
                            </a:cxn>
                          </a:cxnLst>
                          <a:rect l="l" t="t" r="r" b="b"/>
                          <a:pathLst>
                            <a:path w="185724" h="176651">
                              <a:moveTo>
                                <a:pt x="0" y="176651"/>
                              </a:moveTo>
                              <a:cubicBezTo>
                                <a:pt x="81690" y="104870"/>
                                <a:pt x="163381" y="33090"/>
                                <a:pt x="181594" y="9520"/>
                              </a:cubicBezTo>
                              <a:cubicBezTo>
                                <a:pt x="199807" y="-14050"/>
                                <a:pt x="154542" y="10591"/>
                                <a:pt x="109278" y="35232"/>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C18E31A" id="Laisva forma: figūra 1090216643" o:spid="_x0000_s1026" style="position:absolute;margin-left:333.15pt;margin-top:180.75pt;width:14.6pt;height:13.9pt;z-index:252124160;visibility:visible;mso-wrap-style:square;mso-wrap-distance-left:9pt;mso-wrap-distance-top:0;mso-wrap-distance-right:9pt;mso-wrap-distance-bottom:0;mso-position-horizontal:absolute;mso-position-horizontal-relative:text;mso-position-vertical:absolute;mso-position-vertical-relative:text;v-text-anchor:middle" coordsize="185724,1766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" path="m,176651c81690,104870,163381,33090,181594,9520v18213,-23570,-27052,1071,-72316,25712e" filled="f" strokecolor="red" strokeweight=".5pt">
                <v:stroke joinstyle="miter"/>
                <v:path arrowok="t" o:connecttype="custom" o:connectlocs="0,176651;181594,9520;109278,35232" o:connectangles="0,0,0"/>
              </v:shape>
            </w:pict>
          </mc:Fallback>
        </mc:AlternateContent>
      </w:r>
      <w:r w:rsidRPr="00EB6E26">
        <w:rPr>
          <w:noProof/>
          <w:lang w:val="lt-LT"/>
        </w:rPr>
        <mc:AlternateContent>
          <mc:Choice Requires="wps">
            <w:drawing>
              <wp:anchor distT="0" distB="0" distL="114300" distR="114300" simplePos="0" relativeHeight="252123136" behindDoc="0" locked="0" layoutInCell="1" allowOverlap="1" wp14:anchorId="38A5E19D" wp14:editId="4ECD03CC">
                <wp:simplePos x="0" y="0"/>
                <wp:positionH relativeFrom="column">
                  <wp:posOffset>4282735</wp:posOffset>
                </wp:positionH>
                <wp:positionV relativeFrom="paragraph">
                  <wp:posOffset>2493032</wp:posOffset>
                </wp:positionV>
                <wp:extent cx="80353" cy="88426"/>
                <wp:effectExtent l="0" t="0" r="15240" b="26035"/>
                <wp:wrapNone/>
                <wp:docPr id="748476765" name="Laisva forma: figūra 748476765"/>
                <wp:cNvGraphicFramePr/>
                <a:graphic xmlns:a="http://schemas.openxmlformats.org/drawingml/2006/main">
                  <a:graphicData uri="http://schemas.microsoft.com/office/word/2010/wordprocessingShape">
                    <wps:wsp>
                      <wps:cNvSpPr/>
                      <wps:spPr>
                        <a:xfrm>
                          <a:off x="0" y="0"/>
                          <a:ext cx="80353" cy="88426"/>
                        </a:xfrm>
                        <a:custGeom>
                          <a:avLst/>
                          <a:gdLst>
                            <a:gd name="connsiteX0" fmla="*/ 0 w 80353"/>
                            <a:gd name="connsiteY0" fmla="*/ 40176 h 88426"/>
                            <a:gd name="connsiteX1" fmla="*/ 48211 w 80353"/>
                            <a:gd name="connsiteY1" fmla="*/ 86780 h 88426"/>
                            <a:gd name="connsiteX2" fmla="*/ 80351 w 80353"/>
                            <a:gd name="connsiteY2" fmla="*/ 73924 h 88426"/>
                            <a:gd name="connsiteX3" fmla="*/ 49818 w 80353"/>
                            <a:gd name="connsiteY3" fmla="*/ 35355 h 88426"/>
                            <a:gd name="connsiteX4" fmla="*/ 49818 w 80353"/>
                            <a:gd name="connsiteY4" fmla="*/ 0 h 8842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80353" h="88426">
                              <a:moveTo>
                                <a:pt x="0" y="40176"/>
                              </a:moveTo>
                              <a:cubicBezTo>
                                <a:pt x="17409" y="60665"/>
                                <a:pt x="34819" y="81155"/>
                                <a:pt x="48211" y="86780"/>
                              </a:cubicBezTo>
                              <a:cubicBezTo>
                                <a:pt x="61603" y="92405"/>
                                <a:pt x="80083" y="82495"/>
                                <a:pt x="80351" y="73924"/>
                              </a:cubicBezTo>
                              <a:cubicBezTo>
                                <a:pt x="80619" y="65353"/>
                                <a:pt x="54907" y="47676"/>
                                <a:pt x="49818" y="35355"/>
                              </a:cubicBezTo>
                              <a:cubicBezTo>
                                <a:pt x="44729" y="23034"/>
                                <a:pt x="47273" y="11517"/>
                                <a:pt x="49818"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9731A77" id="Laisva forma: figūra 748476765" o:spid="_x0000_s1026" style="position:absolute;margin-left:337.2pt;margin-top:196.3pt;width:6.35pt;height:6.95pt;z-index:252123136;visibility:visible;mso-wrap-style:square;mso-wrap-distance-left:9pt;mso-wrap-distance-top:0;mso-wrap-distance-right:9pt;mso-wrap-distance-bottom:0;mso-position-horizontal:absolute;mso-position-horizontal-relative:text;mso-position-vertical:absolute;mso-position-vertical-relative:text;v-text-anchor:middle" coordsize="80353,884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" path="m,40176c17409,60665,34819,81155,48211,86780,61603,92405,80083,82495,80351,73924,80619,65353,54907,47676,49818,35355,44729,23034,47273,11517,49818,e" filled="f" strokecolor="red" strokeweight=".5pt">
                <v:stroke joinstyle="miter"/>
                <v:path arrowok="t" o:connecttype="custom" o:connectlocs="0,40176;48211,86780;80351,73924;49818,35355;49818,0" o:connectangles="0,0,0,0,0"/>
              </v:shape>
            </w:pict>
          </mc:Fallback>
        </mc:AlternateContent>
      </w:r>
      <w:r w:rsidRPr="00EB6E26">
        <w:rPr>
          <w:noProof/>
          <w:lang w:val="lt-LT"/>
        </w:rPr>
        <mc:AlternateContent>
          <mc:Choice Requires="wps">
            <w:drawing>
              <wp:anchor distT="0" distB="0" distL="114300" distR="114300" simplePos="0" relativeHeight="251711488" behindDoc="0" locked="0" layoutInCell="1" allowOverlap="1" wp14:anchorId="2A17990E" wp14:editId="66576FCC">
                <wp:simplePos x="0" y="0"/>
                <wp:positionH relativeFrom="column">
                  <wp:posOffset>3903552</wp:posOffset>
                </wp:positionH>
                <wp:positionV relativeFrom="paragraph">
                  <wp:posOffset>2822619</wp:posOffset>
                </wp:positionV>
                <wp:extent cx="736482" cy="184685"/>
                <wp:effectExtent l="0" t="133350" r="0" b="139700"/>
                <wp:wrapNone/>
                <wp:docPr id="192" name="Teksto laukas 192"/>
                <wp:cNvGraphicFramePr/>
                <a:graphic xmlns:a="http://schemas.openxmlformats.org/drawingml/2006/main">
                  <a:graphicData uri="http://schemas.microsoft.com/office/word/2010/wordprocessingShape">
                    <wps:wsp>
                      <wps:cNvSpPr txBox="1"/>
                      <wps:spPr>
                        <a:xfrm rot="12706407" flipV="1">
                          <a:off x="0" y="0"/>
                          <a:ext cx="736482" cy="184685"/>
                        </a:xfrm>
                        <a:prstGeom prst="rect">
                          <a:avLst/>
                        </a:prstGeom>
                        <a:noFill/>
                        <a:ln w="6350">
                          <a:noFill/>
                        </a:ln>
                        <a:effectLst/>
                      </wps:spPr>
                      <wps:txbx>
                        <w:txbxContent>
                          <w:p w14:paraId="7E41A1A5" w14:textId="77777777" w:rsidR="00EB6E26" w:rsidRPr="00715289" w:rsidRDefault="00EB6E26" w:rsidP="00EB6E26">
                            <w:pPr>
                              <w:jc w:val="center"/>
                              <w:rPr>
                                <w:b/>
                                <w:color w:val="FF0000"/>
                                <w:sz w:val="10"/>
                                <w:lang w:val="lt-LT"/>
                              </w:rPr>
                            </w:pPr>
                            <w:r w:rsidRPr="00715289">
                              <w:rPr>
                                <w:b/>
                                <w:color w:val="FF0000"/>
                                <w:sz w:val="10"/>
                                <w:lang w:val="lt-LT"/>
                              </w:rPr>
                              <w:t>Tūkstantmečio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17990E" id="Teksto laukas 192" o:spid="_x0000_s1047" type="#_x0000_t202" style="position:absolute;margin-left:307.35pt;margin-top:222.25pt;width:58pt;height:14.55pt;rotation:9714175fd;flip: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" filled="f" stroked="f" strokeweight=".5pt">
                <v:textbox>
                  <w:txbxContent>
                    <w:p w14:paraId="7E41A1A5" w14:textId="77777777" w:rsidR="00EB6E26" w:rsidRPr="00715289" w:rsidRDefault="00EB6E26" w:rsidP="00EB6E26">
                      <w:pPr>
                        <w:jc w:val="center"/>
                        <w:rPr>
                          <w:b/>
                          <w:color w:val="FF0000"/>
                          <w:sz w:val="10"/>
                          <w:lang w:val="lt-LT"/>
                        </w:rPr>
                      </w:pPr>
                      <w:r w:rsidRPr="00715289">
                        <w:rPr>
                          <w:b/>
                          <w:color w:val="FF0000"/>
                          <w:sz w:val="10"/>
                          <w:lang w:val="lt-LT"/>
                        </w:rPr>
                        <w:t>Tūkstantmečio g.</w:t>
                      </w:r>
                    </w:p>
                  </w:txbxContent>
                </v:textbox>
              </v:shape>
            </w:pict>
          </mc:Fallback>
        </mc:AlternateContent>
      </w:r>
      <w:r w:rsidRPr="00EB6E26">
        <w:rPr>
          <w:noProof/>
          <w:lang w:val="lt-LT"/>
        </w:rPr>
        <mc:AlternateContent>
          <mc:Choice Requires="wps">
            <w:drawing>
              <wp:anchor distT="0" distB="0" distL="114300" distR="114300" simplePos="0" relativeHeight="252122112" behindDoc="0" locked="0" layoutInCell="1" allowOverlap="1" wp14:anchorId="4368CA6A" wp14:editId="262A0E2A">
                <wp:simplePos x="0" y="0"/>
                <wp:positionH relativeFrom="column">
                  <wp:posOffset>3691156</wp:posOffset>
                </wp:positionH>
                <wp:positionV relativeFrom="paragraph">
                  <wp:posOffset>2345380</wp:posOffset>
                </wp:positionV>
                <wp:extent cx="667808" cy="175153"/>
                <wp:effectExtent l="74930" t="0" r="74295" b="0"/>
                <wp:wrapNone/>
                <wp:docPr id="424750845" name="Teksto laukas 424750845"/>
                <wp:cNvGraphicFramePr/>
                <a:graphic xmlns:a="http://schemas.openxmlformats.org/drawingml/2006/main">
                  <a:graphicData uri="http://schemas.microsoft.com/office/word/2010/wordprocessingShape">
                    <wps:wsp>
                      <wps:cNvSpPr txBox="1"/>
                      <wps:spPr>
                        <a:xfrm rot="7401580" flipV="1">
                          <a:off x="0" y="0"/>
                          <a:ext cx="667808" cy="175153"/>
                        </a:xfrm>
                        <a:prstGeom prst="rect">
                          <a:avLst/>
                        </a:prstGeom>
                        <a:noFill/>
                        <a:ln w="6350">
                          <a:noFill/>
                        </a:ln>
                        <a:effectLst/>
                      </wps:spPr>
                      <wps:txbx>
                        <w:txbxContent>
                          <w:p w14:paraId="36E33CEA" w14:textId="77777777" w:rsidR="00EB6E26" w:rsidRPr="00505A06" w:rsidRDefault="00EB6E26" w:rsidP="00EB6E26">
                            <w:pPr>
                              <w:pStyle w:val="Betarp"/>
                              <w:rPr>
                                <w:color w:val="FF0000"/>
                                <w:sz w:val="10"/>
                                <w:szCs w:val="20"/>
                                <w:lang w:val="lt-LT"/>
                              </w:rPr>
                            </w:pPr>
                            <w:r w:rsidRPr="00505A06">
                              <w:rPr>
                                <w:color w:val="FF0000"/>
                                <w:sz w:val="10"/>
                                <w:szCs w:val="20"/>
                                <w:lang w:val="lt-LT"/>
                              </w:rPr>
                              <w:t>Geležinio Vilko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68CA6A" id="Teksto laukas 424750845" o:spid="_x0000_s1048" type="#_x0000_t202" style="position:absolute;margin-left:290.65pt;margin-top:184.7pt;width:52.6pt;height:13.8pt;rotation:-8084499fd;flip:y;z-index:25212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" filled="f" stroked="f" strokeweight=".5pt">
                <v:textbox>
                  <w:txbxContent>
                    <w:p w14:paraId="36E33CEA" w14:textId="77777777" w:rsidR="00EB6E26" w:rsidRPr="00505A06" w:rsidRDefault="00EB6E26" w:rsidP="00EB6E26">
                      <w:pPr>
                        <w:pStyle w:val="Betarp"/>
                        <w:rPr>
                          <w:color w:val="FF0000"/>
                          <w:sz w:val="10"/>
                          <w:szCs w:val="20"/>
                          <w:lang w:val="lt-LT"/>
                        </w:rPr>
                      </w:pPr>
                      <w:r w:rsidRPr="00505A06">
                        <w:rPr>
                          <w:color w:val="FF0000"/>
                          <w:sz w:val="10"/>
                          <w:szCs w:val="20"/>
                          <w:lang w:val="lt-LT"/>
                        </w:rPr>
                        <w:t>Geležinio Vilko g.</w:t>
                      </w:r>
                    </w:p>
                  </w:txbxContent>
                </v:textbox>
              </v:shape>
            </w:pict>
          </mc:Fallback>
        </mc:AlternateContent>
      </w:r>
      <w:r w:rsidRPr="00EB6E26">
        <w:rPr>
          <w:noProof/>
          <w:lang w:val="lt-LT"/>
        </w:rPr>
        <mc:AlternateContent>
          <mc:Choice Requires="wps">
            <w:drawing>
              <wp:anchor distT="0" distB="0" distL="114300" distR="114300" simplePos="0" relativeHeight="252121088" behindDoc="0" locked="0" layoutInCell="1" allowOverlap="1" wp14:anchorId="366E29F0" wp14:editId="3B4BBD5F">
                <wp:simplePos x="0" y="0"/>
                <wp:positionH relativeFrom="column">
                  <wp:posOffset>3929586</wp:posOffset>
                </wp:positionH>
                <wp:positionV relativeFrom="paragraph">
                  <wp:posOffset>2445963</wp:posOffset>
                </wp:positionV>
                <wp:extent cx="441422" cy="154920"/>
                <wp:effectExtent l="0" t="76200" r="0" b="74295"/>
                <wp:wrapNone/>
                <wp:docPr id="2103162319" name="Teksto laukas 2103162319"/>
                <wp:cNvGraphicFramePr/>
                <a:graphic xmlns:a="http://schemas.openxmlformats.org/drawingml/2006/main">
                  <a:graphicData uri="http://schemas.microsoft.com/office/word/2010/wordprocessingShape">
                    <wps:wsp>
                      <wps:cNvSpPr txBox="1"/>
                      <wps:spPr>
                        <a:xfrm rot="8398332" flipV="1">
                          <a:off x="0" y="0"/>
                          <a:ext cx="441422" cy="154920"/>
                        </a:xfrm>
                        <a:prstGeom prst="rect">
                          <a:avLst/>
                        </a:prstGeom>
                        <a:noFill/>
                        <a:ln w="6350">
                          <a:noFill/>
                        </a:ln>
                        <a:effectLst/>
                      </wps:spPr>
                      <wps:txbx>
                        <w:txbxContent>
                          <w:p w14:paraId="46A4AE28" w14:textId="77777777" w:rsidR="00EB6E26" w:rsidRPr="002163E3" w:rsidRDefault="00EB6E26" w:rsidP="00EB6E26">
                            <w:pPr>
                              <w:pStyle w:val="Betarp"/>
                              <w:rPr>
                                <w:color w:val="FF0000"/>
                                <w:sz w:val="6"/>
                                <w:szCs w:val="16"/>
                                <w:lang w:val="lt-LT"/>
                              </w:rPr>
                            </w:pPr>
                            <w:r>
                              <w:rPr>
                                <w:color w:val="FF0000"/>
                                <w:sz w:val="6"/>
                                <w:szCs w:val="16"/>
                                <w:lang w:val="lt-LT"/>
                              </w:rPr>
                              <w:t>Savanorių pr.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6E29F0" id="Teksto laukas 2103162319" o:spid="_x0000_s1049" type="#_x0000_t202" style="position:absolute;margin-left:309.4pt;margin-top:192.6pt;width:34.75pt;height:12.2pt;rotation:-9173218fd;flip:y;z-index:25212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" filled="f" stroked="f" strokeweight=".5pt">
                <v:textbox>
                  <w:txbxContent>
                    <w:p w14:paraId="46A4AE28" w14:textId="77777777" w:rsidR="00EB6E26" w:rsidRPr="002163E3" w:rsidRDefault="00EB6E26" w:rsidP="00EB6E26">
                      <w:pPr>
                        <w:pStyle w:val="Betarp"/>
                        <w:rPr>
                          <w:color w:val="FF0000"/>
                          <w:sz w:val="6"/>
                          <w:szCs w:val="16"/>
                          <w:lang w:val="lt-LT"/>
                        </w:rPr>
                      </w:pPr>
                      <w:r>
                        <w:rPr>
                          <w:color w:val="FF0000"/>
                          <w:sz w:val="6"/>
                          <w:szCs w:val="16"/>
                          <w:lang w:val="lt-LT"/>
                        </w:rPr>
                        <w:t>Savanorių pr.</w:t>
                      </w:r>
                    </w:p>
                  </w:txbxContent>
                </v:textbox>
              </v:shape>
            </w:pict>
          </mc:Fallback>
        </mc:AlternateContent>
      </w:r>
      <w:r w:rsidRPr="00EB6E26">
        <w:rPr>
          <w:noProof/>
          <w:lang w:val="lt-LT"/>
        </w:rPr>
        <mc:AlternateContent>
          <mc:Choice Requires="wps">
            <w:drawing>
              <wp:anchor distT="0" distB="0" distL="114300" distR="114300" simplePos="0" relativeHeight="251707392" behindDoc="0" locked="0" layoutInCell="1" allowOverlap="1" wp14:anchorId="63ACAF8A" wp14:editId="72D72CA7">
                <wp:simplePos x="0" y="0"/>
                <wp:positionH relativeFrom="column">
                  <wp:posOffset>4104415</wp:posOffset>
                </wp:positionH>
                <wp:positionV relativeFrom="paragraph">
                  <wp:posOffset>2278710</wp:posOffset>
                </wp:positionV>
                <wp:extent cx="441422" cy="154920"/>
                <wp:effectExtent l="0" t="57150" r="0" b="74295"/>
                <wp:wrapNone/>
                <wp:docPr id="158" name="Teksto laukas 158"/>
                <wp:cNvGraphicFramePr/>
                <a:graphic xmlns:a="http://schemas.openxmlformats.org/drawingml/2006/main">
                  <a:graphicData uri="http://schemas.microsoft.com/office/word/2010/wordprocessingShape">
                    <wps:wsp>
                      <wps:cNvSpPr txBox="1"/>
                      <wps:spPr>
                        <a:xfrm rot="8721043" flipV="1">
                          <a:off x="0" y="0"/>
                          <a:ext cx="441422" cy="154920"/>
                        </a:xfrm>
                        <a:prstGeom prst="rect">
                          <a:avLst/>
                        </a:prstGeom>
                        <a:noFill/>
                        <a:ln w="6350">
                          <a:noFill/>
                        </a:ln>
                        <a:effectLst/>
                      </wps:spPr>
                      <wps:txbx>
                        <w:txbxContent>
                          <w:p w14:paraId="36BA0382" w14:textId="77777777" w:rsidR="00EB6E26" w:rsidRPr="002163E3" w:rsidRDefault="00EB6E26" w:rsidP="00EB6E26">
                            <w:pPr>
                              <w:pStyle w:val="Betarp"/>
                              <w:rPr>
                                <w:color w:val="FF0000"/>
                                <w:sz w:val="6"/>
                                <w:szCs w:val="16"/>
                                <w:lang w:val="lt-LT"/>
                              </w:rPr>
                            </w:pPr>
                            <w:r w:rsidRPr="002163E3">
                              <w:rPr>
                                <w:color w:val="FF0000"/>
                                <w:sz w:val="6"/>
                                <w:szCs w:val="16"/>
                                <w:lang w:val="lt-LT"/>
                              </w:rPr>
                              <w:t>Konarskio g</w:t>
                            </w:r>
                            <w:r>
                              <w:rPr>
                                <w:color w:val="FF0000"/>
                                <w:sz w:val="6"/>
                                <w:szCs w:val="16"/>
                                <w:lang w:val="lt-L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ACAF8A" id="Teksto laukas 158" o:spid="_x0000_s1050" type="#_x0000_t202" style="position:absolute;margin-left:323.2pt;margin-top:179.45pt;width:34.75pt;height:12.2pt;rotation:-9525705fd;flip: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" filled="f" stroked="f" strokeweight=".5pt">
                <v:textbox>
                  <w:txbxContent>
                    <w:p w14:paraId="36BA0382" w14:textId="77777777" w:rsidR="00EB6E26" w:rsidRPr="002163E3" w:rsidRDefault="00EB6E26" w:rsidP="00EB6E26">
                      <w:pPr>
                        <w:pStyle w:val="Betarp"/>
                        <w:rPr>
                          <w:color w:val="FF0000"/>
                          <w:sz w:val="6"/>
                          <w:szCs w:val="16"/>
                          <w:lang w:val="lt-LT"/>
                        </w:rPr>
                      </w:pPr>
                      <w:r w:rsidRPr="002163E3">
                        <w:rPr>
                          <w:color w:val="FF0000"/>
                          <w:sz w:val="6"/>
                          <w:szCs w:val="16"/>
                          <w:lang w:val="lt-LT"/>
                        </w:rPr>
                        <w:t>Konarskio g</w:t>
                      </w:r>
                      <w:r>
                        <w:rPr>
                          <w:color w:val="FF0000"/>
                          <w:sz w:val="6"/>
                          <w:szCs w:val="16"/>
                          <w:lang w:val="lt-LT"/>
                        </w:rPr>
                        <w:t>.</w:t>
                      </w:r>
                    </w:p>
                  </w:txbxContent>
                </v:textbox>
              </v:shape>
            </w:pict>
          </mc:Fallback>
        </mc:AlternateContent>
      </w:r>
      <w:r w:rsidRPr="00EB6E26">
        <w:rPr>
          <w:noProof/>
          <w:lang w:val="lt-LT"/>
        </w:rPr>
        <mc:AlternateContent>
          <mc:Choice Requires="wps">
            <w:drawing>
              <wp:anchor distT="0" distB="0" distL="114300" distR="114300" simplePos="0" relativeHeight="252120064" behindDoc="0" locked="0" layoutInCell="1" allowOverlap="1" wp14:anchorId="43D8F59C" wp14:editId="75532DB9">
                <wp:simplePos x="0" y="0"/>
                <wp:positionH relativeFrom="column">
                  <wp:posOffset>4227692</wp:posOffset>
                </wp:positionH>
                <wp:positionV relativeFrom="paragraph">
                  <wp:posOffset>2466231</wp:posOffset>
                </wp:positionV>
                <wp:extent cx="45085" cy="45085"/>
                <wp:effectExtent l="19050" t="19050" r="31115" b="31115"/>
                <wp:wrapNone/>
                <wp:docPr id="401728766" name="Lygiašonis trikampis 401728766"/>
                <wp:cNvGraphicFramePr/>
                <a:graphic xmlns:a="http://schemas.openxmlformats.org/drawingml/2006/main">
                  <a:graphicData uri="http://schemas.microsoft.com/office/word/2010/wordprocessingShape">
                    <wps:wsp>
                      <wps:cNvSpPr/>
                      <wps:spPr>
                        <a:xfrm rot="18744769">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ABD8004" id="Lygiašonis trikampis 401728766" o:spid="_x0000_s1026" type="#_x0000_t5" style="position:absolute;margin-left:332.9pt;margin-top:194.2pt;width:3.55pt;height:3.55pt;rotation:-3118674fd;z-index:2521200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" fillcolor="red" strokecolor="red" strokeweight="1pt"/>
            </w:pict>
          </mc:Fallback>
        </mc:AlternateContent>
      </w:r>
      <w:r w:rsidRPr="00EB6E26">
        <w:rPr>
          <w:noProof/>
          <w:lang w:val="lt-LT"/>
        </w:rPr>
        <mc:AlternateContent>
          <mc:Choice Requires="wps">
            <w:drawing>
              <wp:anchor distT="0" distB="0" distL="114300" distR="114300" simplePos="0" relativeHeight="252119040" behindDoc="0" locked="0" layoutInCell="1" allowOverlap="1" wp14:anchorId="130DFA10" wp14:editId="1A3EE200">
                <wp:simplePos x="0" y="0"/>
                <wp:positionH relativeFrom="column">
                  <wp:posOffset>4237679</wp:posOffset>
                </wp:positionH>
                <wp:positionV relativeFrom="paragraph">
                  <wp:posOffset>2477911</wp:posOffset>
                </wp:positionV>
                <wp:extent cx="47093" cy="79706"/>
                <wp:effectExtent l="0" t="0" r="10160" b="15875"/>
                <wp:wrapNone/>
                <wp:docPr id="1673850991" name="Laisva forma: figūra 1673850991"/>
                <wp:cNvGraphicFramePr/>
                <a:graphic xmlns:a="http://schemas.openxmlformats.org/drawingml/2006/main">
                  <a:graphicData uri="http://schemas.microsoft.com/office/word/2010/wordprocessingShape">
                    <wps:wsp>
                      <wps:cNvSpPr/>
                      <wps:spPr>
                        <a:xfrm>
                          <a:off x="0" y="0"/>
                          <a:ext cx="47093" cy="79706"/>
                        </a:xfrm>
                        <a:custGeom>
                          <a:avLst/>
                          <a:gdLst>
                            <a:gd name="connsiteX0" fmla="*/ 0 w 47093"/>
                            <a:gd name="connsiteY0" fmla="*/ 0 h 79706"/>
                            <a:gd name="connsiteX1" fmla="*/ 46495 w 47093"/>
                            <a:gd name="connsiteY1" fmla="*/ 44281 h 79706"/>
                            <a:gd name="connsiteX2" fmla="*/ 22141 w 47093"/>
                            <a:gd name="connsiteY2" fmla="*/ 79706 h 79706"/>
                          </a:gdLst>
                          <a:ahLst/>
                          <a:cxnLst>
                            <a:cxn ang="0">
                              <a:pos x="connsiteX0" y="connsiteY0"/>
                            </a:cxn>
                            <a:cxn ang="0">
                              <a:pos x="connsiteX1" y="connsiteY1"/>
                            </a:cxn>
                            <a:cxn ang="0">
                              <a:pos x="connsiteX2" y="connsiteY2"/>
                            </a:cxn>
                          </a:cxnLst>
                          <a:rect l="l" t="t" r="r" b="b"/>
                          <a:pathLst>
                            <a:path w="47093" h="79706">
                              <a:moveTo>
                                <a:pt x="0" y="0"/>
                              </a:moveTo>
                              <a:cubicBezTo>
                                <a:pt x="21402" y="15498"/>
                                <a:pt x="42805" y="30997"/>
                                <a:pt x="46495" y="44281"/>
                              </a:cubicBezTo>
                              <a:cubicBezTo>
                                <a:pt x="50185" y="57565"/>
                                <a:pt x="36163" y="68635"/>
                                <a:pt x="22141" y="79706"/>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985BE25" id="Laisva forma: figūra 1673850991" o:spid="_x0000_s1026" style="position:absolute;margin-left:333.7pt;margin-top:195.1pt;width:3.7pt;height:6.3pt;z-index:252119040;visibility:visible;mso-wrap-style:square;mso-wrap-distance-left:9pt;mso-wrap-distance-top:0;mso-wrap-distance-right:9pt;mso-wrap-distance-bottom:0;mso-position-horizontal:absolute;mso-position-horizontal-relative:text;mso-position-vertical:absolute;mso-position-vertical-relative:text;v-text-anchor:middle" coordsize="47093,797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" path="m,c21402,15498,42805,30997,46495,44281,50185,57565,36163,68635,22141,79706e" filled="f" strokecolor="red" strokeweight=".5pt">
                <v:stroke joinstyle="miter"/>
                <v:path arrowok="t" o:connecttype="custom" o:connectlocs="0,0;46495,44281;22141,79706" o:connectangles="0,0,0"/>
              </v:shape>
            </w:pict>
          </mc:Fallback>
        </mc:AlternateContent>
      </w:r>
      <w:r w:rsidRPr="00EB6E26">
        <w:rPr>
          <w:noProof/>
          <w:lang w:val="lt-LT"/>
        </w:rPr>
        <mc:AlternateContent>
          <mc:Choice Requires="wps">
            <w:drawing>
              <wp:anchor distT="0" distB="0" distL="114300" distR="114300" simplePos="0" relativeHeight="252118016" behindDoc="0" locked="0" layoutInCell="1" allowOverlap="1" wp14:anchorId="7970D796" wp14:editId="790BA188">
                <wp:simplePos x="0" y="0"/>
                <wp:positionH relativeFrom="column">
                  <wp:posOffset>4019573</wp:posOffset>
                </wp:positionH>
                <wp:positionV relativeFrom="paragraph">
                  <wp:posOffset>2626000</wp:posOffset>
                </wp:positionV>
                <wp:extent cx="45085" cy="45085"/>
                <wp:effectExtent l="19050" t="38100" r="31115" b="12065"/>
                <wp:wrapNone/>
                <wp:docPr id="177436595" name="Lygiašonis trikampis 177436595"/>
                <wp:cNvGraphicFramePr/>
                <a:graphic xmlns:a="http://schemas.openxmlformats.org/drawingml/2006/main">
                  <a:graphicData uri="http://schemas.microsoft.com/office/word/2010/wordprocessingShape">
                    <wps:wsp>
                      <wps:cNvSpPr/>
                      <wps:spPr>
                        <a:xfrm rot="14027494">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8614DE8" id="Lygiašonis trikampis 177436595" o:spid="_x0000_s1026" type="#_x0000_t5" style="position:absolute;margin-left:316.5pt;margin-top:206.75pt;width:3.55pt;height:3.55pt;rotation:-8271196fd;z-index:2521180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" fillcolor="red" strokecolor="red" strokeweight="1pt"/>
            </w:pict>
          </mc:Fallback>
        </mc:AlternateContent>
      </w:r>
      <w:r w:rsidRPr="00EB6E26">
        <w:rPr>
          <w:noProof/>
          <w:lang w:val="lt-LT"/>
        </w:rPr>
        <mc:AlternateContent>
          <mc:Choice Requires="wps">
            <w:drawing>
              <wp:anchor distT="0" distB="0" distL="114300" distR="114300" simplePos="0" relativeHeight="252116992" behindDoc="0" locked="0" layoutInCell="1" allowOverlap="1" wp14:anchorId="4E40CAFA" wp14:editId="26B7BA4E">
                <wp:simplePos x="0" y="0"/>
                <wp:positionH relativeFrom="column">
                  <wp:posOffset>4036201</wp:posOffset>
                </wp:positionH>
                <wp:positionV relativeFrom="paragraph">
                  <wp:posOffset>2426988</wp:posOffset>
                </wp:positionV>
                <wp:extent cx="199280" cy="221405"/>
                <wp:effectExtent l="0" t="0" r="10795" b="26670"/>
                <wp:wrapNone/>
                <wp:docPr id="1623555756" name="Laisva forma: figūra 1623555756"/>
                <wp:cNvGraphicFramePr/>
                <a:graphic xmlns:a="http://schemas.openxmlformats.org/drawingml/2006/main">
                  <a:graphicData uri="http://schemas.microsoft.com/office/word/2010/wordprocessingShape">
                    <wps:wsp>
                      <wps:cNvSpPr/>
                      <wps:spPr>
                        <a:xfrm>
                          <a:off x="0" y="0"/>
                          <a:ext cx="199280" cy="221405"/>
                        </a:xfrm>
                        <a:custGeom>
                          <a:avLst/>
                          <a:gdLst>
                            <a:gd name="connsiteX0" fmla="*/ 157198 w 199280"/>
                            <a:gd name="connsiteY0" fmla="*/ 0 h 221405"/>
                            <a:gd name="connsiteX1" fmla="*/ 199264 w 199280"/>
                            <a:gd name="connsiteY1" fmla="*/ 44281 h 221405"/>
                            <a:gd name="connsiteX2" fmla="*/ 161626 w 199280"/>
                            <a:gd name="connsiteY2" fmla="*/ 70850 h 221405"/>
                            <a:gd name="connsiteX3" fmla="*/ 117345 w 199280"/>
                            <a:gd name="connsiteY3" fmla="*/ 112917 h 221405"/>
                            <a:gd name="connsiteX4" fmla="*/ 84134 w 199280"/>
                            <a:gd name="connsiteY4" fmla="*/ 143913 h 221405"/>
                            <a:gd name="connsiteX5" fmla="*/ 42067 w 199280"/>
                            <a:gd name="connsiteY5" fmla="*/ 174910 h 221405"/>
                            <a:gd name="connsiteX6" fmla="*/ 0 w 199280"/>
                            <a:gd name="connsiteY6" fmla="*/ 221405 h 22140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99280" h="221405">
                              <a:moveTo>
                                <a:pt x="157198" y="0"/>
                              </a:moveTo>
                              <a:cubicBezTo>
                                <a:pt x="177862" y="16236"/>
                                <a:pt x="198526" y="32473"/>
                                <a:pt x="199264" y="44281"/>
                              </a:cubicBezTo>
                              <a:cubicBezTo>
                                <a:pt x="200002" y="56089"/>
                                <a:pt x="175279" y="59411"/>
                                <a:pt x="161626" y="70850"/>
                              </a:cubicBezTo>
                              <a:cubicBezTo>
                                <a:pt x="147973" y="82289"/>
                                <a:pt x="117345" y="112917"/>
                                <a:pt x="117345" y="112917"/>
                              </a:cubicBezTo>
                              <a:cubicBezTo>
                                <a:pt x="104430" y="125094"/>
                                <a:pt x="96680" y="133581"/>
                                <a:pt x="84134" y="143913"/>
                              </a:cubicBezTo>
                              <a:cubicBezTo>
                                <a:pt x="71588" y="154245"/>
                                <a:pt x="56089" y="161995"/>
                                <a:pt x="42067" y="174910"/>
                              </a:cubicBezTo>
                              <a:cubicBezTo>
                                <a:pt x="28045" y="187825"/>
                                <a:pt x="14022" y="204615"/>
                                <a:pt x="0" y="221405"/>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EEE3798" id="Laisva forma: figūra 1623555756" o:spid="_x0000_s1026" style="position:absolute;margin-left:317.8pt;margin-top:191.1pt;width:15.7pt;height:17.45pt;z-index:252116992;visibility:visible;mso-wrap-style:square;mso-wrap-distance-left:9pt;mso-wrap-distance-top:0;mso-wrap-distance-right:9pt;mso-wrap-distance-bottom:0;mso-position-horizontal:absolute;mso-position-horizontal-relative:text;mso-position-vertical:absolute;mso-position-vertical-relative:text;v-text-anchor:middle" coordsize="199280,221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" path="m157198,v20664,16236,41328,32473,42066,44281c200002,56089,175279,59411,161626,70850v-13653,11439,-44281,42067,-44281,42067c104430,125094,96680,133581,84134,143913,71588,154245,56089,161995,42067,174910,28045,187825,14022,204615,,221405e" filled="f" strokecolor="red" strokeweight=".5pt">
                <v:stroke joinstyle="miter"/>
                <v:path arrowok="t" o:connecttype="custom" o:connectlocs="157198,0;199264,44281;161626,70850;117345,112917;84134,143913;42067,174910;0,221405" o:connectangles="0,0,0,0,0,0,0"/>
              </v:shape>
            </w:pict>
          </mc:Fallback>
        </mc:AlternateContent>
      </w:r>
      <w:r w:rsidRPr="00EB6E26">
        <w:rPr>
          <w:noProof/>
          <w:lang w:val="lt-LT"/>
        </w:rPr>
        <mc:AlternateContent>
          <mc:Choice Requires="wps">
            <w:drawing>
              <wp:anchor distT="0" distB="0" distL="114300" distR="114300" simplePos="0" relativeHeight="252115968" behindDoc="0" locked="0" layoutInCell="1" allowOverlap="1" wp14:anchorId="717301DF" wp14:editId="641BC969">
                <wp:simplePos x="0" y="0"/>
                <wp:positionH relativeFrom="column">
                  <wp:posOffset>4143899</wp:posOffset>
                </wp:positionH>
                <wp:positionV relativeFrom="paragraph">
                  <wp:posOffset>2365831</wp:posOffset>
                </wp:positionV>
                <wp:extent cx="45085" cy="45085"/>
                <wp:effectExtent l="19050" t="19050" r="31115" b="31115"/>
                <wp:wrapNone/>
                <wp:docPr id="1237276072" name="Lygiašonis trikampis 1237276072"/>
                <wp:cNvGraphicFramePr/>
                <a:graphic xmlns:a="http://schemas.openxmlformats.org/drawingml/2006/main">
                  <a:graphicData uri="http://schemas.microsoft.com/office/word/2010/wordprocessingShape">
                    <wps:wsp>
                      <wps:cNvSpPr/>
                      <wps:spPr>
                        <a:xfrm rot="19201265">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79CB3ED" id="Lygiašonis trikampis 1237276072" o:spid="_x0000_s1026" type="#_x0000_t5" style="position:absolute;margin-left:326.3pt;margin-top:186.3pt;width:3.55pt;height:3.55pt;rotation:-2620058fd;z-index:2521159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" fillcolor="red" strokecolor="red" strokeweight="1pt"/>
            </w:pict>
          </mc:Fallback>
        </mc:AlternateContent>
      </w:r>
      <w:r w:rsidRPr="00EB6E26">
        <w:rPr>
          <w:noProof/>
          <w:lang w:val="lt-LT"/>
        </w:rPr>
        <mc:AlternateContent>
          <mc:Choice Requires="wps">
            <w:drawing>
              <wp:anchor distT="0" distB="0" distL="114300" distR="114300" simplePos="0" relativeHeight="252114944" behindDoc="0" locked="0" layoutInCell="1" allowOverlap="1" wp14:anchorId="190AB5A9" wp14:editId="4AE7D92E">
                <wp:simplePos x="0" y="0"/>
                <wp:positionH relativeFrom="column">
                  <wp:posOffset>4151332</wp:posOffset>
                </wp:positionH>
                <wp:positionV relativeFrom="paragraph">
                  <wp:posOffset>2309644</wp:posOffset>
                </wp:positionV>
                <wp:extent cx="186234" cy="111152"/>
                <wp:effectExtent l="0" t="0" r="23495" b="22225"/>
                <wp:wrapNone/>
                <wp:docPr id="1526585758" name="Laisva forma: figūra 1526585758"/>
                <wp:cNvGraphicFramePr/>
                <a:graphic xmlns:a="http://schemas.openxmlformats.org/drawingml/2006/main">
                  <a:graphicData uri="http://schemas.microsoft.com/office/word/2010/wordprocessingShape">
                    <wps:wsp>
                      <wps:cNvSpPr/>
                      <wps:spPr>
                        <a:xfrm>
                          <a:off x="0" y="0"/>
                          <a:ext cx="186234" cy="111152"/>
                        </a:xfrm>
                        <a:custGeom>
                          <a:avLst/>
                          <a:gdLst>
                            <a:gd name="connsiteX0" fmla="*/ 0 w 186234"/>
                            <a:gd name="connsiteY0" fmla="*/ 70850 h 111152"/>
                            <a:gd name="connsiteX1" fmla="*/ 37638 w 186234"/>
                            <a:gd name="connsiteY1" fmla="*/ 110702 h 111152"/>
                            <a:gd name="connsiteX2" fmla="*/ 61993 w 186234"/>
                            <a:gd name="connsiteY2" fmla="*/ 90776 h 111152"/>
                            <a:gd name="connsiteX3" fmla="*/ 104060 w 186234"/>
                            <a:gd name="connsiteY3" fmla="*/ 66421 h 111152"/>
                            <a:gd name="connsiteX4" fmla="*/ 168267 w 186234"/>
                            <a:gd name="connsiteY4" fmla="*/ 28783 h 111152"/>
                            <a:gd name="connsiteX5" fmla="*/ 185979 w 186234"/>
                            <a:gd name="connsiteY5" fmla="*/ 22141 h 111152"/>
                            <a:gd name="connsiteX6" fmla="*/ 177123 w 186234"/>
                            <a:gd name="connsiteY6" fmla="*/ 0 h 11115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86234" h="111152">
                              <a:moveTo>
                                <a:pt x="0" y="70850"/>
                              </a:moveTo>
                              <a:cubicBezTo>
                                <a:pt x="13653" y="89115"/>
                                <a:pt x="27306" y="107381"/>
                                <a:pt x="37638" y="110702"/>
                              </a:cubicBezTo>
                              <a:cubicBezTo>
                                <a:pt x="47970" y="114023"/>
                                <a:pt x="50923" y="98156"/>
                                <a:pt x="61993" y="90776"/>
                              </a:cubicBezTo>
                              <a:cubicBezTo>
                                <a:pt x="73063" y="83396"/>
                                <a:pt x="104060" y="66421"/>
                                <a:pt x="104060" y="66421"/>
                              </a:cubicBezTo>
                              <a:cubicBezTo>
                                <a:pt x="121772" y="56089"/>
                                <a:pt x="154614" y="36163"/>
                                <a:pt x="168267" y="28783"/>
                              </a:cubicBezTo>
                              <a:cubicBezTo>
                                <a:pt x="181920" y="21403"/>
                                <a:pt x="184503" y="26938"/>
                                <a:pt x="185979" y="22141"/>
                              </a:cubicBezTo>
                              <a:cubicBezTo>
                                <a:pt x="187455" y="17344"/>
                                <a:pt x="182289" y="8672"/>
                                <a:pt x="177123"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D7187F9" id="Laisva forma: figūra 1526585758" o:spid="_x0000_s1026" style="position:absolute;margin-left:326.9pt;margin-top:181.85pt;width:14.65pt;height:8.75pt;z-index:252114944;visibility:visible;mso-wrap-style:square;mso-wrap-distance-left:9pt;mso-wrap-distance-top:0;mso-wrap-distance-right:9pt;mso-wrap-distance-bottom:0;mso-position-horizontal:absolute;mso-position-horizontal-relative:text;mso-position-vertical:absolute;mso-position-vertical-relative:text;v-text-anchor:middle" coordsize="186234,111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" path="m,70850v13653,18265,27306,36531,37638,39852c47970,114023,50923,98156,61993,90776,73063,83396,104060,66421,104060,66421,121772,56089,154614,36163,168267,28783v13653,-7380,16236,-1845,17712,-6642c187455,17344,182289,8672,177123,e" filled="f" strokecolor="red" strokeweight=".5pt">
                <v:stroke joinstyle="miter"/>
                <v:path arrowok="t" o:connecttype="custom" o:connectlocs="0,70850;37638,110702;61993,90776;104060,66421;168267,28783;185979,22141;177123,0" o:connectangles="0,0,0,0,0,0,0"/>
              </v:shape>
            </w:pict>
          </mc:Fallback>
        </mc:AlternateContent>
      </w:r>
      <w:r w:rsidRPr="00EB6E26">
        <w:rPr>
          <w:noProof/>
          <w:lang w:val="lt-LT"/>
        </w:rPr>
        <mc:AlternateContent>
          <mc:Choice Requires="wps">
            <w:drawing>
              <wp:anchor distT="0" distB="0" distL="114300" distR="114300" simplePos="0" relativeHeight="251935744" behindDoc="0" locked="0" layoutInCell="1" allowOverlap="1" wp14:anchorId="3B8389CF" wp14:editId="404AAAB5">
                <wp:simplePos x="0" y="0"/>
                <wp:positionH relativeFrom="column">
                  <wp:posOffset>4309507</wp:posOffset>
                </wp:positionH>
                <wp:positionV relativeFrom="paragraph">
                  <wp:posOffset>2470588</wp:posOffset>
                </wp:positionV>
                <wp:extent cx="54610" cy="54610"/>
                <wp:effectExtent l="0" t="0" r="21590" b="21590"/>
                <wp:wrapNone/>
                <wp:docPr id="319026320" name="Ovalas 319026320"/>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EB0FAAC" id="Ovalas 319026320" o:spid="_x0000_s1026" style="position:absolute;margin-left:339.35pt;margin-top:194.55pt;width:4.3pt;height:4.3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2113920" behindDoc="0" locked="0" layoutInCell="1" allowOverlap="1" wp14:anchorId="0B83B9CC" wp14:editId="577B8AFE">
                <wp:simplePos x="0" y="0"/>
                <wp:positionH relativeFrom="column">
                  <wp:posOffset>4216559</wp:posOffset>
                </wp:positionH>
                <wp:positionV relativeFrom="paragraph">
                  <wp:posOffset>2532514</wp:posOffset>
                </wp:positionV>
                <wp:extent cx="54610" cy="54610"/>
                <wp:effectExtent l="0" t="0" r="21590" b="21590"/>
                <wp:wrapNone/>
                <wp:docPr id="1362887879" name="Ovalas 1362887879"/>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FFCE346" id="Ovalas 1362887879" o:spid="_x0000_s1026" style="position:absolute;margin-left:332pt;margin-top:199.4pt;width:4.3pt;height:4.3pt;z-index:25211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2112896" behindDoc="0" locked="0" layoutInCell="1" allowOverlap="1" wp14:anchorId="399021D8" wp14:editId="696F20B3">
                <wp:simplePos x="0" y="0"/>
                <wp:positionH relativeFrom="column">
                  <wp:posOffset>4593979</wp:posOffset>
                </wp:positionH>
                <wp:positionV relativeFrom="paragraph">
                  <wp:posOffset>2313365</wp:posOffset>
                </wp:positionV>
                <wp:extent cx="54610" cy="54610"/>
                <wp:effectExtent l="0" t="0" r="21590" b="21590"/>
                <wp:wrapNone/>
                <wp:docPr id="363321246" name="Ovalas 363321246"/>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6EBD695" id="Ovalas 363321246" o:spid="_x0000_s1026" style="position:absolute;margin-left:361.75pt;margin-top:182.15pt;width:4.3pt;height:4.3pt;z-index:25211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" fillcolor="#00863d" strokecolor="#00863d" strokeweight="1pt">
                <v:stroke joinstyle="miter"/>
              </v:oval>
            </w:pict>
          </mc:Fallback>
        </mc:AlternateContent>
      </w:r>
      <w:r w:rsidRPr="00EB6E26">
        <w:rPr>
          <w:noProof/>
          <w:lang w:val="lt-LT"/>
        </w:rPr>
        <w:drawing>
          <wp:anchor distT="0" distB="0" distL="114300" distR="114300" simplePos="0" relativeHeight="252111872" behindDoc="0" locked="0" layoutInCell="1" allowOverlap="1" wp14:anchorId="67466CEF" wp14:editId="13CDFAF9">
            <wp:simplePos x="0" y="0"/>
            <wp:positionH relativeFrom="column">
              <wp:posOffset>4500571</wp:posOffset>
            </wp:positionH>
            <wp:positionV relativeFrom="paragraph">
              <wp:posOffset>2372995</wp:posOffset>
            </wp:positionV>
            <wp:extent cx="56600" cy="56600"/>
            <wp:effectExtent l="0" t="0" r="635" b="635"/>
            <wp:wrapNone/>
            <wp:docPr id="365058215" name="Paveikslėlis 365058215" descr="Paveikslėlis, kuriame yra tekstas, ekrano kopija, žemėlapis  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058215" name="Paveikslėlis 1" descr="Paveikslėlis, kuriame yra tekstas, ekrano kopija, žemėlapis  Automatiškai sugeneruotas aprašymas"/>
                    <pic:cNvPicPr/>
                  </pic:nvPicPr>
                  <pic:blipFill rotWithShape="1">
                    <a:blip r:embed="rId12" cstate="print">
                      <a:extLst>
                        <a:ext uri="{28A0092B-C50C-407E-A947-70E740481C1C}">
                          <a14:useLocalDpi xmlns:a14="http://schemas.microsoft.com/office/drawing/2010/main" val="0"/>
                        </a:ext>
                      </a:extLst>
                    </a:blip>
                    <a:srcRect l="86174" t="35657" r="13027" b="61502"/>
                    <a:stretch/>
                  </pic:blipFill>
                  <pic:spPr bwMode="auto">
                    <a:xfrm>
                      <a:off x="0" y="0"/>
                      <a:ext cx="56600" cy="56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B6E26">
        <w:rPr>
          <w:noProof/>
          <w:lang w:val="lt-LT"/>
        </w:rPr>
        <mc:AlternateContent>
          <mc:Choice Requires="wps">
            <w:drawing>
              <wp:anchor distT="0" distB="0" distL="114300" distR="114300" simplePos="0" relativeHeight="252110848" behindDoc="0" locked="0" layoutInCell="1" allowOverlap="1" wp14:anchorId="6021D661" wp14:editId="0D2A42B9">
                <wp:simplePos x="0" y="0"/>
                <wp:positionH relativeFrom="column">
                  <wp:posOffset>4287025</wp:posOffset>
                </wp:positionH>
                <wp:positionV relativeFrom="paragraph">
                  <wp:posOffset>2259677</wp:posOffset>
                </wp:positionV>
                <wp:extent cx="54610" cy="54610"/>
                <wp:effectExtent l="0" t="0" r="21590" b="21590"/>
                <wp:wrapNone/>
                <wp:docPr id="570195654" name="Ovalas 570195654"/>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BF031C7" id="Ovalas 570195654" o:spid="_x0000_s1026" style="position:absolute;margin-left:337.55pt;margin-top:177.95pt;width:4.3pt;height:4.3pt;z-index:25211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2109824" behindDoc="0" locked="0" layoutInCell="1" allowOverlap="1" wp14:anchorId="294E73DF" wp14:editId="41C0027C">
                <wp:simplePos x="0" y="0"/>
                <wp:positionH relativeFrom="column">
                  <wp:posOffset>4388557</wp:posOffset>
                </wp:positionH>
                <wp:positionV relativeFrom="paragraph">
                  <wp:posOffset>1676913</wp:posOffset>
                </wp:positionV>
                <wp:extent cx="45085" cy="45085"/>
                <wp:effectExtent l="0" t="19050" r="31115" b="31115"/>
                <wp:wrapNone/>
                <wp:docPr id="1952464648" name="Lygiašonis trikampis 1952464648"/>
                <wp:cNvGraphicFramePr/>
                <a:graphic xmlns:a="http://schemas.openxmlformats.org/drawingml/2006/main">
                  <a:graphicData uri="http://schemas.microsoft.com/office/word/2010/wordprocessingShape">
                    <wps:wsp>
                      <wps:cNvSpPr/>
                      <wps:spPr>
                        <a:xfrm rot="5400000">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1562C25" id="Lygiašonis trikampis 1952464648" o:spid="_x0000_s1026" type="#_x0000_t5" style="position:absolute;margin-left:345.55pt;margin-top:132.05pt;width:3.55pt;height:3.55pt;rotation:90;z-index:252109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" fillcolor="red" strokecolor="red" strokeweight="1pt"/>
            </w:pict>
          </mc:Fallback>
        </mc:AlternateContent>
      </w:r>
      <w:r w:rsidRPr="00EB6E26">
        <w:rPr>
          <w:noProof/>
          <w:lang w:val="lt-LT"/>
        </w:rPr>
        <mc:AlternateContent>
          <mc:Choice Requires="wps">
            <w:drawing>
              <wp:anchor distT="0" distB="0" distL="114300" distR="114300" simplePos="0" relativeHeight="252108800" behindDoc="0" locked="0" layoutInCell="1" allowOverlap="1" wp14:anchorId="7E2C2C08" wp14:editId="7FA218B4">
                <wp:simplePos x="0" y="0"/>
                <wp:positionH relativeFrom="column">
                  <wp:posOffset>4438236</wp:posOffset>
                </wp:positionH>
                <wp:positionV relativeFrom="paragraph">
                  <wp:posOffset>1738108</wp:posOffset>
                </wp:positionV>
                <wp:extent cx="45085" cy="45085"/>
                <wp:effectExtent l="19050" t="38100" r="31115" b="31115"/>
                <wp:wrapNone/>
                <wp:docPr id="1320928039" name="Lygiašonis trikampis 1320928039"/>
                <wp:cNvGraphicFramePr/>
                <a:graphic xmlns:a="http://schemas.openxmlformats.org/drawingml/2006/main">
                  <a:graphicData uri="http://schemas.microsoft.com/office/word/2010/wordprocessingShape">
                    <wps:wsp>
                      <wps:cNvSpPr/>
                      <wps:spPr>
                        <a:xfrm rot="20669850">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520E047" id="Lygiašonis trikampis 1320928039" o:spid="_x0000_s1026" type="#_x0000_t5" style="position:absolute;margin-left:349.45pt;margin-top:136.85pt;width:3.55pt;height:3.55pt;rotation:-1015972fd;z-index:252108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" fillcolor="red" strokecolor="red" strokeweight="1pt"/>
            </w:pict>
          </mc:Fallback>
        </mc:AlternateContent>
      </w:r>
      <w:r w:rsidRPr="00EB6E26">
        <w:rPr>
          <w:noProof/>
          <w:lang w:val="lt-LT"/>
        </w:rPr>
        <mc:AlternateContent>
          <mc:Choice Requires="wps">
            <w:drawing>
              <wp:anchor distT="0" distB="0" distL="114300" distR="114300" simplePos="0" relativeHeight="251708416" behindDoc="0" locked="0" layoutInCell="1" allowOverlap="1" wp14:anchorId="089A9D84" wp14:editId="2E9988A0">
                <wp:simplePos x="0" y="0"/>
                <wp:positionH relativeFrom="column">
                  <wp:posOffset>4067811</wp:posOffset>
                </wp:positionH>
                <wp:positionV relativeFrom="paragraph">
                  <wp:posOffset>1899641</wp:posOffset>
                </wp:positionV>
                <wp:extent cx="651203" cy="158759"/>
                <wp:effectExtent l="17463" t="0" r="71437" b="0"/>
                <wp:wrapNone/>
                <wp:docPr id="159" name="Teksto laukas 159"/>
                <wp:cNvGraphicFramePr/>
                <a:graphic xmlns:a="http://schemas.openxmlformats.org/drawingml/2006/main">
                  <a:graphicData uri="http://schemas.microsoft.com/office/word/2010/wordprocessingShape">
                    <wps:wsp>
                      <wps:cNvSpPr txBox="1"/>
                      <wps:spPr>
                        <a:xfrm rot="6070404" flipV="1">
                          <a:off x="0" y="0"/>
                          <a:ext cx="651203" cy="158759"/>
                        </a:xfrm>
                        <a:prstGeom prst="rect">
                          <a:avLst/>
                        </a:prstGeom>
                        <a:noFill/>
                        <a:ln w="6350">
                          <a:noFill/>
                        </a:ln>
                        <a:effectLst/>
                      </wps:spPr>
                      <wps:txbx>
                        <w:txbxContent>
                          <w:p w14:paraId="192556F0" w14:textId="77777777" w:rsidR="00EB6E26" w:rsidRPr="00960DC8" w:rsidRDefault="00EB6E26" w:rsidP="00EB6E26">
                            <w:pPr>
                              <w:jc w:val="center"/>
                              <w:rPr>
                                <w:color w:val="FF0000"/>
                                <w:sz w:val="10"/>
                                <w:lang w:val="lt-LT"/>
                              </w:rPr>
                            </w:pPr>
                            <w:r w:rsidRPr="00960DC8">
                              <w:rPr>
                                <w:color w:val="FF0000"/>
                                <w:sz w:val="10"/>
                                <w:lang w:val="lt-LT"/>
                              </w:rPr>
                              <w:t>Geležinio Vilko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9A9D84" id="Teksto laukas 159" o:spid="_x0000_s1051" type="#_x0000_t202" style="position:absolute;margin-left:320.3pt;margin-top:149.6pt;width:51.3pt;height:12.5pt;rotation:-6630500fd;flip:y;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" filled="f" stroked="f" strokeweight=".5pt">
                <v:textbox>
                  <w:txbxContent>
                    <w:p w14:paraId="192556F0" w14:textId="77777777" w:rsidR="00EB6E26" w:rsidRPr="00960DC8" w:rsidRDefault="00EB6E26" w:rsidP="00EB6E26">
                      <w:pPr>
                        <w:jc w:val="center"/>
                        <w:rPr>
                          <w:color w:val="FF0000"/>
                          <w:sz w:val="10"/>
                          <w:lang w:val="lt-LT"/>
                        </w:rPr>
                      </w:pPr>
                      <w:r w:rsidRPr="00960DC8">
                        <w:rPr>
                          <w:color w:val="FF0000"/>
                          <w:sz w:val="10"/>
                          <w:lang w:val="lt-LT"/>
                        </w:rPr>
                        <w:t>Geležinio Vilko g.</w:t>
                      </w:r>
                    </w:p>
                  </w:txbxContent>
                </v:textbox>
              </v:shape>
            </w:pict>
          </mc:Fallback>
        </mc:AlternateContent>
      </w:r>
      <w:r w:rsidRPr="00EB6E26">
        <w:rPr>
          <w:noProof/>
          <w:lang w:val="lt-LT"/>
        </w:rPr>
        <mc:AlternateContent>
          <mc:Choice Requires="wps">
            <w:drawing>
              <wp:anchor distT="0" distB="0" distL="114300" distR="114300" simplePos="0" relativeHeight="252107776" behindDoc="0" locked="0" layoutInCell="1" allowOverlap="1" wp14:anchorId="531B3A64" wp14:editId="569BE71E">
                <wp:simplePos x="0" y="0"/>
                <wp:positionH relativeFrom="margin">
                  <wp:align>center</wp:align>
                </wp:positionH>
                <wp:positionV relativeFrom="paragraph">
                  <wp:posOffset>2443084</wp:posOffset>
                </wp:positionV>
                <wp:extent cx="54610" cy="54610"/>
                <wp:effectExtent l="0" t="0" r="21590" b="21590"/>
                <wp:wrapNone/>
                <wp:docPr id="1373280092" name="Ovalas 1373280092"/>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70C0"/>
                        </a:solidFill>
                        <a:ln w="127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75047A1" id="Ovalas 1373280092" o:spid="_x0000_s1026" style="position:absolute;margin-left:0;margin-top:192.35pt;width:4.3pt;height:4.3pt;z-index:25210777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" fillcolor="#0070c0" strokecolor="#0070c0" strokeweight="1pt">
                <v:stroke joinstyle="miter"/>
                <w10:wrap anchorx="margin"/>
              </v:oval>
            </w:pict>
          </mc:Fallback>
        </mc:AlternateContent>
      </w:r>
      <w:r w:rsidRPr="00EB6E26">
        <w:rPr>
          <w:noProof/>
          <w:lang w:val="lt-LT"/>
        </w:rPr>
        <mc:AlternateContent>
          <mc:Choice Requires="wps">
            <w:drawing>
              <wp:anchor distT="0" distB="0" distL="114300" distR="114300" simplePos="0" relativeHeight="252106752" behindDoc="0" locked="0" layoutInCell="1" allowOverlap="1" wp14:anchorId="35FE4D1B" wp14:editId="77E0CB2A">
                <wp:simplePos x="0" y="0"/>
                <wp:positionH relativeFrom="column">
                  <wp:posOffset>3958293</wp:posOffset>
                </wp:positionH>
                <wp:positionV relativeFrom="paragraph">
                  <wp:posOffset>2614522</wp:posOffset>
                </wp:positionV>
                <wp:extent cx="45085" cy="45085"/>
                <wp:effectExtent l="19050" t="19050" r="31115" b="31115"/>
                <wp:wrapNone/>
                <wp:docPr id="2060258371" name="Lygiašonis trikampis 2060258371"/>
                <wp:cNvGraphicFramePr/>
                <a:graphic xmlns:a="http://schemas.openxmlformats.org/drawingml/2006/main">
                  <a:graphicData uri="http://schemas.microsoft.com/office/word/2010/wordprocessingShape">
                    <wps:wsp>
                      <wps:cNvSpPr/>
                      <wps:spPr>
                        <a:xfrm rot="11225406">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7D030DE" id="Lygiašonis trikampis 2060258371" o:spid="_x0000_s1026" type="#_x0000_t5" style="position:absolute;margin-left:311.7pt;margin-top:205.85pt;width:3.55pt;height:3.55pt;rotation:-11331823fd;z-index:252106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" fillcolor="red" strokecolor="red" strokeweight="1pt"/>
            </w:pict>
          </mc:Fallback>
        </mc:AlternateContent>
      </w:r>
      <w:r w:rsidRPr="00EB6E26">
        <w:rPr>
          <w:noProof/>
          <w:lang w:val="lt-LT"/>
        </w:rPr>
        <mc:AlternateContent>
          <mc:Choice Requires="wps">
            <w:drawing>
              <wp:anchor distT="0" distB="0" distL="114300" distR="114300" simplePos="0" relativeHeight="252105728" behindDoc="0" locked="0" layoutInCell="1" allowOverlap="1" wp14:anchorId="05DEF99B" wp14:editId="561A5FC9">
                <wp:simplePos x="0" y="0"/>
                <wp:positionH relativeFrom="column">
                  <wp:posOffset>4149582</wp:posOffset>
                </wp:positionH>
                <wp:positionV relativeFrom="paragraph">
                  <wp:posOffset>2248394</wp:posOffset>
                </wp:positionV>
                <wp:extent cx="45085" cy="45085"/>
                <wp:effectExtent l="38100" t="19050" r="12065" b="31115"/>
                <wp:wrapNone/>
                <wp:docPr id="932367960" name="Lygiašonis trikampis 932367960"/>
                <wp:cNvGraphicFramePr/>
                <a:graphic xmlns:a="http://schemas.openxmlformats.org/drawingml/2006/main">
                  <a:graphicData uri="http://schemas.microsoft.com/office/word/2010/wordprocessingShape">
                    <wps:wsp>
                      <wps:cNvSpPr/>
                      <wps:spPr>
                        <a:xfrm rot="1226955">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F6CB0D1" id="Lygiašonis trikampis 932367960" o:spid="_x0000_s1026" type="#_x0000_t5" style="position:absolute;margin-left:326.75pt;margin-top:177.05pt;width:3.55pt;height:3.55pt;rotation:1340162fd;z-index:252105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" fillcolor="red" strokecolor="red" strokeweight="1pt"/>
            </w:pict>
          </mc:Fallback>
        </mc:AlternateContent>
      </w:r>
      <w:r w:rsidRPr="00EB6E26">
        <w:rPr>
          <w:noProof/>
          <w:lang w:val="lt-LT"/>
        </w:rPr>
        <mc:AlternateContent>
          <mc:Choice Requires="wps">
            <w:drawing>
              <wp:anchor distT="0" distB="0" distL="114300" distR="114300" simplePos="0" relativeHeight="252104704" behindDoc="0" locked="0" layoutInCell="1" allowOverlap="1" wp14:anchorId="4CD98FDD" wp14:editId="5170F610">
                <wp:simplePos x="0" y="0"/>
                <wp:positionH relativeFrom="column">
                  <wp:posOffset>3982097</wp:posOffset>
                </wp:positionH>
                <wp:positionV relativeFrom="paragraph">
                  <wp:posOffset>2253667</wp:posOffset>
                </wp:positionV>
                <wp:extent cx="190587" cy="409383"/>
                <wp:effectExtent l="0" t="0" r="19050" b="10160"/>
                <wp:wrapNone/>
                <wp:docPr id="575442848" name="Laisva forma: figūra 575442848"/>
                <wp:cNvGraphicFramePr/>
                <a:graphic xmlns:a="http://schemas.openxmlformats.org/drawingml/2006/main">
                  <a:graphicData uri="http://schemas.microsoft.com/office/word/2010/wordprocessingShape">
                    <wps:wsp>
                      <wps:cNvSpPr/>
                      <wps:spPr>
                        <a:xfrm>
                          <a:off x="0" y="0"/>
                          <a:ext cx="190587" cy="409383"/>
                        </a:xfrm>
                        <a:custGeom>
                          <a:avLst/>
                          <a:gdLst>
                            <a:gd name="connsiteX0" fmla="*/ 2674 w 190587"/>
                            <a:gd name="connsiteY0" fmla="*/ 409383 h 409383"/>
                            <a:gd name="connsiteX1" fmla="*/ 996 w 190587"/>
                            <a:gd name="connsiteY1" fmla="*/ 359049 h 409383"/>
                            <a:gd name="connsiteX2" fmla="*/ 16096 w 190587"/>
                            <a:gd name="connsiteY2" fmla="*/ 328849 h 409383"/>
                            <a:gd name="connsiteX3" fmla="*/ 46296 w 190587"/>
                            <a:gd name="connsiteY3" fmla="*/ 286904 h 409383"/>
                            <a:gd name="connsiteX4" fmla="*/ 96630 w 190587"/>
                            <a:gd name="connsiteY4" fmla="*/ 234892 h 409383"/>
                            <a:gd name="connsiteX5" fmla="*/ 150320 w 190587"/>
                            <a:gd name="connsiteY5" fmla="*/ 167780 h 409383"/>
                            <a:gd name="connsiteX6" fmla="*/ 170453 w 190587"/>
                            <a:gd name="connsiteY6" fmla="*/ 102346 h 409383"/>
                            <a:gd name="connsiteX7" fmla="*/ 190587 w 190587"/>
                            <a:gd name="connsiteY7" fmla="*/ 0 h 40938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90587" h="409383">
                              <a:moveTo>
                                <a:pt x="2674" y="409383"/>
                              </a:moveTo>
                              <a:cubicBezTo>
                                <a:pt x="716" y="390927"/>
                                <a:pt x="-1241" y="372471"/>
                                <a:pt x="996" y="359049"/>
                              </a:cubicBezTo>
                              <a:cubicBezTo>
                                <a:pt x="3233" y="345627"/>
                                <a:pt x="8546" y="340873"/>
                                <a:pt x="16096" y="328849"/>
                              </a:cubicBezTo>
                              <a:cubicBezTo>
                                <a:pt x="23646" y="316825"/>
                                <a:pt x="32874" y="302563"/>
                                <a:pt x="46296" y="286904"/>
                              </a:cubicBezTo>
                              <a:cubicBezTo>
                                <a:pt x="59718" y="271244"/>
                                <a:pt x="79293" y="254746"/>
                                <a:pt x="96630" y="234892"/>
                              </a:cubicBezTo>
                              <a:cubicBezTo>
                                <a:pt x="113967" y="215038"/>
                                <a:pt x="138016" y="189871"/>
                                <a:pt x="150320" y="167780"/>
                              </a:cubicBezTo>
                              <a:cubicBezTo>
                                <a:pt x="162624" y="145689"/>
                                <a:pt x="163742" y="130309"/>
                                <a:pt x="170453" y="102346"/>
                              </a:cubicBezTo>
                              <a:cubicBezTo>
                                <a:pt x="177164" y="74383"/>
                                <a:pt x="183875" y="37191"/>
                                <a:pt x="190587"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1C21663" id="Laisva forma: figūra 575442848" o:spid="_x0000_s1026" style="position:absolute;margin-left:313.55pt;margin-top:177.45pt;width:15pt;height:32.25pt;z-index:252104704;visibility:visible;mso-wrap-style:square;mso-wrap-distance-left:9pt;mso-wrap-distance-top:0;mso-wrap-distance-right:9pt;mso-wrap-distance-bottom:0;mso-position-horizontal:absolute;mso-position-horizontal-relative:text;mso-position-vertical:absolute;mso-position-vertical-relative:text;v-text-anchor:middle" coordsize="190587,4093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" path="m2674,409383c716,390927,-1241,372471,996,359049,3233,345627,8546,340873,16096,328849v7550,-12024,16778,-26286,30200,-41945c59718,271244,79293,254746,96630,234892v17337,-19854,41386,-45021,53690,-67112c162624,145689,163742,130309,170453,102346,177164,74383,183875,37191,190587,e" filled="f" strokecolor="red" strokeweight=".5pt">
                <v:stroke joinstyle="miter"/>
                <v:path arrowok="t" o:connecttype="custom" o:connectlocs="2674,409383;996,359049;16096,328849;46296,286904;96630,234892;150320,167780;170453,102346;190587,0" o:connectangles="0,0,0,0,0,0,0,0"/>
              </v:shape>
            </w:pict>
          </mc:Fallback>
        </mc:AlternateContent>
      </w:r>
      <w:r w:rsidRPr="00EB6E26">
        <w:rPr>
          <w:noProof/>
          <w:lang w:val="lt-LT"/>
        </w:rPr>
        <mc:AlternateContent>
          <mc:Choice Requires="wps">
            <w:drawing>
              <wp:anchor distT="0" distB="0" distL="114300" distR="114300" simplePos="0" relativeHeight="251765760" behindDoc="0" locked="0" layoutInCell="1" allowOverlap="1" wp14:anchorId="759CA96A" wp14:editId="161C2D0A">
                <wp:simplePos x="0" y="0"/>
                <wp:positionH relativeFrom="column">
                  <wp:posOffset>3643368</wp:posOffset>
                </wp:positionH>
                <wp:positionV relativeFrom="paragraph">
                  <wp:posOffset>2524578</wp:posOffset>
                </wp:positionV>
                <wp:extent cx="45719" cy="62466"/>
                <wp:effectExtent l="38100" t="19050" r="50165" b="52070"/>
                <wp:wrapNone/>
                <wp:docPr id="259" name="Tiesioji rodyklės jungtis 259"/>
                <wp:cNvGraphicFramePr/>
                <a:graphic xmlns:a="http://schemas.openxmlformats.org/drawingml/2006/main">
                  <a:graphicData uri="http://schemas.microsoft.com/office/word/2010/wordprocessingShape">
                    <wps:wsp>
                      <wps:cNvCnPr/>
                      <wps:spPr>
                        <a:xfrm flipH="1">
                          <a:off x="0" y="0"/>
                          <a:ext cx="45719" cy="62466"/>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anchor>
            </w:drawing>
          </mc:Choice>
          <mc:Fallback>
            <w:pict>
              <v:shape w14:anchorId="7BA26090" id="Tiesioji rodyklės jungtis 259" o:spid="_x0000_s1026" type="#_x0000_t32" style="position:absolute;margin-left:286.9pt;margin-top:198.8pt;width:3.6pt;height:4.9pt;flip:x;z-index:2517657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2103680" behindDoc="0" locked="0" layoutInCell="1" allowOverlap="1" wp14:anchorId="51F890E7" wp14:editId="47DBD791">
                <wp:simplePos x="0" y="0"/>
                <wp:positionH relativeFrom="column">
                  <wp:posOffset>3743057</wp:posOffset>
                </wp:positionH>
                <wp:positionV relativeFrom="paragraph">
                  <wp:posOffset>2583691</wp:posOffset>
                </wp:positionV>
                <wp:extent cx="45085" cy="45085"/>
                <wp:effectExtent l="38100" t="38100" r="31115" b="12065"/>
                <wp:wrapNone/>
                <wp:docPr id="1925512237" name="Lygiašonis trikampis 1925512237"/>
                <wp:cNvGraphicFramePr/>
                <a:graphic xmlns:a="http://schemas.openxmlformats.org/drawingml/2006/main">
                  <a:graphicData uri="http://schemas.microsoft.com/office/word/2010/wordprocessingShape">
                    <wps:wsp>
                      <wps:cNvSpPr/>
                      <wps:spPr>
                        <a:xfrm rot="7302324">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3901CD8" id="Lygiašonis trikampis 1925512237" o:spid="_x0000_s1026" type="#_x0000_t5" style="position:absolute;margin-left:294.75pt;margin-top:203.45pt;width:3.55pt;height:3.55pt;rotation:7976085fd;z-index:252103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" fillcolor="red" strokecolor="red" strokeweight="1pt"/>
            </w:pict>
          </mc:Fallback>
        </mc:AlternateContent>
      </w:r>
      <w:r w:rsidRPr="00EB6E26">
        <w:rPr>
          <w:noProof/>
          <w:lang w:val="lt-LT"/>
        </w:rPr>
        <mc:AlternateContent>
          <mc:Choice Requires="wps">
            <w:drawing>
              <wp:anchor distT="0" distB="0" distL="114300" distR="114300" simplePos="0" relativeHeight="252102656" behindDoc="0" locked="0" layoutInCell="1" allowOverlap="1" wp14:anchorId="57E9B3DC" wp14:editId="3BA5E520">
                <wp:simplePos x="0" y="0"/>
                <wp:positionH relativeFrom="column">
                  <wp:posOffset>3684445</wp:posOffset>
                </wp:positionH>
                <wp:positionV relativeFrom="paragraph">
                  <wp:posOffset>2493593</wp:posOffset>
                </wp:positionV>
                <wp:extent cx="82212" cy="114090"/>
                <wp:effectExtent l="0" t="0" r="13335" b="19685"/>
                <wp:wrapNone/>
                <wp:docPr id="1744646124" name="Laisva forma: figūra 1744646124"/>
                <wp:cNvGraphicFramePr/>
                <a:graphic xmlns:a="http://schemas.openxmlformats.org/drawingml/2006/main">
                  <a:graphicData uri="http://schemas.microsoft.com/office/word/2010/wordprocessingShape">
                    <wps:wsp>
                      <wps:cNvSpPr/>
                      <wps:spPr>
                        <a:xfrm>
                          <a:off x="0" y="0"/>
                          <a:ext cx="82212" cy="114090"/>
                        </a:xfrm>
                        <a:custGeom>
                          <a:avLst/>
                          <a:gdLst>
                            <a:gd name="connsiteX0" fmla="*/ 0 w 82212"/>
                            <a:gd name="connsiteY0" fmla="*/ 0 h 114090"/>
                            <a:gd name="connsiteX1" fmla="*/ 25167 w 82212"/>
                            <a:gd name="connsiteY1" fmla="*/ 82212 h 114090"/>
                            <a:gd name="connsiteX2" fmla="*/ 82212 w 82212"/>
                            <a:gd name="connsiteY2" fmla="*/ 114090 h 114090"/>
                          </a:gdLst>
                          <a:ahLst/>
                          <a:cxnLst>
                            <a:cxn ang="0">
                              <a:pos x="connsiteX0" y="connsiteY0"/>
                            </a:cxn>
                            <a:cxn ang="0">
                              <a:pos x="connsiteX1" y="connsiteY1"/>
                            </a:cxn>
                            <a:cxn ang="0">
                              <a:pos x="connsiteX2" y="connsiteY2"/>
                            </a:cxn>
                          </a:cxnLst>
                          <a:rect l="l" t="t" r="r" b="b"/>
                          <a:pathLst>
                            <a:path w="82212" h="114090">
                              <a:moveTo>
                                <a:pt x="0" y="0"/>
                              </a:moveTo>
                              <a:cubicBezTo>
                                <a:pt x="5732" y="31598"/>
                                <a:pt x="11465" y="63197"/>
                                <a:pt x="25167" y="82212"/>
                              </a:cubicBezTo>
                              <a:cubicBezTo>
                                <a:pt x="38869" y="101227"/>
                                <a:pt x="60540" y="107658"/>
                                <a:pt x="82212" y="11409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4FF7453" id="Laisva forma: figūra 1744646124" o:spid="_x0000_s1026" style="position:absolute;margin-left:290.1pt;margin-top:196.35pt;width:6.45pt;height:9pt;z-index:252102656;visibility:visible;mso-wrap-style:square;mso-wrap-distance-left:9pt;mso-wrap-distance-top:0;mso-wrap-distance-right:9pt;mso-wrap-distance-bottom:0;mso-position-horizontal:absolute;mso-position-horizontal-relative:text;mso-position-vertical:absolute;mso-position-vertical-relative:text;v-text-anchor:middle" coordsize="82212,1140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" path="m,c5732,31598,11465,63197,25167,82212v13702,19015,35373,25446,57045,31878e" filled="f" strokecolor="red" strokeweight=".5pt">
                <v:stroke joinstyle="miter"/>
                <v:path arrowok="t" o:connecttype="custom" o:connectlocs="0,0;25167,82212;82212,114090" o:connectangles="0,0,0"/>
              </v:shape>
            </w:pict>
          </mc:Fallback>
        </mc:AlternateContent>
      </w:r>
      <w:r w:rsidRPr="00EB6E26">
        <w:rPr>
          <w:noProof/>
          <w:lang w:val="lt-LT"/>
        </w:rPr>
        <mc:AlternateContent>
          <mc:Choice Requires="wps">
            <w:drawing>
              <wp:anchor distT="0" distB="0" distL="114300" distR="114300" simplePos="0" relativeHeight="252101632" behindDoc="0" locked="0" layoutInCell="1" allowOverlap="1" wp14:anchorId="6653CD2C" wp14:editId="37F2F4F1">
                <wp:simplePos x="0" y="0"/>
                <wp:positionH relativeFrom="column">
                  <wp:posOffset>4022734</wp:posOffset>
                </wp:positionH>
                <wp:positionV relativeFrom="paragraph">
                  <wp:posOffset>2692284</wp:posOffset>
                </wp:positionV>
                <wp:extent cx="45085" cy="45085"/>
                <wp:effectExtent l="19050" t="19050" r="31115" b="31115"/>
                <wp:wrapNone/>
                <wp:docPr id="916001653" name="Lygiašonis trikampis 916001653"/>
                <wp:cNvGraphicFramePr/>
                <a:graphic xmlns:a="http://schemas.openxmlformats.org/drawingml/2006/main">
                  <a:graphicData uri="http://schemas.microsoft.com/office/word/2010/wordprocessingShape">
                    <wps:wsp>
                      <wps:cNvSpPr/>
                      <wps:spPr>
                        <a:xfrm rot="17448741">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689274E" id="Lygiašonis trikampis 916001653" o:spid="_x0000_s1026" type="#_x0000_t5" style="position:absolute;margin-left:316.75pt;margin-top:212pt;width:3.55pt;height:3.55pt;rotation:-4534282fd;z-index:252101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" fillcolor="red" strokecolor="red" strokeweight="1pt"/>
            </w:pict>
          </mc:Fallback>
        </mc:AlternateContent>
      </w:r>
      <w:r w:rsidRPr="00EB6E26">
        <w:rPr>
          <w:noProof/>
          <w:lang w:val="lt-LT"/>
        </w:rPr>
        <mc:AlternateContent>
          <mc:Choice Requires="wps">
            <w:drawing>
              <wp:anchor distT="0" distB="0" distL="114300" distR="114300" simplePos="0" relativeHeight="252100608" behindDoc="0" locked="0" layoutInCell="1" allowOverlap="1" wp14:anchorId="7EAB80DD" wp14:editId="147B8AC9">
                <wp:simplePos x="0" y="0"/>
                <wp:positionH relativeFrom="column">
                  <wp:posOffset>3966139</wp:posOffset>
                </wp:positionH>
                <wp:positionV relativeFrom="paragraph">
                  <wp:posOffset>2666843</wp:posOffset>
                </wp:positionV>
                <wp:extent cx="45719" cy="45719"/>
                <wp:effectExtent l="0" t="0" r="12065" b="12065"/>
                <wp:wrapNone/>
                <wp:docPr id="716168872" name="Ovalas 716168872"/>
                <wp:cNvGraphicFramePr/>
                <a:graphic xmlns:a="http://schemas.openxmlformats.org/drawingml/2006/main">
                  <a:graphicData uri="http://schemas.microsoft.com/office/word/2010/wordprocessingShape">
                    <wps:wsp>
                      <wps:cNvSpPr/>
                      <wps:spPr>
                        <a:xfrm>
                          <a:off x="0" y="0"/>
                          <a:ext cx="45719" cy="45719"/>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1812724" id="Ovalas 716168872" o:spid="_x0000_s1026" style="position:absolute;margin-left:312.3pt;margin-top:210pt;width:3.6pt;height:3.6pt;z-index:252100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" filled="f" strokecolor="red" strokeweight="1pt">
                <v:stroke joinstyle="miter"/>
              </v:oval>
            </w:pict>
          </mc:Fallback>
        </mc:AlternateContent>
      </w:r>
      <w:r w:rsidRPr="00EB6E26">
        <w:rPr>
          <w:noProof/>
          <w:lang w:val="lt-LT"/>
        </w:rPr>
        <mc:AlternateContent>
          <mc:Choice Requires="wps">
            <w:drawing>
              <wp:anchor distT="0" distB="0" distL="114300" distR="114300" simplePos="0" relativeHeight="252099584" behindDoc="0" locked="0" layoutInCell="1" allowOverlap="1" wp14:anchorId="6287F518" wp14:editId="14D27CC7">
                <wp:simplePos x="0" y="0"/>
                <wp:positionH relativeFrom="column">
                  <wp:posOffset>4020004</wp:posOffset>
                </wp:positionH>
                <wp:positionV relativeFrom="paragraph">
                  <wp:posOffset>2693251</wp:posOffset>
                </wp:positionV>
                <wp:extent cx="587230" cy="389249"/>
                <wp:effectExtent l="0" t="0" r="22860" b="11430"/>
                <wp:wrapNone/>
                <wp:docPr id="671091792" name="Laisva forma: figūra 671091792"/>
                <wp:cNvGraphicFramePr/>
                <a:graphic xmlns:a="http://schemas.openxmlformats.org/drawingml/2006/main">
                  <a:graphicData uri="http://schemas.microsoft.com/office/word/2010/wordprocessingShape">
                    <wps:wsp>
                      <wps:cNvSpPr/>
                      <wps:spPr>
                        <a:xfrm>
                          <a:off x="0" y="0"/>
                          <a:ext cx="587230" cy="389249"/>
                        </a:xfrm>
                        <a:custGeom>
                          <a:avLst/>
                          <a:gdLst>
                            <a:gd name="connsiteX0" fmla="*/ 587230 w 587230"/>
                            <a:gd name="connsiteY0" fmla="*/ 389249 h 389249"/>
                            <a:gd name="connsiteX1" fmla="*/ 513407 w 587230"/>
                            <a:gd name="connsiteY1" fmla="*/ 359048 h 389249"/>
                            <a:gd name="connsiteX2" fmla="*/ 476495 w 587230"/>
                            <a:gd name="connsiteY2" fmla="*/ 318781 h 389249"/>
                            <a:gd name="connsiteX3" fmla="*/ 444617 w 587230"/>
                            <a:gd name="connsiteY3" fmla="*/ 281870 h 389249"/>
                            <a:gd name="connsiteX4" fmla="*/ 385894 w 587230"/>
                            <a:gd name="connsiteY4" fmla="*/ 249991 h 389249"/>
                            <a:gd name="connsiteX5" fmla="*/ 330527 w 587230"/>
                            <a:gd name="connsiteY5" fmla="*/ 218113 h 389249"/>
                            <a:gd name="connsiteX6" fmla="*/ 307037 w 587230"/>
                            <a:gd name="connsiteY6" fmla="*/ 176168 h 389249"/>
                            <a:gd name="connsiteX7" fmla="*/ 263415 w 587230"/>
                            <a:gd name="connsiteY7" fmla="*/ 112412 h 389249"/>
                            <a:gd name="connsiteX8" fmla="*/ 214759 w 587230"/>
                            <a:gd name="connsiteY8" fmla="*/ 78856 h 389249"/>
                            <a:gd name="connsiteX9" fmla="*/ 154358 w 587230"/>
                            <a:gd name="connsiteY9" fmla="*/ 63756 h 389249"/>
                            <a:gd name="connsiteX10" fmla="*/ 53690 w 587230"/>
                            <a:gd name="connsiteY10" fmla="*/ 28522 h 389249"/>
                            <a:gd name="connsiteX11" fmla="*/ 0 w 587230"/>
                            <a:gd name="connsiteY11" fmla="*/ 0 h 38924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587230" h="389249">
                              <a:moveTo>
                                <a:pt x="587230" y="389249"/>
                              </a:moveTo>
                              <a:cubicBezTo>
                                <a:pt x="559546" y="380021"/>
                                <a:pt x="531863" y="370793"/>
                                <a:pt x="513407" y="359048"/>
                              </a:cubicBezTo>
                              <a:cubicBezTo>
                                <a:pt x="494951" y="347303"/>
                                <a:pt x="487960" y="331644"/>
                                <a:pt x="476495" y="318781"/>
                              </a:cubicBezTo>
                              <a:cubicBezTo>
                                <a:pt x="465030" y="305918"/>
                                <a:pt x="459717" y="293335"/>
                                <a:pt x="444617" y="281870"/>
                              </a:cubicBezTo>
                              <a:cubicBezTo>
                                <a:pt x="429517" y="270405"/>
                                <a:pt x="404909" y="260617"/>
                                <a:pt x="385894" y="249991"/>
                              </a:cubicBezTo>
                              <a:cubicBezTo>
                                <a:pt x="366879" y="239365"/>
                                <a:pt x="343670" y="230417"/>
                                <a:pt x="330527" y="218113"/>
                              </a:cubicBezTo>
                              <a:cubicBezTo>
                                <a:pt x="317384" y="205809"/>
                                <a:pt x="318222" y="193785"/>
                                <a:pt x="307037" y="176168"/>
                              </a:cubicBezTo>
                              <a:cubicBezTo>
                                <a:pt x="295852" y="158551"/>
                                <a:pt x="278795" y="128631"/>
                                <a:pt x="263415" y="112412"/>
                              </a:cubicBezTo>
                              <a:cubicBezTo>
                                <a:pt x="248035" y="96193"/>
                                <a:pt x="232935" y="86965"/>
                                <a:pt x="214759" y="78856"/>
                              </a:cubicBezTo>
                              <a:cubicBezTo>
                                <a:pt x="196583" y="70747"/>
                                <a:pt x="181203" y="72145"/>
                                <a:pt x="154358" y="63756"/>
                              </a:cubicBezTo>
                              <a:cubicBezTo>
                                <a:pt x="127513" y="55367"/>
                                <a:pt x="79416" y="39148"/>
                                <a:pt x="53690" y="28522"/>
                              </a:cubicBezTo>
                              <a:cubicBezTo>
                                <a:pt x="27964" y="17896"/>
                                <a:pt x="13982" y="8948"/>
                                <a:pt x="0"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E2DE4DF" id="Laisva forma: figūra 671091792" o:spid="_x0000_s1026" style="position:absolute;margin-left:316.55pt;margin-top:212.05pt;width:46.25pt;height:30.65pt;z-index:252099584;visibility:visible;mso-wrap-style:square;mso-wrap-distance-left:9pt;mso-wrap-distance-top:0;mso-wrap-distance-right:9pt;mso-wrap-distance-bottom:0;mso-position-horizontal:absolute;mso-position-horizontal-relative:text;mso-position-vertical:absolute;mso-position-vertical-relative:text;v-text-anchor:middle" coordsize="587230,3892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" path="m587230,389249v-27684,-9228,-55367,-18456,-73823,-30201c494951,347303,487960,331644,476495,318781,465030,305918,459717,293335,444617,281870,429517,270405,404909,260617,385894,249991,366879,239365,343670,230417,330527,218113,317384,205809,318222,193785,307037,176168,295852,158551,278795,128631,263415,112412,248035,96193,232935,86965,214759,78856,196583,70747,181203,72145,154358,63756,127513,55367,79416,39148,53690,28522,27964,17896,13982,8948,,e" filled="f" strokecolor="red" strokeweight=".5pt">
                <v:stroke joinstyle="miter"/>
                <v:path arrowok="t" o:connecttype="custom" o:connectlocs="587230,389249;513407,359048;476495,318781;444617,281870;385894,249991;330527,218113;307037,176168;263415,112412;214759,78856;154358,63756;53690,28522;0,0" o:connectangles="0,0,0,0,0,0,0,0,0,0,0,0"/>
              </v:shape>
            </w:pict>
          </mc:Fallback>
        </mc:AlternateContent>
      </w:r>
      <w:r w:rsidRPr="00EB6E26">
        <w:rPr>
          <w:noProof/>
          <w:lang w:val="lt-LT"/>
        </w:rPr>
        <mc:AlternateContent>
          <mc:Choice Requires="wps">
            <w:drawing>
              <wp:anchor distT="0" distB="0" distL="114300" distR="114300" simplePos="0" relativeHeight="252098560" behindDoc="0" locked="0" layoutInCell="1" allowOverlap="1" wp14:anchorId="6A0996B6" wp14:editId="0CE7BBB5">
                <wp:simplePos x="0" y="0"/>
                <wp:positionH relativeFrom="column">
                  <wp:posOffset>4729853</wp:posOffset>
                </wp:positionH>
                <wp:positionV relativeFrom="paragraph">
                  <wp:posOffset>2458598</wp:posOffset>
                </wp:positionV>
                <wp:extent cx="444894" cy="149918"/>
                <wp:effectExtent l="33020" t="0" r="83820" b="0"/>
                <wp:wrapNone/>
                <wp:docPr id="1486907039" name="Teksto laukas 1486907039"/>
                <wp:cNvGraphicFramePr/>
                <a:graphic xmlns:a="http://schemas.openxmlformats.org/drawingml/2006/main">
                  <a:graphicData uri="http://schemas.microsoft.com/office/word/2010/wordprocessingShape">
                    <wps:wsp>
                      <wps:cNvSpPr txBox="1"/>
                      <wps:spPr>
                        <a:xfrm rot="14083807" flipV="1">
                          <a:off x="0" y="0"/>
                          <a:ext cx="444894" cy="149918"/>
                        </a:xfrm>
                        <a:prstGeom prst="rect">
                          <a:avLst/>
                        </a:prstGeom>
                        <a:noFill/>
                        <a:ln w="6350">
                          <a:noFill/>
                        </a:ln>
                        <a:effectLst/>
                      </wps:spPr>
                      <wps:txbx>
                        <w:txbxContent>
                          <w:p w14:paraId="4884FE51" w14:textId="77777777" w:rsidR="00EB6E26" w:rsidRPr="002163E3" w:rsidRDefault="00EB6E26" w:rsidP="00EB6E26">
                            <w:pPr>
                              <w:pStyle w:val="Betarp"/>
                              <w:jc w:val="center"/>
                              <w:rPr>
                                <w:color w:val="FF0000"/>
                                <w:sz w:val="8"/>
                                <w:szCs w:val="16"/>
                                <w:lang w:val="lt-LT"/>
                              </w:rPr>
                            </w:pPr>
                            <w:r>
                              <w:rPr>
                                <w:color w:val="FF0000"/>
                                <w:sz w:val="6"/>
                                <w:szCs w:val="16"/>
                                <w:lang w:val="lt-LT"/>
                              </w:rPr>
                              <w:t>Aušros Vartų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0996B6" id="Teksto laukas 1486907039" o:spid="_x0000_s1052" type="#_x0000_t202" style="position:absolute;margin-left:372.45pt;margin-top:193.6pt;width:35.05pt;height:11.8pt;rotation:8209687fd;flip:y;z-index:25209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" filled="f" stroked="f" strokeweight=".5pt">
                <v:textbox>
                  <w:txbxContent>
                    <w:p w14:paraId="4884FE51" w14:textId="77777777" w:rsidR="00EB6E26" w:rsidRPr="002163E3" w:rsidRDefault="00EB6E26" w:rsidP="00EB6E26">
                      <w:pPr>
                        <w:pStyle w:val="Betarp"/>
                        <w:jc w:val="center"/>
                        <w:rPr>
                          <w:color w:val="FF0000"/>
                          <w:sz w:val="8"/>
                          <w:szCs w:val="16"/>
                          <w:lang w:val="lt-LT"/>
                        </w:rPr>
                      </w:pPr>
                      <w:r>
                        <w:rPr>
                          <w:color w:val="FF0000"/>
                          <w:sz w:val="6"/>
                          <w:szCs w:val="16"/>
                          <w:lang w:val="lt-LT"/>
                        </w:rPr>
                        <w:t>Aušros Vartų g.</w:t>
                      </w:r>
                    </w:p>
                  </w:txbxContent>
                </v:textbox>
              </v:shape>
            </w:pict>
          </mc:Fallback>
        </mc:AlternateContent>
      </w:r>
      <w:r w:rsidRPr="00EB6E26">
        <w:rPr>
          <w:noProof/>
          <w:lang w:val="lt-LT"/>
        </w:rPr>
        <mc:AlternateContent>
          <mc:Choice Requires="wps">
            <w:drawing>
              <wp:anchor distT="0" distB="0" distL="114300" distR="114300" simplePos="0" relativeHeight="251709440" behindDoc="0" locked="0" layoutInCell="1" allowOverlap="1" wp14:anchorId="3118BE56" wp14:editId="1D4AA9D5">
                <wp:simplePos x="0" y="0"/>
                <wp:positionH relativeFrom="column">
                  <wp:posOffset>4833754</wp:posOffset>
                </wp:positionH>
                <wp:positionV relativeFrom="paragraph">
                  <wp:posOffset>2376589</wp:posOffset>
                </wp:positionV>
                <wp:extent cx="444894" cy="149918"/>
                <wp:effectExtent l="0" t="38100" r="0" b="40640"/>
                <wp:wrapNone/>
                <wp:docPr id="190" name="Teksto laukas 190"/>
                <wp:cNvGraphicFramePr/>
                <a:graphic xmlns:a="http://schemas.openxmlformats.org/drawingml/2006/main">
                  <a:graphicData uri="http://schemas.microsoft.com/office/word/2010/wordprocessingShape">
                    <wps:wsp>
                      <wps:cNvSpPr txBox="1"/>
                      <wps:spPr>
                        <a:xfrm rot="9766950" flipV="1">
                          <a:off x="0" y="0"/>
                          <a:ext cx="444894" cy="149918"/>
                        </a:xfrm>
                        <a:prstGeom prst="rect">
                          <a:avLst/>
                        </a:prstGeom>
                        <a:noFill/>
                        <a:ln w="6350">
                          <a:noFill/>
                        </a:ln>
                        <a:effectLst/>
                      </wps:spPr>
                      <wps:txbx>
                        <w:txbxContent>
                          <w:p w14:paraId="311D4E0E" w14:textId="77777777" w:rsidR="00EB6E26" w:rsidRPr="002163E3" w:rsidRDefault="00EB6E26" w:rsidP="00EB6E26">
                            <w:pPr>
                              <w:pStyle w:val="Betarp"/>
                              <w:jc w:val="center"/>
                              <w:rPr>
                                <w:color w:val="FF0000"/>
                                <w:sz w:val="8"/>
                                <w:szCs w:val="16"/>
                                <w:lang w:val="lt-LT"/>
                              </w:rPr>
                            </w:pPr>
                            <w:r>
                              <w:rPr>
                                <w:color w:val="FF0000"/>
                                <w:sz w:val="6"/>
                                <w:szCs w:val="16"/>
                                <w:lang w:val="lt-LT"/>
                              </w:rPr>
                              <w:t>M. Daukšos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18BE56" id="Teksto laukas 190" o:spid="_x0000_s1053" type="#_x0000_t202" style="position:absolute;margin-left:380.6pt;margin-top:187.15pt;width:35.05pt;height:11.8pt;rotation:-10668114fd;flip:y;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" filled="f" stroked="f" strokeweight=".5pt">
                <v:textbox>
                  <w:txbxContent>
                    <w:p w14:paraId="311D4E0E" w14:textId="77777777" w:rsidR="00EB6E26" w:rsidRPr="002163E3" w:rsidRDefault="00EB6E26" w:rsidP="00EB6E26">
                      <w:pPr>
                        <w:pStyle w:val="Betarp"/>
                        <w:jc w:val="center"/>
                        <w:rPr>
                          <w:color w:val="FF0000"/>
                          <w:sz w:val="8"/>
                          <w:szCs w:val="16"/>
                          <w:lang w:val="lt-LT"/>
                        </w:rPr>
                      </w:pPr>
                      <w:r>
                        <w:rPr>
                          <w:color w:val="FF0000"/>
                          <w:sz w:val="6"/>
                          <w:szCs w:val="16"/>
                          <w:lang w:val="lt-LT"/>
                        </w:rPr>
                        <w:t>M. Daukšos g.</w:t>
                      </w:r>
                    </w:p>
                  </w:txbxContent>
                </v:textbox>
              </v:shape>
            </w:pict>
          </mc:Fallback>
        </mc:AlternateContent>
      </w:r>
      <w:r w:rsidRPr="00EB6E26">
        <w:rPr>
          <w:noProof/>
          <w:lang w:val="lt-LT"/>
        </w:rPr>
        <mc:AlternateContent>
          <mc:Choice Requires="wps">
            <w:drawing>
              <wp:anchor distT="0" distB="0" distL="114300" distR="114300" simplePos="0" relativeHeight="251719680" behindDoc="0" locked="0" layoutInCell="1" allowOverlap="1" wp14:anchorId="546219E2" wp14:editId="5287D435">
                <wp:simplePos x="0" y="0"/>
                <wp:positionH relativeFrom="column">
                  <wp:posOffset>4737475</wp:posOffset>
                </wp:positionH>
                <wp:positionV relativeFrom="paragraph">
                  <wp:posOffset>2771878</wp:posOffset>
                </wp:positionV>
                <wp:extent cx="736482" cy="184685"/>
                <wp:effectExtent l="66358" t="0" r="73342" b="0"/>
                <wp:wrapNone/>
                <wp:docPr id="215" name="Teksto laukas 215"/>
                <wp:cNvGraphicFramePr/>
                <a:graphic xmlns:a="http://schemas.openxmlformats.org/drawingml/2006/main">
                  <a:graphicData uri="http://schemas.microsoft.com/office/word/2010/wordprocessingShape">
                    <wps:wsp>
                      <wps:cNvSpPr txBox="1"/>
                      <wps:spPr>
                        <a:xfrm rot="14731749" flipV="1">
                          <a:off x="0" y="0"/>
                          <a:ext cx="736482" cy="184685"/>
                        </a:xfrm>
                        <a:prstGeom prst="rect">
                          <a:avLst/>
                        </a:prstGeom>
                        <a:noFill/>
                        <a:ln w="6350">
                          <a:noFill/>
                        </a:ln>
                        <a:effectLst/>
                      </wps:spPr>
                      <wps:txbx>
                        <w:txbxContent>
                          <w:p w14:paraId="4C4846C0" w14:textId="77777777" w:rsidR="00EB6E26" w:rsidRPr="00715289" w:rsidRDefault="00EB6E26" w:rsidP="00EB6E26">
                            <w:pPr>
                              <w:jc w:val="center"/>
                              <w:rPr>
                                <w:b/>
                                <w:color w:val="FF0000"/>
                                <w:sz w:val="10"/>
                                <w:lang w:val="lt-LT"/>
                              </w:rPr>
                            </w:pPr>
                            <w:r>
                              <w:rPr>
                                <w:b/>
                                <w:color w:val="FF0000"/>
                                <w:sz w:val="10"/>
                                <w:lang w:val="lt-LT"/>
                              </w:rPr>
                              <w:t>Liepkalnio</w:t>
                            </w:r>
                            <w:r w:rsidRPr="00715289">
                              <w:rPr>
                                <w:b/>
                                <w:color w:val="FF0000"/>
                                <w:sz w:val="10"/>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6219E2" id="Teksto laukas 215" o:spid="_x0000_s1054" type="#_x0000_t202" style="position:absolute;margin-left:373.05pt;margin-top:218.25pt;width:58pt;height:14.55pt;rotation:7501962fd;flip:y;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" filled="f" stroked="f" strokeweight=".5pt">
                <v:textbox>
                  <w:txbxContent>
                    <w:p w14:paraId="4C4846C0" w14:textId="77777777" w:rsidR="00EB6E26" w:rsidRPr="00715289" w:rsidRDefault="00EB6E26" w:rsidP="00EB6E26">
                      <w:pPr>
                        <w:jc w:val="center"/>
                        <w:rPr>
                          <w:b/>
                          <w:color w:val="FF0000"/>
                          <w:sz w:val="10"/>
                          <w:lang w:val="lt-LT"/>
                        </w:rPr>
                      </w:pPr>
                      <w:r>
                        <w:rPr>
                          <w:b/>
                          <w:color w:val="FF0000"/>
                          <w:sz w:val="10"/>
                          <w:lang w:val="lt-LT"/>
                        </w:rPr>
                        <w:t>Liepkalnio</w:t>
                      </w:r>
                      <w:r w:rsidRPr="00715289">
                        <w:rPr>
                          <w:b/>
                          <w:color w:val="FF0000"/>
                          <w:sz w:val="10"/>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2097536" behindDoc="0" locked="0" layoutInCell="1" allowOverlap="1" wp14:anchorId="3FE4DEAE" wp14:editId="4A3F827E">
                <wp:simplePos x="0" y="0"/>
                <wp:positionH relativeFrom="column">
                  <wp:posOffset>5053995</wp:posOffset>
                </wp:positionH>
                <wp:positionV relativeFrom="paragraph">
                  <wp:posOffset>2638728</wp:posOffset>
                </wp:positionV>
                <wp:extent cx="45085" cy="45085"/>
                <wp:effectExtent l="38100" t="38100" r="12065" b="31115"/>
                <wp:wrapNone/>
                <wp:docPr id="1170648575" name="Lygiašonis trikampis 1170648575"/>
                <wp:cNvGraphicFramePr/>
                <a:graphic xmlns:a="http://schemas.openxmlformats.org/drawingml/2006/main">
                  <a:graphicData uri="http://schemas.microsoft.com/office/word/2010/wordprocessingShape">
                    <wps:wsp>
                      <wps:cNvSpPr/>
                      <wps:spPr>
                        <a:xfrm rot="8718272">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0B17E3E" id="Lygiašonis trikampis 1170648575" o:spid="_x0000_s1026" type="#_x0000_t5" style="position:absolute;margin-left:397.95pt;margin-top:207.75pt;width:3.55pt;height:3.55pt;rotation:9522678fd;z-index:252097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" fillcolor="red" strokecolor="red" strokeweight="1pt"/>
            </w:pict>
          </mc:Fallback>
        </mc:AlternateContent>
      </w:r>
      <w:r w:rsidRPr="00EB6E26">
        <w:rPr>
          <w:noProof/>
          <w:lang w:val="lt-LT"/>
        </w:rPr>
        <mc:AlternateContent>
          <mc:Choice Requires="wps">
            <w:drawing>
              <wp:anchor distT="0" distB="0" distL="114300" distR="114300" simplePos="0" relativeHeight="252096512" behindDoc="0" locked="0" layoutInCell="1" allowOverlap="1" wp14:anchorId="017DE7FB" wp14:editId="5639313E">
                <wp:simplePos x="0" y="0"/>
                <wp:positionH relativeFrom="column">
                  <wp:posOffset>4964463</wp:posOffset>
                </wp:positionH>
                <wp:positionV relativeFrom="paragraph">
                  <wp:posOffset>2469797</wp:posOffset>
                </wp:positionV>
                <wp:extent cx="152821" cy="238554"/>
                <wp:effectExtent l="0" t="0" r="19050" b="28575"/>
                <wp:wrapNone/>
                <wp:docPr id="1089822718" name="Laisva forma: figūra 1089822718"/>
                <wp:cNvGraphicFramePr/>
                <a:graphic xmlns:a="http://schemas.openxmlformats.org/drawingml/2006/main">
                  <a:graphicData uri="http://schemas.microsoft.com/office/word/2010/wordprocessingShape">
                    <wps:wsp>
                      <wps:cNvSpPr/>
                      <wps:spPr>
                        <a:xfrm>
                          <a:off x="0" y="0"/>
                          <a:ext cx="152821" cy="238554"/>
                        </a:xfrm>
                        <a:custGeom>
                          <a:avLst/>
                          <a:gdLst>
                            <a:gd name="connsiteX0" fmla="*/ 152821 w 152821"/>
                            <a:gd name="connsiteY0" fmla="*/ 238554 h 238554"/>
                            <a:gd name="connsiteX1" fmla="*/ 107521 w 152821"/>
                            <a:gd name="connsiteY1" fmla="*/ 178153 h 238554"/>
                            <a:gd name="connsiteX2" fmla="*/ 63898 w 152821"/>
                            <a:gd name="connsiteY2" fmla="*/ 132852 h 238554"/>
                            <a:gd name="connsiteX3" fmla="*/ 33698 w 152821"/>
                            <a:gd name="connsiteY3" fmla="*/ 97619 h 238554"/>
                            <a:gd name="connsiteX4" fmla="*/ 13564 w 152821"/>
                            <a:gd name="connsiteY4" fmla="*/ 77485 h 238554"/>
                            <a:gd name="connsiteX5" fmla="*/ 142 w 152821"/>
                            <a:gd name="connsiteY5" fmla="*/ 33862 h 238554"/>
                            <a:gd name="connsiteX6" fmla="*/ 21953 w 152821"/>
                            <a:gd name="connsiteY6" fmla="*/ 35540 h 238554"/>
                            <a:gd name="connsiteX7" fmla="*/ 60543 w 152821"/>
                            <a:gd name="connsiteY7" fmla="*/ 12051 h 238554"/>
                            <a:gd name="connsiteX8" fmla="*/ 87387 w 152821"/>
                            <a:gd name="connsiteY8" fmla="*/ 306 h 238554"/>
                            <a:gd name="connsiteX9" fmla="*/ 117588 w 152821"/>
                            <a:gd name="connsiteY9" fmla="*/ 23796 h 23855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152821" h="238554">
                              <a:moveTo>
                                <a:pt x="152821" y="238554"/>
                              </a:moveTo>
                              <a:cubicBezTo>
                                <a:pt x="137581" y="217162"/>
                                <a:pt x="122341" y="195770"/>
                                <a:pt x="107521" y="178153"/>
                              </a:cubicBezTo>
                              <a:cubicBezTo>
                                <a:pt x="92701" y="160536"/>
                                <a:pt x="76202" y="146274"/>
                                <a:pt x="63898" y="132852"/>
                              </a:cubicBezTo>
                              <a:cubicBezTo>
                                <a:pt x="51594" y="119430"/>
                                <a:pt x="42087" y="106847"/>
                                <a:pt x="33698" y="97619"/>
                              </a:cubicBezTo>
                              <a:cubicBezTo>
                                <a:pt x="25309" y="88391"/>
                                <a:pt x="19157" y="88111"/>
                                <a:pt x="13564" y="77485"/>
                              </a:cubicBezTo>
                              <a:cubicBezTo>
                                <a:pt x="7971" y="66859"/>
                                <a:pt x="-1256" y="40853"/>
                                <a:pt x="142" y="33862"/>
                              </a:cubicBezTo>
                              <a:cubicBezTo>
                                <a:pt x="1540" y="26871"/>
                                <a:pt x="11886" y="39175"/>
                                <a:pt x="21953" y="35540"/>
                              </a:cubicBezTo>
                              <a:cubicBezTo>
                                <a:pt x="32020" y="31905"/>
                                <a:pt x="49637" y="17923"/>
                                <a:pt x="60543" y="12051"/>
                              </a:cubicBezTo>
                              <a:cubicBezTo>
                                <a:pt x="71449" y="6179"/>
                                <a:pt x="77880" y="-1651"/>
                                <a:pt x="87387" y="306"/>
                              </a:cubicBezTo>
                              <a:cubicBezTo>
                                <a:pt x="96894" y="2263"/>
                                <a:pt x="107241" y="13029"/>
                                <a:pt x="117588" y="23796"/>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1D6BFB6" id="Laisva forma: figūra 1089822718" o:spid="_x0000_s1026" style="position:absolute;margin-left:390.9pt;margin-top:194.45pt;width:12.05pt;height:18.8pt;z-index:252096512;visibility:visible;mso-wrap-style:square;mso-wrap-distance-left:9pt;mso-wrap-distance-top:0;mso-wrap-distance-right:9pt;mso-wrap-distance-bottom:0;mso-position-horizontal:absolute;mso-position-horizontal-relative:text;mso-position-vertical:absolute;mso-position-vertical-relative:text;v-text-anchor:middle" coordsize="152821,2385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" path="m152821,238554c137581,217162,122341,195770,107521,178153,92701,160536,76202,146274,63898,132852,51594,119430,42087,106847,33698,97619,25309,88391,19157,88111,13564,77485,7971,66859,-1256,40853,142,33862v1398,-6991,11744,5313,21811,1678c32020,31905,49637,17923,60543,12051,71449,6179,77880,-1651,87387,306v9507,1957,19854,12723,30201,23490e" filled="f" strokecolor="red" strokeweight=".5pt">
                <v:stroke joinstyle="miter"/>
                <v:path arrowok="t" o:connecttype="custom" o:connectlocs="152821,238554;107521,178153;63898,132852;33698,97619;13564,77485;142,33862;21953,35540;60543,12051;87387,306;117588,23796" o:connectangles="0,0,0,0,0,0,0,0,0,0"/>
              </v:shape>
            </w:pict>
          </mc:Fallback>
        </mc:AlternateContent>
      </w:r>
      <w:r w:rsidRPr="00EB6E26">
        <w:rPr>
          <w:noProof/>
          <w:lang w:val="lt-LT"/>
        </w:rPr>
        <mc:AlternateContent>
          <mc:Choice Requires="wps">
            <w:drawing>
              <wp:anchor distT="0" distB="0" distL="114300" distR="114300" simplePos="0" relativeHeight="252095488" behindDoc="0" locked="0" layoutInCell="1" allowOverlap="1" wp14:anchorId="6B23060B" wp14:editId="39ABB63A">
                <wp:simplePos x="0" y="0"/>
                <wp:positionH relativeFrom="column">
                  <wp:posOffset>5069404</wp:posOffset>
                </wp:positionH>
                <wp:positionV relativeFrom="paragraph">
                  <wp:posOffset>2466122</wp:posOffset>
                </wp:positionV>
                <wp:extent cx="54610" cy="54610"/>
                <wp:effectExtent l="0" t="0" r="21590" b="21590"/>
                <wp:wrapNone/>
                <wp:docPr id="269861634" name="Ovalas 269861634"/>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F33CB66" id="Ovalas 269861634" o:spid="_x0000_s1026" style="position:absolute;margin-left:399.15pt;margin-top:194.2pt;width:4.3pt;height:4.3pt;z-index:25209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735040" behindDoc="0" locked="0" layoutInCell="1" allowOverlap="1" wp14:anchorId="0B7AAE02" wp14:editId="7C723B85">
                <wp:simplePos x="0" y="0"/>
                <wp:positionH relativeFrom="column">
                  <wp:posOffset>5521867</wp:posOffset>
                </wp:positionH>
                <wp:positionV relativeFrom="paragraph">
                  <wp:posOffset>3400297</wp:posOffset>
                </wp:positionV>
                <wp:extent cx="736482" cy="184685"/>
                <wp:effectExtent l="0" t="95250" r="0" b="101600"/>
                <wp:wrapNone/>
                <wp:docPr id="160" name="Teksto laukas 160"/>
                <wp:cNvGraphicFramePr/>
                <a:graphic xmlns:a="http://schemas.openxmlformats.org/drawingml/2006/main">
                  <a:graphicData uri="http://schemas.microsoft.com/office/word/2010/wordprocessingShape">
                    <wps:wsp>
                      <wps:cNvSpPr txBox="1"/>
                      <wps:spPr>
                        <a:xfrm rot="12132109" flipV="1">
                          <a:off x="0" y="0"/>
                          <a:ext cx="736482" cy="184685"/>
                        </a:xfrm>
                        <a:prstGeom prst="rect">
                          <a:avLst/>
                        </a:prstGeom>
                        <a:noFill/>
                        <a:ln w="6350">
                          <a:noFill/>
                        </a:ln>
                        <a:effectLst/>
                      </wps:spPr>
                      <wps:txbx>
                        <w:txbxContent>
                          <w:p w14:paraId="0BCF2186" w14:textId="77777777" w:rsidR="00EB6E26" w:rsidRPr="00715289" w:rsidRDefault="00EB6E26" w:rsidP="00EB6E26">
                            <w:pPr>
                              <w:jc w:val="center"/>
                              <w:rPr>
                                <w:b/>
                                <w:color w:val="FF0000"/>
                                <w:sz w:val="10"/>
                                <w:lang w:val="lt-LT"/>
                              </w:rPr>
                            </w:pPr>
                            <w:r>
                              <w:rPr>
                                <w:b/>
                                <w:color w:val="FF0000"/>
                                <w:sz w:val="10"/>
                                <w:lang w:val="lt-LT"/>
                              </w:rPr>
                              <w:t>Minsko pl.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7AAE02" id="Teksto laukas 160" o:spid="_x0000_s1055" type="#_x0000_t202" style="position:absolute;margin-left:434.8pt;margin-top:267.75pt;width:58pt;height:14.55pt;rotation:10341462fd;flip:y;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" filled="f" stroked="f" strokeweight=".5pt">
                <v:textbox>
                  <w:txbxContent>
                    <w:p w14:paraId="0BCF2186" w14:textId="77777777" w:rsidR="00EB6E26" w:rsidRPr="00715289" w:rsidRDefault="00EB6E26" w:rsidP="00EB6E26">
                      <w:pPr>
                        <w:jc w:val="center"/>
                        <w:rPr>
                          <w:b/>
                          <w:color w:val="FF0000"/>
                          <w:sz w:val="10"/>
                          <w:lang w:val="lt-LT"/>
                        </w:rPr>
                      </w:pPr>
                      <w:r>
                        <w:rPr>
                          <w:b/>
                          <w:color w:val="FF0000"/>
                          <w:sz w:val="10"/>
                          <w:lang w:val="lt-LT"/>
                        </w:rPr>
                        <w:t>Minsko pl.</w:t>
                      </w:r>
                    </w:p>
                  </w:txbxContent>
                </v:textbox>
              </v:shape>
            </w:pict>
          </mc:Fallback>
        </mc:AlternateContent>
      </w:r>
      <w:r w:rsidRPr="00EB6E26">
        <w:rPr>
          <w:noProof/>
          <w:lang w:val="lt-LT"/>
        </w:rPr>
        <mc:AlternateContent>
          <mc:Choice Requires="wps">
            <w:drawing>
              <wp:anchor distT="0" distB="0" distL="114300" distR="114300" simplePos="0" relativeHeight="252094464" behindDoc="0" locked="0" layoutInCell="1" allowOverlap="1" wp14:anchorId="45625161" wp14:editId="67D8DE03">
                <wp:simplePos x="0" y="0"/>
                <wp:positionH relativeFrom="column">
                  <wp:posOffset>5159075</wp:posOffset>
                </wp:positionH>
                <wp:positionV relativeFrom="paragraph">
                  <wp:posOffset>2842659</wp:posOffset>
                </wp:positionV>
                <wp:extent cx="45085" cy="45085"/>
                <wp:effectExtent l="38100" t="38100" r="12065" b="12065"/>
                <wp:wrapNone/>
                <wp:docPr id="2034955524" name="Lygiašonis trikampis 2034955524"/>
                <wp:cNvGraphicFramePr/>
                <a:graphic xmlns:a="http://schemas.openxmlformats.org/drawingml/2006/main">
                  <a:graphicData uri="http://schemas.microsoft.com/office/word/2010/wordprocessingShape">
                    <wps:wsp>
                      <wps:cNvSpPr/>
                      <wps:spPr>
                        <a:xfrm rot="8069232">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A1BD7EB" id="Lygiašonis trikampis 2034955524" o:spid="_x0000_s1026" type="#_x0000_t5" style="position:absolute;margin-left:406.25pt;margin-top:223.85pt;width:3.55pt;height:3.55pt;rotation:8813753fd;z-index:252094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" fillcolor="red" strokecolor="red" strokeweight="1pt"/>
            </w:pict>
          </mc:Fallback>
        </mc:AlternateContent>
      </w:r>
      <w:r w:rsidRPr="00EB6E26">
        <w:rPr>
          <w:noProof/>
          <w:lang w:val="lt-LT"/>
        </w:rPr>
        <mc:AlternateContent>
          <mc:Choice Requires="wps">
            <w:drawing>
              <wp:anchor distT="0" distB="0" distL="114300" distR="114300" simplePos="0" relativeHeight="252093440" behindDoc="0" locked="0" layoutInCell="1" allowOverlap="1" wp14:anchorId="05CA08E3" wp14:editId="32C3A03E">
                <wp:simplePos x="0" y="0"/>
                <wp:positionH relativeFrom="column">
                  <wp:posOffset>5118642</wp:posOffset>
                </wp:positionH>
                <wp:positionV relativeFrom="paragraph">
                  <wp:posOffset>2677472</wp:posOffset>
                </wp:positionV>
                <wp:extent cx="97484" cy="221470"/>
                <wp:effectExtent l="0" t="0" r="17145" b="26670"/>
                <wp:wrapNone/>
                <wp:docPr id="1531571700" name="Laisva forma: figūra 1531571700"/>
                <wp:cNvGraphicFramePr/>
                <a:graphic xmlns:a="http://schemas.openxmlformats.org/drawingml/2006/main">
                  <a:graphicData uri="http://schemas.microsoft.com/office/word/2010/wordprocessingShape">
                    <wps:wsp>
                      <wps:cNvSpPr/>
                      <wps:spPr>
                        <a:xfrm>
                          <a:off x="0" y="0"/>
                          <a:ext cx="97484" cy="221470"/>
                        </a:xfrm>
                        <a:custGeom>
                          <a:avLst/>
                          <a:gdLst>
                            <a:gd name="connsiteX0" fmla="*/ 97484 w 97484"/>
                            <a:gd name="connsiteY0" fmla="*/ 221470 h 221470"/>
                            <a:gd name="connsiteX1" fmla="*/ 55539 w 97484"/>
                            <a:gd name="connsiteY1" fmla="*/ 184558 h 221470"/>
                            <a:gd name="connsiteX2" fmla="*/ 48828 w 97484"/>
                            <a:gd name="connsiteY2" fmla="*/ 149324 h 221470"/>
                            <a:gd name="connsiteX3" fmla="*/ 40439 w 97484"/>
                            <a:gd name="connsiteY3" fmla="*/ 107379 h 221470"/>
                            <a:gd name="connsiteX4" fmla="*/ 21983 w 97484"/>
                            <a:gd name="connsiteY4" fmla="*/ 63757 h 221470"/>
                            <a:gd name="connsiteX5" fmla="*/ 171 w 97484"/>
                            <a:gd name="connsiteY5" fmla="*/ 31878 h 221470"/>
                            <a:gd name="connsiteX6" fmla="*/ 13594 w 97484"/>
                            <a:gd name="connsiteY6" fmla="*/ 0 h 22147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97484" h="221470">
                              <a:moveTo>
                                <a:pt x="97484" y="221470"/>
                              </a:moveTo>
                              <a:cubicBezTo>
                                <a:pt x="80566" y="209026"/>
                                <a:pt x="63648" y="196582"/>
                                <a:pt x="55539" y="184558"/>
                              </a:cubicBezTo>
                              <a:cubicBezTo>
                                <a:pt x="47430" y="172534"/>
                                <a:pt x="51345" y="162187"/>
                                <a:pt x="48828" y="149324"/>
                              </a:cubicBezTo>
                              <a:cubicBezTo>
                                <a:pt x="46311" y="136461"/>
                                <a:pt x="44913" y="121640"/>
                                <a:pt x="40439" y="107379"/>
                              </a:cubicBezTo>
                              <a:cubicBezTo>
                                <a:pt x="35965" y="93118"/>
                                <a:pt x="28694" y="76340"/>
                                <a:pt x="21983" y="63757"/>
                              </a:cubicBezTo>
                              <a:cubicBezTo>
                                <a:pt x="15272" y="51174"/>
                                <a:pt x="1569" y="42504"/>
                                <a:pt x="171" y="31878"/>
                              </a:cubicBezTo>
                              <a:cubicBezTo>
                                <a:pt x="-1227" y="21252"/>
                                <a:pt x="6183" y="10626"/>
                                <a:pt x="13594"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46E8867" id="Laisva forma: figūra 1531571700" o:spid="_x0000_s1026" style="position:absolute;margin-left:403.05pt;margin-top:210.8pt;width:7.7pt;height:17.45pt;z-index:252093440;visibility:visible;mso-wrap-style:square;mso-wrap-distance-left:9pt;mso-wrap-distance-top:0;mso-wrap-distance-right:9pt;mso-wrap-distance-bottom:0;mso-position-horizontal:absolute;mso-position-horizontal-relative:text;mso-position-vertical:absolute;mso-position-vertical-relative:text;v-text-anchor:middle" coordsize="97484,2214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" path="m97484,221470c80566,209026,63648,196582,55539,184558,47430,172534,51345,162187,48828,149324,46311,136461,44913,121640,40439,107379,35965,93118,28694,76340,21983,63757,15272,51174,1569,42504,171,31878,-1227,21252,6183,10626,13594,e" filled="f" strokecolor="red" strokeweight=".5pt">
                <v:stroke joinstyle="miter"/>
                <v:path arrowok="t" o:connecttype="custom" o:connectlocs="97484,221470;55539,184558;48828,149324;40439,107379;21983,63757;171,31878;13594,0" o:connectangles="0,0,0,0,0,0,0"/>
              </v:shape>
            </w:pict>
          </mc:Fallback>
        </mc:AlternateContent>
      </w:r>
      <w:r w:rsidRPr="00EB6E26">
        <w:rPr>
          <w:noProof/>
          <w:lang w:val="lt-LT"/>
        </w:rPr>
        <mc:AlternateContent>
          <mc:Choice Requires="wps">
            <w:drawing>
              <wp:anchor distT="0" distB="0" distL="114300" distR="114300" simplePos="0" relativeHeight="252092416" behindDoc="0" locked="0" layoutInCell="1" allowOverlap="1" wp14:anchorId="15E731B5" wp14:editId="616AB5A8">
                <wp:simplePos x="0" y="0"/>
                <wp:positionH relativeFrom="column">
                  <wp:posOffset>5116790</wp:posOffset>
                </wp:positionH>
                <wp:positionV relativeFrom="paragraph">
                  <wp:posOffset>2641915</wp:posOffset>
                </wp:positionV>
                <wp:extent cx="54610" cy="54610"/>
                <wp:effectExtent l="0" t="0" r="21590" b="21590"/>
                <wp:wrapNone/>
                <wp:docPr id="1247092225" name="Ovalas 1247092225"/>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B6DDFBC" id="Ovalas 1247092225" o:spid="_x0000_s1026" style="position:absolute;margin-left:402.9pt;margin-top:208pt;width:4.3pt;height:4.3pt;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720704" behindDoc="0" locked="0" layoutInCell="1" allowOverlap="1" wp14:anchorId="55C7E41E" wp14:editId="708736ED">
                <wp:simplePos x="0" y="0"/>
                <wp:positionH relativeFrom="column">
                  <wp:posOffset>5053802</wp:posOffset>
                </wp:positionH>
                <wp:positionV relativeFrom="paragraph">
                  <wp:posOffset>2713034</wp:posOffset>
                </wp:positionV>
                <wp:extent cx="503029" cy="184685"/>
                <wp:effectExtent l="26035" t="0" r="37465" b="0"/>
                <wp:wrapNone/>
                <wp:docPr id="216" name="Teksto laukas 216"/>
                <wp:cNvGraphicFramePr/>
                <a:graphic xmlns:a="http://schemas.openxmlformats.org/drawingml/2006/main">
                  <a:graphicData uri="http://schemas.microsoft.com/office/word/2010/wordprocessingShape">
                    <wps:wsp>
                      <wps:cNvSpPr txBox="1"/>
                      <wps:spPr>
                        <a:xfrm rot="6768507" flipV="1">
                          <a:off x="0" y="0"/>
                          <a:ext cx="503029" cy="184685"/>
                        </a:xfrm>
                        <a:prstGeom prst="rect">
                          <a:avLst/>
                        </a:prstGeom>
                        <a:noFill/>
                        <a:ln w="6350">
                          <a:noFill/>
                        </a:ln>
                        <a:effectLst/>
                      </wps:spPr>
                      <wps:txbx>
                        <w:txbxContent>
                          <w:p w14:paraId="2445C921" w14:textId="77777777" w:rsidR="00EB6E26" w:rsidRPr="00872BF6" w:rsidRDefault="00EB6E26" w:rsidP="00EB6E26">
                            <w:pPr>
                              <w:jc w:val="center"/>
                              <w:rPr>
                                <w:b/>
                                <w:color w:val="FF0000"/>
                                <w:sz w:val="8"/>
                                <w:szCs w:val="22"/>
                                <w:lang w:val="lt-LT"/>
                              </w:rPr>
                            </w:pPr>
                            <w:r w:rsidRPr="00872BF6">
                              <w:rPr>
                                <w:b/>
                                <w:color w:val="FF0000"/>
                                <w:sz w:val="8"/>
                                <w:szCs w:val="22"/>
                                <w:lang w:val="lt-LT"/>
                              </w:rPr>
                              <w:t>Dunojaus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C7E41E" id="Teksto laukas 216" o:spid="_x0000_s1056" type="#_x0000_t202" style="position:absolute;margin-left:397.95pt;margin-top:213.6pt;width:39.6pt;height:14.55pt;rotation:-7393015fd;flip:y;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" filled="f" stroked="f" strokeweight=".5pt">
                <v:textbox>
                  <w:txbxContent>
                    <w:p w14:paraId="2445C921" w14:textId="77777777" w:rsidR="00EB6E26" w:rsidRPr="00872BF6" w:rsidRDefault="00EB6E26" w:rsidP="00EB6E26">
                      <w:pPr>
                        <w:jc w:val="center"/>
                        <w:rPr>
                          <w:b/>
                          <w:color w:val="FF0000"/>
                          <w:sz w:val="8"/>
                          <w:szCs w:val="22"/>
                          <w:lang w:val="lt-LT"/>
                        </w:rPr>
                      </w:pPr>
                      <w:r w:rsidRPr="00872BF6">
                        <w:rPr>
                          <w:b/>
                          <w:color w:val="FF0000"/>
                          <w:sz w:val="8"/>
                          <w:szCs w:val="22"/>
                          <w:lang w:val="lt-LT"/>
                        </w:rPr>
                        <w:t>Dunojaus g.</w:t>
                      </w:r>
                    </w:p>
                  </w:txbxContent>
                </v:textbox>
              </v:shape>
            </w:pict>
          </mc:Fallback>
        </mc:AlternateContent>
      </w:r>
      <w:r w:rsidRPr="00EB6E26">
        <w:rPr>
          <w:noProof/>
          <w:lang w:val="lt-LT"/>
        </w:rPr>
        <mc:AlternateContent>
          <mc:Choice Requires="wps">
            <w:drawing>
              <wp:anchor distT="0" distB="0" distL="114300" distR="114300" simplePos="0" relativeHeight="251710464" behindDoc="0" locked="0" layoutInCell="1" allowOverlap="1" wp14:anchorId="0E530EBF" wp14:editId="2369778D">
                <wp:simplePos x="0" y="0"/>
                <wp:positionH relativeFrom="column">
                  <wp:posOffset>4384555</wp:posOffset>
                </wp:positionH>
                <wp:positionV relativeFrom="paragraph">
                  <wp:posOffset>2877813</wp:posOffset>
                </wp:positionV>
                <wp:extent cx="542719" cy="146897"/>
                <wp:effectExtent l="26352" t="0" r="55563" b="0"/>
                <wp:wrapNone/>
                <wp:docPr id="191" name="Teksto laukas 191"/>
                <wp:cNvGraphicFramePr/>
                <a:graphic xmlns:a="http://schemas.openxmlformats.org/drawingml/2006/main">
                  <a:graphicData uri="http://schemas.microsoft.com/office/word/2010/wordprocessingShape">
                    <wps:wsp>
                      <wps:cNvSpPr txBox="1"/>
                      <wps:spPr>
                        <a:xfrm rot="6021286" flipV="1">
                          <a:off x="0" y="0"/>
                          <a:ext cx="542719" cy="146897"/>
                        </a:xfrm>
                        <a:prstGeom prst="rect">
                          <a:avLst/>
                        </a:prstGeom>
                        <a:noFill/>
                        <a:ln w="6350">
                          <a:noFill/>
                        </a:ln>
                        <a:effectLst/>
                      </wps:spPr>
                      <wps:txbx>
                        <w:txbxContent>
                          <w:p w14:paraId="2441BA5A" w14:textId="77777777" w:rsidR="00EB6E26" w:rsidRPr="002163E3" w:rsidRDefault="00EB6E26" w:rsidP="00EB6E26">
                            <w:pPr>
                              <w:pStyle w:val="Betarp"/>
                              <w:jc w:val="center"/>
                              <w:rPr>
                                <w:color w:val="FF0000"/>
                                <w:sz w:val="8"/>
                                <w:szCs w:val="16"/>
                                <w:lang w:val="lt-LT"/>
                              </w:rPr>
                            </w:pPr>
                            <w:r>
                              <w:rPr>
                                <w:color w:val="FF0000"/>
                                <w:sz w:val="6"/>
                                <w:szCs w:val="16"/>
                                <w:lang w:val="lt-LT"/>
                              </w:rPr>
                              <w:t>Dariaus ir Girėno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30EBF" id="Teksto laukas 191" o:spid="_x0000_s1057" type="#_x0000_t202" style="position:absolute;margin-left:345.25pt;margin-top:226.6pt;width:42.75pt;height:11.55pt;rotation:-6576850fd;flip:y;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" filled="f" stroked="f" strokeweight=".5pt">
                <v:textbox>
                  <w:txbxContent>
                    <w:p w14:paraId="2441BA5A" w14:textId="77777777" w:rsidR="00EB6E26" w:rsidRPr="002163E3" w:rsidRDefault="00EB6E26" w:rsidP="00EB6E26">
                      <w:pPr>
                        <w:pStyle w:val="Betarp"/>
                        <w:jc w:val="center"/>
                        <w:rPr>
                          <w:color w:val="FF0000"/>
                          <w:sz w:val="8"/>
                          <w:szCs w:val="16"/>
                          <w:lang w:val="lt-LT"/>
                        </w:rPr>
                      </w:pPr>
                      <w:r>
                        <w:rPr>
                          <w:color w:val="FF0000"/>
                          <w:sz w:val="6"/>
                          <w:szCs w:val="16"/>
                          <w:lang w:val="lt-LT"/>
                        </w:rPr>
                        <w:t>Dariaus ir Girėno g.</w:t>
                      </w:r>
                    </w:p>
                  </w:txbxContent>
                </v:textbox>
              </v:shape>
            </w:pict>
          </mc:Fallback>
        </mc:AlternateContent>
      </w:r>
      <w:r w:rsidRPr="00EB6E26">
        <w:rPr>
          <w:noProof/>
          <w:lang w:val="lt-LT"/>
        </w:rPr>
        <mc:AlternateContent>
          <mc:Choice Requires="wps">
            <w:drawing>
              <wp:anchor distT="0" distB="0" distL="114300" distR="114300" simplePos="0" relativeHeight="252091392" behindDoc="0" locked="0" layoutInCell="1" allowOverlap="1" wp14:anchorId="201C1E9D" wp14:editId="71CF1DF6">
                <wp:simplePos x="0" y="0"/>
                <wp:positionH relativeFrom="column">
                  <wp:posOffset>4605216</wp:posOffset>
                </wp:positionH>
                <wp:positionV relativeFrom="paragraph">
                  <wp:posOffset>2860362</wp:posOffset>
                </wp:positionV>
                <wp:extent cx="367423" cy="152605"/>
                <wp:effectExtent l="0" t="0" r="0" b="0"/>
                <wp:wrapNone/>
                <wp:docPr id="353358958" name="Teksto laukas 353358958"/>
                <wp:cNvGraphicFramePr/>
                <a:graphic xmlns:a="http://schemas.openxmlformats.org/drawingml/2006/main">
                  <a:graphicData uri="http://schemas.microsoft.com/office/word/2010/wordprocessingShape">
                    <wps:wsp>
                      <wps:cNvSpPr txBox="1"/>
                      <wps:spPr>
                        <a:xfrm rot="10800000" flipV="1">
                          <a:off x="0" y="0"/>
                          <a:ext cx="367423" cy="152605"/>
                        </a:xfrm>
                        <a:prstGeom prst="rect">
                          <a:avLst/>
                        </a:prstGeom>
                        <a:noFill/>
                        <a:ln w="6350">
                          <a:noFill/>
                        </a:ln>
                        <a:effectLst/>
                      </wps:spPr>
                      <wps:txbx>
                        <w:txbxContent>
                          <w:p w14:paraId="0896CD7D" w14:textId="77777777" w:rsidR="00EB6E26" w:rsidRPr="002163E3" w:rsidRDefault="00EB6E26" w:rsidP="00EB6E26">
                            <w:pPr>
                              <w:pStyle w:val="Betarp"/>
                              <w:jc w:val="center"/>
                              <w:rPr>
                                <w:color w:val="FF0000"/>
                                <w:sz w:val="6"/>
                                <w:szCs w:val="16"/>
                                <w:lang w:val="lt-LT"/>
                              </w:rPr>
                            </w:pPr>
                            <w:r>
                              <w:rPr>
                                <w:color w:val="FF0000"/>
                                <w:sz w:val="6"/>
                                <w:szCs w:val="16"/>
                                <w:lang w:val="lt-LT"/>
                              </w:rPr>
                              <w:t>Kapsų</w:t>
                            </w:r>
                            <w:r w:rsidRPr="002163E3">
                              <w:rPr>
                                <w:color w:val="FF0000"/>
                                <w:sz w:val="6"/>
                                <w:szCs w:val="16"/>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1C1E9D" id="Teksto laukas 353358958" o:spid="_x0000_s1058" type="#_x0000_t202" style="position:absolute;margin-left:362.6pt;margin-top:225.25pt;width:28.95pt;height:12pt;rotation:180;flip:y;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" filled="f" stroked="f" strokeweight=".5pt">
                <v:textbox>
                  <w:txbxContent>
                    <w:p w14:paraId="0896CD7D" w14:textId="77777777" w:rsidR="00EB6E26" w:rsidRPr="002163E3" w:rsidRDefault="00EB6E26" w:rsidP="00EB6E26">
                      <w:pPr>
                        <w:pStyle w:val="Betarp"/>
                        <w:jc w:val="center"/>
                        <w:rPr>
                          <w:color w:val="FF0000"/>
                          <w:sz w:val="6"/>
                          <w:szCs w:val="16"/>
                          <w:lang w:val="lt-LT"/>
                        </w:rPr>
                      </w:pPr>
                      <w:r>
                        <w:rPr>
                          <w:color w:val="FF0000"/>
                          <w:sz w:val="6"/>
                          <w:szCs w:val="16"/>
                          <w:lang w:val="lt-LT"/>
                        </w:rPr>
                        <w:t>Kapsų</w:t>
                      </w:r>
                      <w:r w:rsidRPr="002163E3">
                        <w:rPr>
                          <w:color w:val="FF0000"/>
                          <w:sz w:val="6"/>
                          <w:szCs w:val="16"/>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2087296" behindDoc="0" locked="0" layoutInCell="1" allowOverlap="1" wp14:anchorId="31BD57A9" wp14:editId="47D8BA72">
                <wp:simplePos x="0" y="0"/>
                <wp:positionH relativeFrom="column">
                  <wp:posOffset>4369517</wp:posOffset>
                </wp:positionH>
                <wp:positionV relativeFrom="paragraph">
                  <wp:posOffset>2796237</wp:posOffset>
                </wp:positionV>
                <wp:extent cx="367423" cy="136242"/>
                <wp:effectExtent l="0" t="19050" r="0" b="16510"/>
                <wp:wrapNone/>
                <wp:docPr id="505094765" name="Teksto laukas 505094765"/>
                <wp:cNvGraphicFramePr/>
                <a:graphic xmlns:a="http://schemas.openxmlformats.org/drawingml/2006/main">
                  <a:graphicData uri="http://schemas.microsoft.com/office/word/2010/wordprocessingShape">
                    <wps:wsp>
                      <wps:cNvSpPr txBox="1"/>
                      <wps:spPr>
                        <a:xfrm rot="11704605" flipV="1">
                          <a:off x="0" y="0"/>
                          <a:ext cx="367423" cy="136242"/>
                        </a:xfrm>
                        <a:prstGeom prst="rect">
                          <a:avLst/>
                        </a:prstGeom>
                        <a:noFill/>
                        <a:ln w="6350">
                          <a:noFill/>
                        </a:ln>
                        <a:effectLst/>
                      </wps:spPr>
                      <wps:txbx>
                        <w:txbxContent>
                          <w:p w14:paraId="1C55F021" w14:textId="77777777" w:rsidR="00EB6E26" w:rsidRPr="002163E3" w:rsidRDefault="00EB6E26" w:rsidP="00EB6E26">
                            <w:pPr>
                              <w:pStyle w:val="Betarp"/>
                              <w:jc w:val="center"/>
                              <w:rPr>
                                <w:color w:val="FF0000"/>
                                <w:sz w:val="6"/>
                                <w:szCs w:val="16"/>
                                <w:lang w:val="lt-LT"/>
                              </w:rPr>
                            </w:pPr>
                            <w:r>
                              <w:rPr>
                                <w:color w:val="FF0000"/>
                                <w:sz w:val="6"/>
                                <w:szCs w:val="16"/>
                                <w:lang w:val="lt-LT"/>
                              </w:rPr>
                              <w:t>Šaltkalvių</w:t>
                            </w:r>
                            <w:r w:rsidRPr="002163E3">
                              <w:rPr>
                                <w:color w:val="FF0000"/>
                                <w:sz w:val="6"/>
                                <w:szCs w:val="16"/>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BD57A9" id="Teksto laukas 505094765" o:spid="_x0000_s1059" type="#_x0000_t202" style="position:absolute;margin-left:344.05pt;margin-top:220.2pt;width:28.95pt;height:10.75pt;rotation:10808410fd;flip:y;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" filled="f" stroked="f" strokeweight=".5pt">
                <v:textbox>
                  <w:txbxContent>
                    <w:p w14:paraId="1C55F021" w14:textId="77777777" w:rsidR="00EB6E26" w:rsidRPr="002163E3" w:rsidRDefault="00EB6E26" w:rsidP="00EB6E26">
                      <w:pPr>
                        <w:pStyle w:val="Betarp"/>
                        <w:jc w:val="center"/>
                        <w:rPr>
                          <w:color w:val="FF0000"/>
                          <w:sz w:val="6"/>
                          <w:szCs w:val="16"/>
                          <w:lang w:val="lt-LT"/>
                        </w:rPr>
                      </w:pPr>
                      <w:r>
                        <w:rPr>
                          <w:color w:val="FF0000"/>
                          <w:sz w:val="6"/>
                          <w:szCs w:val="16"/>
                          <w:lang w:val="lt-LT"/>
                        </w:rPr>
                        <w:t>Šaltkalvių</w:t>
                      </w:r>
                      <w:r w:rsidRPr="002163E3">
                        <w:rPr>
                          <w:color w:val="FF0000"/>
                          <w:sz w:val="6"/>
                          <w:szCs w:val="16"/>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2085248" behindDoc="0" locked="0" layoutInCell="1" allowOverlap="1" wp14:anchorId="60758F43" wp14:editId="1905F41B">
                <wp:simplePos x="0" y="0"/>
                <wp:positionH relativeFrom="column">
                  <wp:posOffset>4582067</wp:posOffset>
                </wp:positionH>
                <wp:positionV relativeFrom="paragraph">
                  <wp:posOffset>2923109</wp:posOffset>
                </wp:positionV>
                <wp:extent cx="87373" cy="120737"/>
                <wp:effectExtent l="0" t="0" r="27305" b="12700"/>
                <wp:wrapNone/>
                <wp:docPr id="201642343" name="Laisva forma: figūra 201642343"/>
                <wp:cNvGraphicFramePr/>
                <a:graphic xmlns:a="http://schemas.openxmlformats.org/drawingml/2006/main">
                  <a:graphicData uri="http://schemas.microsoft.com/office/word/2010/wordprocessingShape">
                    <wps:wsp>
                      <wps:cNvSpPr/>
                      <wps:spPr>
                        <a:xfrm>
                          <a:off x="0" y="0"/>
                          <a:ext cx="87373" cy="120737"/>
                        </a:xfrm>
                        <a:custGeom>
                          <a:avLst/>
                          <a:gdLst>
                            <a:gd name="connsiteX0" fmla="*/ 87245 w 87245"/>
                            <a:gd name="connsiteY0" fmla="*/ 0 h 107573"/>
                            <a:gd name="connsiteX1" fmla="*/ 67112 w 87245"/>
                            <a:gd name="connsiteY1" fmla="*/ 90601 h 107573"/>
                            <a:gd name="connsiteX2" fmla="*/ 0 w 87245"/>
                            <a:gd name="connsiteY2" fmla="*/ 107379 h 107573"/>
                          </a:gdLst>
                          <a:ahLst/>
                          <a:cxnLst>
                            <a:cxn ang="0">
                              <a:pos x="connsiteX0" y="connsiteY0"/>
                            </a:cxn>
                            <a:cxn ang="0">
                              <a:pos x="connsiteX1" y="connsiteY1"/>
                            </a:cxn>
                            <a:cxn ang="0">
                              <a:pos x="connsiteX2" y="connsiteY2"/>
                            </a:cxn>
                          </a:cxnLst>
                          <a:rect l="l" t="t" r="r" b="b"/>
                          <a:pathLst>
                            <a:path w="87245" h="107573">
                              <a:moveTo>
                                <a:pt x="87245" y="0"/>
                              </a:moveTo>
                              <a:cubicBezTo>
                                <a:pt x="84449" y="36352"/>
                                <a:pt x="81653" y="72705"/>
                                <a:pt x="67112" y="90601"/>
                              </a:cubicBezTo>
                              <a:cubicBezTo>
                                <a:pt x="52571" y="108497"/>
                                <a:pt x="26285" y="107938"/>
                                <a:pt x="0" y="107379"/>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6C3E7E2" id="Laisva forma: figūra 201642343" o:spid="_x0000_s1026" style="position:absolute;margin-left:360.8pt;margin-top:230.15pt;width:6.9pt;height:9.5pt;z-index:252085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87245,1075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" path="m87245,c84449,36352,81653,72705,67112,90601,52571,108497,26285,107938,,107379e" filled="f" strokecolor="red" strokeweight=".5pt">
                <v:stroke joinstyle="miter"/>
                <v:path arrowok="t" o:connecttype="custom" o:connectlocs="87373,0;67210,101688;0,120519" o:connectangles="0,0,0"/>
              </v:shape>
            </w:pict>
          </mc:Fallback>
        </mc:AlternateContent>
      </w:r>
      <w:r w:rsidRPr="00EB6E26">
        <w:rPr>
          <w:noProof/>
          <w:lang w:val="lt-LT"/>
        </w:rPr>
        <mc:AlternateContent>
          <mc:Choice Requires="wps">
            <w:drawing>
              <wp:anchor distT="0" distB="0" distL="114300" distR="114300" simplePos="0" relativeHeight="252090368" behindDoc="0" locked="0" layoutInCell="1" allowOverlap="1" wp14:anchorId="14725F77" wp14:editId="02C51FCB">
                <wp:simplePos x="0" y="0"/>
                <wp:positionH relativeFrom="column">
                  <wp:posOffset>4726357</wp:posOffset>
                </wp:positionH>
                <wp:positionV relativeFrom="paragraph">
                  <wp:posOffset>2889553</wp:posOffset>
                </wp:positionV>
                <wp:extent cx="5034" cy="43623"/>
                <wp:effectExtent l="0" t="0" r="33655" b="13970"/>
                <wp:wrapNone/>
                <wp:docPr id="148035150" name="Tiesioji jungtis 148035150"/>
                <wp:cNvGraphicFramePr/>
                <a:graphic xmlns:a="http://schemas.openxmlformats.org/drawingml/2006/main">
                  <a:graphicData uri="http://schemas.microsoft.com/office/word/2010/wordprocessingShape">
                    <wps:wsp>
                      <wps:cNvCnPr/>
                      <wps:spPr>
                        <a:xfrm flipH="1" flipV="1">
                          <a:off x="0" y="0"/>
                          <a:ext cx="5034" cy="43623"/>
                        </a:xfrm>
                        <a:prstGeom prst="line">
                          <a:avLst/>
                        </a:prstGeom>
                        <a:noFill/>
                        <a:ln w="6350" cap="flat" cmpd="sng" algn="ctr">
                          <a:solidFill>
                            <a:srgbClr val="FF0000"/>
                          </a:solidFill>
                          <a:prstDash val="solid"/>
                          <a:miter lim="800000"/>
                        </a:ln>
                        <a:effectLst/>
                      </wps:spPr>
                      <wps:bodyPr/>
                    </wps:wsp>
                  </a:graphicData>
                </a:graphic>
              </wp:anchor>
            </w:drawing>
          </mc:Choice>
          <mc:Fallback>
            <w:pict>
              <v:line w14:anchorId="3E024C9C" id="Tiesioji jungtis 148035150" o:spid="_x0000_s1026" style="position:absolute;flip:x y;z-index:252090368;visibility:visible;mso-wrap-style:square;mso-wrap-distance-left:9pt;mso-wrap-distance-top:0;mso-wrap-distance-right:9pt;mso-wrap-distance-bottom:0;mso-position-horizontal:absolute;mso-position-horizontal-relative:text;mso-position-vertical:absolute;mso-position-vertical-relative:text" from="372.15pt,227.5pt" to="372.55pt,23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2089344" behindDoc="0" locked="0" layoutInCell="1" allowOverlap="1" wp14:anchorId="5F614DC4" wp14:editId="32F139B0">
                <wp:simplePos x="0" y="0"/>
                <wp:positionH relativeFrom="column">
                  <wp:posOffset>4670990</wp:posOffset>
                </wp:positionH>
                <wp:positionV relativeFrom="paragraph">
                  <wp:posOffset>2928142</wp:posOffset>
                </wp:positionV>
                <wp:extent cx="66227" cy="41945"/>
                <wp:effectExtent l="0" t="0" r="10160" b="15240"/>
                <wp:wrapNone/>
                <wp:docPr id="1108553615" name="Laisva forma: figūra 1108553615"/>
                <wp:cNvGraphicFramePr/>
                <a:graphic xmlns:a="http://schemas.openxmlformats.org/drawingml/2006/main">
                  <a:graphicData uri="http://schemas.microsoft.com/office/word/2010/wordprocessingShape">
                    <wps:wsp>
                      <wps:cNvSpPr/>
                      <wps:spPr>
                        <a:xfrm>
                          <a:off x="0" y="0"/>
                          <a:ext cx="66227" cy="41945"/>
                        </a:xfrm>
                        <a:custGeom>
                          <a:avLst/>
                          <a:gdLst>
                            <a:gd name="connsiteX0" fmla="*/ 0 w 66227"/>
                            <a:gd name="connsiteY0" fmla="*/ 0 h 41945"/>
                            <a:gd name="connsiteX1" fmla="*/ 58723 w 66227"/>
                            <a:gd name="connsiteY1" fmla="*/ 10067 h 41945"/>
                            <a:gd name="connsiteX2" fmla="*/ 65434 w 66227"/>
                            <a:gd name="connsiteY2" fmla="*/ 41945 h 41945"/>
                            <a:gd name="connsiteX3" fmla="*/ 65434 w 66227"/>
                            <a:gd name="connsiteY3" fmla="*/ 41945 h 41945"/>
                          </a:gdLst>
                          <a:ahLst/>
                          <a:cxnLst>
                            <a:cxn ang="0">
                              <a:pos x="connsiteX0" y="connsiteY0"/>
                            </a:cxn>
                            <a:cxn ang="0">
                              <a:pos x="connsiteX1" y="connsiteY1"/>
                            </a:cxn>
                            <a:cxn ang="0">
                              <a:pos x="connsiteX2" y="connsiteY2"/>
                            </a:cxn>
                            <a:cxn ang="0">
                              <a:pos x="connsiteX3" y="connsiteY3"/>
                            </a:cxn>
                          </a:cxnLst>
                          <a:rect l="l" t="t" r="r" b="b"/>
                          <a:pathLst>
                            <a:path w="66227" h="41945">
                              <a:moveTo>
                                <a:pt x="0" y="0"/>
                              </a:moveTo>
                              <a:cubicBezTo>
                                <a:pt x="23908" y="1538"/>
                                <a:pt x="47817" y="3076"/>
                                <a:pt x="58723" y="10067"/>
                              </a:cubicBezTo>
                              <a:cubicBezTo>
                                <a:pt x="69629" y="17058"/>
                                <a:pt x="65434" y="41945"/>
                                <a:pt x="65434" y="41945"/>
                              </a:cubicBezTo>
                              <a:lnTo>
                                <a:pt x="65434" y="41945"/>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BF8FB1E" id="Laisva forma: figūra 1108553615" o:spid="_x0000_s1026" style="position:absolute;margin-left:367.8pt;margin-top:230.55pt;width:5.2pt;height:3.3pt;z-index:252089344;visibility:visible;mso-wrap-style:square;mso-wrap-distance-left:9pt;mso-wrap-distance-top:0;mso-wrap-distance-right:9pt;mso-wrap-distance-bottom:0;mso-position-horizontal:absolute;mso-position-horizontal-relative:text;mso-position-vertical:absolute;mso-position-vertical-relative:text;v-text-anchor:middle" coordsize="66227,41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" path="m,c23908,1538,47817,3076,58723,10067v10906,6991,6711,31878,6711,31878l65434,41945e" filled="f" strokecolor="red" strokeweight=".5pt">
                <v:stroke joinstyle="miter"/>
                <v:path arrowok="t" o:connecttype="custom" o:connectlocs="0,0;58723,10067;65434,41945;65434,41945" o:connectangles="0,0,0,0"/>
              </v:shape>
            </w:pict>
          </mc:Fallback>
        </mc:AlternateContent>
      </w:r>
      <w:r w:rsidRPr="00EB6E26">
        <w:rPr>
          <w:noProof/>
          <w:lang w:val="lt-LT"/>
        </w:rPr>
        <mc:AlternateContent>
          <mc:Choice Requires="wps">
            <w:drawing>
              <wp:anchor distT="0" distB="0" distL="114300" distR="114300" simplePos="0" relativeHeight="252083200" behindDoc="0" locked="0" layoutInCell="1" allowOverlap="1" wp14:anchorId="6B3EEB7A" wp14:editId="67DC9FA7">
                <wp:simplePos x="0" y="0"/>
                <wp:positionH relativeFrom="column">
                  <wp:posOffset>4689842</wp:posOffset>
                </wp:positionH>
                <wp:positionV relativeFrom="paragraph">
                  <wp:posOffset>2848779</wp:posOffset>
                </wp:positionV>
                <wp:extent cx="54610" cy="54610"/>
                <wp:effectExtent l="0" t="0" r="21590" b="21590"/>
                <wp:wrapNone/>
                <wp:docPr id="1634922645" name="Ovalas 1634922645"/>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6A7CA84" id="Ovalas 1634922645" o:spid="_x0000_s1026" style="position:absolute;margin-left:369.3pt;margin-top:224.3pt;width:4.3pt;height:4.3pt;z-index:25208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2088320" behindDoc="0" locked="0" layoutInCell="1" allowOverlap="1" wp14:anchorId="15E5BF15" wp14:editId="29E0544F">
                <wp:simplePos x="0" y="0"/>
                <wp:positionH relativeFrom="column">
                  <wp:posOffset>4702971</wp:posOffset>
                </wp:positionH>
                <wp:positionV relativeFrom="paragraph">
                  <wp:posOffset>2956164</wp:posOffset>
                </wp:positionV>
                <wp:extent cx="54610" cy="54610"/>
                <wp:effectExtent l="0" t="0" r="21590" b="21590"/>
                <wp:wrapNone/>
                <wp:docPr id="38602388" name="Ovalas 38602388"/>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285182F" id="Ovalas 38602388" o:spid="_x0000_s1026" style="position:absolute;margin-left:370.3pt;margin-top:232.75pt;width:4.3pt;height:4.3pt;z-index:25208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2086272" behindDoc="0" locked="0" layoutInCell="1" allowOverlap="1" wp14:anchorId="1E0F1FB6" wp14:editId="454047C2">
                <wp:simplePos x="0" y="0"/>
                <wp:positionH relativeFrom="column">
                  <wp:posOffset>4559998</wp:posOffset>
                </wp:positionH>
                <wp:positionV relativeFrom="paragraph">
                  <wp:posOffset>3013954</wp:posOffset>
                </wp:positionV>
                <wp:extent cx="45085" cy="45085"/>
                <wp:effectExtent l="38100" t="19050" r="31115" b="31115"/>
                <wp:wrapNone/>
                <wp:docPr id="1879319938" name="Lygiašonis trikampis 1879319938"/>
                <wp:cNvGraphicFramePr/>
                <a:graphic xmlns:a="http://schemas.openxmlformats.org/drawingml/2006/main">
                  <a:graphicData uri="http://schemas.microsoft.com/office/word/2010/wordprocessingShape">
                    <wps:wsp>
                      <wps:cNvSpPr/>
                      <wps:spPr>
                        <a:xfrm rot="15943555">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9CD4EF3" id="Lygiašonis trikampis 1879319938" o:spid="_x0000_s1026" type="#_x0000_t5" style="position:absolute;margin-left:359.05pt;margin-top:237.3pt;width:3.55pt;height:3.55pt;rotation:-6178346fd;z-index:2520862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" fillcolor="red" strokecolor="red" strokeweight="1pt"/>
            </w:pict>
          </mc:Fallback>
        </mc:AlternateContent>
      </w:r>
      <w:r w:rsidRPr="00EB6E26">
        <w:rPr>
          <w:noProof/>
          <w:lang w:val="lt-LT"/>
        </w:rPr>
        <mc:AlternateContent>
          <mc:Choice Requires="wps">
            <w:drawing>
              <wp:anchor distT="0" distB="0" distL="114300" distR="114300" simplePos="0" relativeHeight="252084224" behindDoc="0" locked="0" layoutInCell="1" allowOverlap="1" wp14:anchorId="4E0DB19F" wp14:editId="7E63F9EC">
                <wp:simplePos x="0" y="0"/>
                <wp:positionH relativeFrom="column">
                  <wp:posOffset>4536198</wp:posOffset>
                </wp:positionH>
                <wp:positionV relativeFrom="paragraph">
                  <wp:posOffset>2894476</wp:posOffset>
                </wp:positionV>
                <wp:extent cx="134792" cy="68900"/>
                <wp:effectExtent l="0" t="0" r="17780" b="26670"/>
                <wp:wrapNone/>
                <wp:docPr id="1089948312" name="Laisva forma: figūra 1089948312"/>
                <wp:cNvGraphicFramePr/>
                <a:graphic xmlns:a="http://schemas.openxmlformats.org/drawingml/2006/main">
                  <a:graphicData uri="http://schemas.microsoft.com/office/word/2010/wordprocessingShape">
                    <wps:wsp>
                      <wps:cNvSpPr/>
                      <wps:spPr>
                        <a:xfrm>
                          <a:off x="0" y="0"/>
                          <a:ext cx="134792" cy="68900"/>
                        </a:xfrm>
                        <a:custGeom>
                          <a:avLst/>
                          <a:gdLst>
                            <a:gd name="connsiteX0" fmla="*/ 134792 w 134792"/>
                            <a:gd name="connsiteY0" fmla="*/ 33666 h 68900"/>
                            <a:gd name="connsiteX1" fmla="*/ 82780 w 134792"/>
                            <a:gd name="connsiteY1" fmla="*/ 20244 h 68900"/>
                            <a:gd name="connsiteX2" fmla="*/ 12313 w 134792"/>
                            <a:gd name="connsiteY2" fmla="*/ 3466 h 68900"/>
                            <a:gd name="connsiteX3" fmla="*/ 568 w 134792"/>
                            <a:gd name="connsiteY3" fmla="*/ 3466 h 68900"/>
                            <a:gd name="connsiteX4" fmla="*/ 5602 w 134792"/>
                            <a:gd name="connsiteY4" fmla="*/ 40377 h 68900"/>
                            <a:gd name="connsiteX5" fmla="*/ 37480 w 134792"/>
                            <a:gd name="connsiteY5" fmla="*/ 68900 h 689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34792" h="68900">
                              <a:moveTo>
                                <a:pt x="134792" y="33666"/>
                              </a:moveTo>
                              <a:lnTo>
                                <a:pt x="82780" y="20244"/>
                              </a:lnTo>
                              <a:lnTo>
                                <a:pt x="12313" y="3466"/>
                              </a:lnTo>
                              <a:cubicBezTo>
                                <a:pt x="-1389" y="670"/>
                                <a:pt x="1686" y="-2686"/>
                                <a:pt x="568" y="3466"/>
                              </a:cubicBezTo>
                              <a:cubicBezTo>
                                <a:pt x="-551" y="9618"/>
                                <a:pt x="-550" y="29471"/>
                                <a:pt x="5602" y="40377"/>
                              </a:cubicBezTo>
                              <a:cubicBezTo>
                                <a:pt x="11754" y="51283"/>
                                <a:pt x="24617" y="60091"/>
                                <a:pt x="37480" y="6890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4EBE0E7" id="Laisva forma: figūra 1089948312" o:spid="_x0000_s1026" style="position:absolute;margin-left:357.2pt;margin-top:227.9pt;width:10.6pt;height:5.45pt;z-index:252084224;visibility:visible;mso-wrap-style:square;mso-wrap-distance-left:9pt;mso-wrap-distance-top:0;mso-wrap-distance-right:9pt;mso-wrap-distance-bottom:0;mso-position-horizontal:absolute;mso-position-horizontal-relative:text;mso-position-vertical:absolute;mso-position-vertical-relative:text;v-text-anchor:middle" coordsize="134792,68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" path="m134792,33666l82780,20244,12313,3466c-1389,670,1686,-2686,568,3466,-551,9618,-550,29471,5602,40377v6152,10906,19015,19714,31878,28523e" filled="f" strokecolor="red" strokeweight=".5pt">
                <v:stroke joinstyle="miter"/>
                <v:path arrowok="t" o:connecttype="custom" o:connectlocs="134792,33666;82780,20244;12313,3466;568,3466;5602,40377;37480,68900" o:connectangles="0,0,0,0,0,0"/>
              </v:shape>
            </w:pict>
          </mc:Fallback>
        </mc:AlternateContent>
      </w:r>
      <w:r w:rsidRPr="00EB6E26">
        <w:rPr>
          <w:noProof/>
          <w:lang w:val="lt-LT"/>
        </w:rPr>
        <mc:AlternateContent>
          <mc:Choice Requires="wps">
            <w:drawing>
              <wp:anchor distT="0" distB="0" distL="114300" distR="114300" simplePos="0" relativeHeight="251718656" behindDoc="0" locked="0" layoutInCell="1" allowOverlap="1" wp14:anchorId="5C77D8C8" wp14:editId="7CC448D8">
                <wp:simplePos x="0" y="0"/>
                <wp:positionH relativeFrom="column">
                  <wp:posOffset>4742179</wp:posOffset>
                </wp:positionH>
                <wp:positionV relativeFrom="paragraph">
                  <wp:posOffset>3055103</wp:posOffset>
                </wp:positionV>
                <wp:extent cx="476342" cy="184150"/>
                <wp:effectExtent l="0" t="0" r="0" b="6350"/>
                <wp:wrapNone/>
                <wp:docPr id="214" name="Teksto laukas 214"/>
                <wp:cNvGraphicFramePr/>
                <a:graphic xmlns:a="http://schemas.openxmlformats.org/drawingml/2006/main">
                  <a:graphicData uri="http://schemas.microsoft.com/office/word/2010/wordprocessingShape">
                    <wps:wsp>
                      <wps:cNvSpPr txBox="1"/>
                      <wps:spPr>
                        <a:xfrm rot="10463511" flipV="1">
                          <a:off x="0" y="0"/>
                          <a:ext cx="476342" cy="184150"/>
                        </a:xfrm>
                        <a:prstGeom prst="rect">
                          <a:avLst/>
                        </a:prstGeom>
                        <a:noFill/>
                        <a:ln w="6350">
                          <a:noFill/>
                        </a:ln>
                        <a:effectLst/>
                      </wps:spPr>
                      <wps:txbx>
                        <w:txbxContent>
                          <w:p w14:paraId="27E9F2EA" w14:textId="77777777" w:rsidR="00EB6E26" w:rsidRPr="00715289" w:rsidRDefault="00EB6E26" w:rsidP="00EB6E26">
                            <w:pPr>
                              <w:jc w:val="center"/>
                              <w:rPr>
                                <w:b/>
                                <w:color w:val="FF0000"/>
                                <w:sz w:val="10"/>
                                <w:lang w:val="lt-LT"/>
                              </w:rPr>
                            </w:pPr>
                            <w:r>
                              <w:rPr>
                                <w:b/>
                                <w:color w:val="FF0000"/>
                                <w:sz w:val="10"/>
                                <w:lang w:val="lt-LT"/>
                              </w:rPr>
                              <w:t>Žirnių</w:t>
                            </w:r>
                            <w:r w:rsidRPr="00715289">
                              <w:rPr>
                                <w:b/>
                                <w:color w:val="FF0000"/>
                                <w:sz w:val="10"/>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77D8C8" id="Teksto laukas 214" o:spid="_x0000_s1060" type="#_x0000_t202" style="position:absolute;margin-left:373.4pt;margin-top:240.55pt;width:37.5pt;height:14.5pt;rotation:-11428944fd;flip:y;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" filled="f" stroked="f" strokeweight=".5pt">
                <v:textbox>
                  <w:txbxContent>
                    <w:p w14:paraId="27E9F2EA" w14:textId="77777777" w:rsidR="00EB6E26" w:rsidRPr="00715289" w:rsidRDefault="00EB6E26" w:rsidP="00EB6E26">
                      <w:pPr>
                        <w:jc w:val="center"/>
                        <w:rPr>
                          <w:b/>
                          <w:color w:val="FF0000"/>
                          <w:sz w:val="10"/>
                          <w:lang w:val="lt-LT"/>
                        </w:rPr>
                      </w:pPr>
                      <w:r>
                        <w:rPr>
                          <w:b/>
                          <w:color w:val="FF0000"/>
                          <w:sz w:val="10"/>
                          <w:lang w:val="lt-LT"/>
                        </w:rPr>
                        <w:t>Žirnių</w:t>
                      </w:r>
                      <w:r w:rsidRPr="00715289">
                        <w:rPr>
                          <w:b/>
                          <w:color w:val="FF0000"/>
                          <w:sz w:val="10"/>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2082176" behindDoc="0" locked="0" layoutInCell="1" allowOverlap="1" wp14:anchorId="112B7EA8" wp14:editId="4CA6B3FE">
                <wp:simplePos x="0" y="0"/>
                <wp:positionH relativeFrom="column">
                  <wp:posOffset>4537652</wp:posOffset>
                </wp:positionH>
                <wp:positionV relativeFrom="paragraph">
                  <wp:posOffset>2941314</wp:posOffset>
                </wp:positionV>
                <wp:extent cx="54610" cy="54610"/>
                <wp:effectExtent l="0" t="0" r="21590" b="21590"/>
                <wp:wrapNone/>
                <wp:docPr id="2129285413" name="Ovalas 2129285413"/>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2978696" id="Ovalas 2129285413" o:spid="_x0000_s1026" style="position:absolute;margin-left:357.3pt;margin-top:231.6pt;width:4.3pt;height:4.3pt;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2081152" behindDoc="0" locked="0" layoutInCell="1" allowOverlap="1" wp14:anchorId="3254039F" wp14:editId="5C1BB743">
                <wp:simplePos x="0" y="0"/>
                <wp:positionH relativeFrom="column">
                  <wp:posOffset>4644327</wp:posOffset>
                </wp:positionH>
                <wp:positionV relativeFrom="paragraph">
                  <wp:posOffset>3082934</wp:posOffset>
                </wp:positionV>
                <wp:extent cx="45085" cy="45085"/>
                <wp:effectExtent l="19050" t="0" r="31115" b="31115"/>
                <wp:wrapNone/>
                <wp:docPr id="1969823029" name="Lygiašonis trikampis 1969823029"/>
                <wp:cNvGraphicFramePr/>
                <a:graphic xmlns:a="http://schemas.openxmlformats.org/drawingml/2006/main">
                  <a:graphicData uri="http://schemas.microsoft.com/office/word/2010/wordprocessingShape">
                    <wps:wsp>
                      <wps:cNvSpPr/>
                      <wps:spPr>
                        <a:xfrm rot="17604568">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278E889" id="Lygiašonis trikampis 1969823029" o:spid="_x0000_s1026" type="#_x0000_t5" style="position:absolute;margin-left:365.7pt;margin-top:242.75pt;width:3.55pt;height:3.55pt;rotation:-4364077fd;z-index:252081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" fillcolor="red" strokecolor="red" strokeweight="1pt"/>
            </w:pict>
          </mc:Fallback>
        </mc:AlternateContent>
      </w:r>
      <w:r w:rsidRPr="00EB6E26">
        <w:rPr>
          <w:noProof/>
          <w:lang w:val="lt-LT"/>
        </w:rPr>
        <mc:AlternateContent>
          <mc:Choice Requires="wps">
            <w:drawing>
              <wp:anchor distT="0" distB="0" distL="114300" distR="114300" simplePos="0" relativeHeight="252080128" behindDoc="0" locked="0" layoutInCell="1" allowOverlap="1" wp14:anchorId="2E5270A3" wp14:editId="2BB7FB40">
                <wp:simplePos x="0" y="0"/>
                <wp:positionH relativeFrom="column">
                  <wp:posOffset>4681057</wp:posOffset>
                </wp:positionH>
                <wp:positionV relativeFrom="paragraph">
                  <wp:posOffset>3096852</wp:posOffset>
                </wp:positionV>
                <wp:extent cx="548640" cy="54437"/>
                <wp:effectExtent l="0" t="0" r="22860" b="22225"/>
                <wp:wrapNone/>
                <wp:docPr id="1211932623" name="Laisva forma: figūra 1211932623"/>
                <wp:cNvGraphicFramePr/>
                <a:graphic xmlns:a="http://schemas.openxmlformats.org/drawingml/2006/main">
                  <a:graphicData uri="http://schemas.microsoft.com/office/word/2010/wordprocessingShape">
                    <wps:wsp>
                      <wps:cNvSpPr/>
                      <wps:spPr>
                        <a:xfrm>
                          <a:off x="0" y="0"/>
                          <a:ext cx="548640" cy="54437"/>
                        </a:xfrm>
                        <a:custGeom>
                          <a:avLst/>
                          <a:gdLst>
                            <a:gd name="connsiteX0" fmla="*/ 548640 w 548640"/>
                            <a:gd name="connsiteY0" fmla="*/ 54437 h 54437"/>
                            <a:gd name="connsiteX1" fmla="*/ 392605 w 548640"/>
                            <a:gd name="connsiteY1" fmla="*/ 12492 h 54437"/>
                            <a:gd name="connsiteX2" fmla="*/ 340593 w 548640"/>
                            <a:gd name="connsiteY2" fmla="*/ 2426 h 54437"/>
                            <a:gd name="connsiteX3" fmla="*/ 268448 w 548640"/>
                            <a:gd name="connsiteY3" fmla="*/ 748 h 54437"/>
                            <a:gd name="connsiteX4" fmla="*/ 233214 w 548640"/>
                            <a:gd name="connsiteY4" fmla="*/ 12492 h 54437"/>
                            <a:gd name="connsiteX5" fmla="*/ 187913 w 548640"/>
                            <a:gd name="connsiteY5" fmla="*/ 25915 h 54437"/>
                            <a:gd name="connsiteX6" fmla="*/ 140935 w 548640"/>
                            <a:gd name="connsiteY6" fmla="*/ 41015 h 54437"/>
                            <a:gd name="connsiteX7" fmla="*/ 87245 w 548640"/>
                            <a:gd name="connsiteY7" fmla="*/ 47726 h 54437"/>
                            <a:gd name="connsiteX8" fmla="*/ 0 w 548640"/>
                            <a:gd name="connsiteY8" fmla="*/ 15848 h 5443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548640" h="54437">
                              <a:moveTo>
                                <a:pt x="548640" y="54437"/>
                              </a:moveTo>
                              <a:lnTo>
                                <a:pt x="392605" y="12492"/>
                              </a:lnTo>
                              <a:cubicBezTo>
                                <a:pt x="357931" y="3824"/>
                                <a:pt x="361286" y="4383"/>
                                <a:pt x="340593" y="2426"/>
                              </a:cubicBezTo>
                              <a:cubicBezTo>
                                <a:pt x="319900" y="469"/>
                                <a:pt x="286344" y="-930"/>
                                <a:pt x="268448" y="748"/>
                              </a:cubicBezTo>
                              <a:cubicBezTo>
                                <a:pt x="250551" y="2426"/>
                                <a:pt x="246636" y="8298"/>
                                <a:pt x="233214" y="12492"/>
                              </a:cubicBezTo>
                              <a:cubicBezTo>
                                <a:pt x="219792" y="16686"/>
                                <a:pt x="203293" y="21161"/>
                                <a:pt x="187913" y="25915"/>
                              </a:cubicBezTo>
                              <a:cubicBezTo>
                                <a:pt x="172533" y="30669"/>
                                <a:pt x="157713" y="37380"/>
                                <a:pt x="140935" y="41015"/>
                              </a:cubicBezTo>
                              <a:cubicBezTo>
                                <a:pt x="124157" y="44650"/>
                                <a:pt x="110734" y="51920"/>
                                <a:pt x="87245" y="47726"/>
                              </a:cubicBezTo>
                              <a:cubicBezTo>
                                <a:pt x="63756" y="43531"/>
                                <a:pt x="31878" y="29689"/>
                                <a:pt x="0" y="15848"/>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F0DEEBC" id="Laisva forma: figūra 1211932623" o:spid="_x0000_s1026" style="position:absolute;margin-left:368.6pt;margin-top:243.85pt;width:43.2pt;height:4.3pt;z-index:252080128;visibility:visible;mso-wrap-style:square;mso-wrap-distance-left:9pt;mso-wrap-distance-top:0;mso-wrap-distance-right:9pt;mso-wrap-distance-bottom:0;mso-position-horizontal:absolute;mso-position-horizontal-relative:text;mso-position-vertical:absolute;mso-position-vertical-relative:text;v-text-anchor:middle" coordsize="548640,54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" path="m548640,54437l392605,12492c357931,3824,361286,4383,340593,2426,319900,469,286344,-930,268448,748,250551,2426,246636,8298,233214,12492v-13422,4194,-29921,8669,-45301,13423c172533,30669,157713,37380,140935,41015v-16778,3635,-30201,10905,-53690,6711c63756,43531,31878,29689,,15848e" filled="f" strokecolor="red" strokeweight=".5pt">
                <v:stroke joinstyle="miter"/>
                <v:path arrowok="t" o:connecttype="custom" o:connectlocs="548640,54437;392605,12492;340593,2426;268448,748;233214,12492;187913,25915;140935,41015;87245,47726;0,15848" o:connectangles="0,0,0,0,0,0,0,0,0"/>
              </v:shape>
            </w:pict>
          </mc:Fallback>
        </mc:AlternateContent>
      </w:r>
      <w:r w:rsidRPr="00EB6E26">
        <w:rPr>
          <w:noProof/>
          <w:lang w:val="lt-LT"/>
        </w:rPr>
        <mc:AlternateContent>
          <mc:Choice Requires="wps">
            <w:drawing>
              <wp:anchor distT="0" distB="0" distL="114300" distR="114300" simplePos="0" relativeHeight="251736064" behindDoc="0" locked="0" layoutInCell="1" allowOverlap="1" wp14:anchorId="4C2E9E84" wp14:editId="338406BF">
                <wp:simplePos x="0" y="0"/>
                <wp:positionH relativeFrom="column">
                  <wp:posOffset>6274796</wp:posOffset>
                </wp:positionH>
                <wp:positionV relativeFrom="paragraph">
                  <wp:posOffset>3562216</wp:posOffset>
                </wp:positionV>
                <wp:extent cx="450801" cy="189963"/>
                <wp:effectExtent l="0" t="0" r="0" b="635"/>
                <wp:wrapNone/>
                <wp:docPr id="162" name="Teksto laukas 162"/>
                <wp:cNvGraphicFramePr/>
                <a:graphic xmlns:a="http://schemas.openxmlformats.org/drawingml/2006/main">
                  <a:graphicData uri="http://schemas.microsoft.com/office/word/2010/wordprocessingShape">
                    <wps:wsp>
                      <wps:cNvSpPr txBox="1"/>
                      <wps:spPr>
                        <a:xfrm>
                          <a:off x="0" y="0"/>
                          <a:ext cx="450801" cy="189963"/>
                        </a:xfrm>
                        <a:prstGeom prst="rect">
                          <a:avLst/>
                        </a:prstGeom>
                        <a:noFill/>
                        <a:ln w="6350">
                          <a:noFill/>
                        </a:ln>
                        <a:effectLst/>
                      </wps:spPr>
                      <wps:txbx>
                        <w:txbxContent>
                          <w:p w14:paraId="5518B514" w14:textId="77777777" w:rsidR="00EB6E26" w:rsidRPr="00B67413" w:rsidRDefault="00EB6E26" w:rsidP="00EB6E26">
                            <w:pPr>
                              <w:ind w:left="-90"/>
                              <w:jc w:val="center"/>
                              <w:rPr>
                                <w:b/>
                                <w:color w:val="FF0000"/>
                                <w:sz w:val="12"/>
                                <w:lang w:val="lt-LT"/>
                              </w:rPr>
                            </w:pPr>
                            <w:r>
                              <w:rPr>
                                <w:b/>
                                <w:color w:val="FF0000"/>
                                <w:sz w:val="12"/>
                                <w:lang w:val="lt-LT"/>
                              </w:rPr>
                              <w:t>A3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2E9E84" id="Teksto laukas 162" o:spid="_x0000_s1061" type="#_x0000_t202" style="position:absolute;margin-left:494.1pt;margin-top:280.5pt;width:35.5pt;height:14.9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" filled="f" stroked="f" strokeweight=".5pt">
                <v:textbox>
                  <w:txbxContent>
                    <w:p w14:paraId="5518B514" w14:textId="77777777" w:rsidR="00EB6E26" w:rsidRPr="00B67413" w:rsidRDefault="00EB6E26" w:rsidP="00EB6E26">
                      <w:pPr>
                        <w:ind w:left="-90"/>
                        <w:jc w:val="center"/>
                        <w:rPr>
                          <w:b/>
                          <w:color w:val="FF0000"/>
                          <w:sz w:val="12"/>
                          <w:lang w:val="lt-LT"/>
                        </w:rPr>
                      </w:pPr>
                      <w:r>
                        <w:rPr>
                          <w:b/>
                          <w:color w:val="FF0000"/>
                          <w:sz w:val="12"/>
                          <w:lang w:val="lt-LT"/>
                        </w:rPr>
                        <w:t>A3</w:t>
                      </w:r>
                    </w:p>
                  </w:txbxContent>
                </v:textbox>
              </v:shape>
            </w:pict>
          </mc:Fallback>
        </mc:AlternateContent>
      </w:r>
      <w:r w:rsidRPr="00EB6E26">
        <w:rPr>
          <w:noProof/>
          <w:lang w:val="lt-LT"/>
        </w:rPr>
        <mc:AlternateContent>
          <mc:Choice Requires="wps">
            <w:drawing>
              <wp:anchor distT="0" distB="0" distL="114300" distR="114300" simplePos="0" relativeHeight="252079104" behindDoc="0" locked="0" layoutInCell="1" allowOverlap="1" wp14:anchorId="6B038A3A" wp14:editId="01DABFCC">
                <wp:simplePos x="0" y="0"/>
                <wp:positionH relativeFrom="column">
                  <wp:posOffset>5219345</wp:posOffset>
                </wp:positionH>
                <wp:positionV relativeFrom="paragraph">
                  <wp:posOffset>3089001</wp:posOffset>
                </wp:positionV>
                <wp:extent cx="45085" cy="45085"/>
                <wp:effectExtent l="19050" t="0" r="31115" b="31115"/>
                <wp:wrapNone/>
                <wp:docPr id="1998054839" name="Lygiašonis trikampis 1998054839"/>
                <wp:cNvGraphicFramePr/>
                <a:graphic xmlns:a="http://schemas.openxmlformats.org/drawingml/2006/main">
                  <a:graphicData uri="http://schemas.microsoft.com/office/word/2010/wordprocessingShape">
                    <wps:wsp>
                      <wps:cNvSpPr/>
                      <wps:spPr>
                        <a:xfrm rot="10800000">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0AFC2A2" id="Lygiašonis trikampis 1998054839" o:spid="_x0000_s1026" type="#_x0000_t5" style="position:absolute;margin-left:410.95pt;margin-top:243.25pt;width:3.55pt;height:3.55pt;rotation:180;z-index:252079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" fillcolor="red" strokecolor="red" strokeweight="1pt"/>
            </w:pict>
          </mc:Fallback>
        </mc:AlternateContent>
      </w:r>
      <w:r w:rsidRPr="00EB6E26">
        <w:rPr>
          <w:noProof/>
          <w:lang w:val="lt-LT"/>
        </w:rPr>
        <mc:AlternateContent>
          <mc:Choice Requires="wps">
            <w:drawing>
              <wp:anchor distT="0" distB="0" distL="114300" distR="114300" simplePos="0" relativeHeight="251721728" behindDoc="0" locked="0" layoutInCell="1" allowOverlap="1" wp14:anchorId="3FFC97CD" wp14:editId="58587122">
                <wp:simplePos x="0" y="0"/>
                <wp:positionH relativeFrom="column">
                  <wp:posOffset>4908167</wp:posOffset>
                </wp:positionH>
                <wp:positionV relativeFrom="paragraph">
                  <wp:posOffset>2345560</wp:posOffset>
                </wp:positionV>
                <wp:extent cx="736482" cy="184685"/>
                <wp:effectExtent l="66358" t="0" r="111442" b="0"/>
                <wp:wrapNone/>
                <wp:docPr id="217" name="Teksto laukas 217"/>
                <wp:cNvGraphicFramePr/>
                <a:graphic xmlns:a="http://schemas.openxmlformats.org/drawingml/2006/main">
                  <a:graphicData uri="http://schemas.microsoft.com/office/word/2010/wordprocessingShape">
                    <wps:wsp>
                      <wps:cNvSpPr txBox="1"/>
                      <wps:spPr>
                        <a:xfrm rot="6837823" flipV="1">
                          <a:off x="0" y="0"/>
                          <a:ext cx="736482" cy="184685"/>
                        </a:xfrm>
                        <a:prstGeom prst="rect">
                          <a:avLst/>
                        </a:prstGeom>
                        <a:noFill/>
                        <a:ln w="6350">
                          <a:noFill/>
                        </a:ln>
                        <a:effectLst/>
                      </wps:spPr>
                      <wps:txbx>
                        <w:txbxContent>
                          <w:p w14:paraId="2FE79157" w14:textId="77777777" w:rsidR="00EB6E26" w:rsidRPr="00715289" w:rsidRDefault="00EB6E26" w:rsidP="00EB6E26">
                            <w:pPr>
                              <w:jc w:val="center"/>
                              <w:rPr>
                                <w:b/>
                                <w:color w:val="FF0000"/>
                                <w:sz w:val="10"/>
                                <w:lang w:val="lt-LT"/>
                              </w:rPr>
                            </w:pPr>
                            <w:r>
                              <w:rPr>
                                <w:b/>
                                <w:color w:val="FF0000"/>
                                <w:sz w:val="10"/>
                                <w:lang w:val="lt-LT"/>
                              </w:rPr>
                              <w:t>Sukilėlių</w:t>
                            </w:r>
                            <w:r w:rsidRPr="00715289">
                              <w:rPr>
                                <w:b/>
                                <w:color w:val="FF0000"/>
                                <w:sz w:val="10"/>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FC97CD" id="Teksto laukas 217" o:spid="_x0000_s1062" type="#_x0000_t202" style="position:absolute;margin-left:386.45pt;margin-top:184.7pt;width:58pt;height:14.55pt;rotation:-7468726fd;flip:y;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" filled="f" stroked="f" strokeweight=".5pt">
                <v:textbox>
                  <w:txbxContent>
                    <w:p w14:paraId="2FE79157" w14:textId="77777777" w:rsidR="00EB6E26" w:rsidRPr="00715289" w:rsidRDefault="00EB6E26" w:rsidP="00EB6E26">
                      <w:pPr>
                        <w:jc w:val="center"/>
                        <w:rPr>
                          <w:b/>
                          <w:color w:val="FF0000"/>
                          <w:sz w:val="10"/>
                          <w:lang w:val="lt-LT"/>
                        </w:rPr>
                      </w:pPr>
                      <w:r>
                        <w:rPr>
                          <w:b/>
                          <w:color w:val="FF0000"/>
                          <w:sz w:val="10"/>
                          <w:lang w:val="lt-LT"/>
                        </w:rPr>
                        <w:t>Sukilėlių</w:t>
                      </w:r>
                      <w:r w:rsidRPr="00715289">
                        <w:rPr>
                          <w:b/>
                          <w:color w:val="FF0000"/>
                          <w:sz w:val="10"/>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2078080" behindDoc="0" locked="0" layoutInCell="1" allowOverlap="1" wp14:anchorId="53F91824" wp14:editId="16200169">
                <wp:simplePos x="0" y="0"/>
                <wp:positionH relativeFrom="column">
                  <wp:posOffset>5206208</wp:posOffset>
                </wp:positionH>
                <wp:positionV relativeFrom="paragraph">
                  <wp:posOffset>2894586</wp:posOffset>
                </wp:positionV>
                <wp:extent cx="57045" cy="270126"/>
                <wp:effectExtent l="0" t="0" r="19685" b="15875"/>
                <wp:wrapNone/>
                <wp:docPr id="2110411008" name="Laisva forma: figūra 2110411008"/>
                <wp:cNvGraphicFramePr/>
                <a:graphic xmlns:a="http://schemas.openxmlformats.org/drawingml/2006/main">
                  <a:graphicData uri="http://schemas.microsoft.com/office/word/2010/wordprocessingShape">
                    <wps:wsp>
                      <wps:cNvSpPr/>
                      <wps:spPr>
                        <a:xfrm>
                          <a:off x="0" y="0"/>
                          <a:ext cx="57045" cy="270126"/>
                        </a:xfrm>
                        <a:custGeom>
                          <a:avLst/>
                          <a:gdLst>
                            <a:gd name="connsiteX0" fmla="*/ 0 w 57045"/>
                            <a:gd name="connsiteY0" fmla="*/ 0 h 270126"/>
                            <a:gd name="connsiteX1" fmla="*/ 43622 w 57045"/>
                            <a:gd name="connsiteY1" fmla="*/ 48656 h 270126"/>
                            <a:gd name="connsiteX2" fmla="*/ 38589 w 57045"/>
                            <a:gd name="connsiteY2" fmla="*/ 117446 h 270126"/>
                            <a:gd name="connsiteX3" fmla="*/ 35233 w 57045"/>
                            <a:gd name="connsiteY3" fmla="*/ 167780 h 270126"/>
                            <a:gd name="connsiteX4" fmla="*/ 30200 w 57045"/>
                            <a:gd name="connsiteY4" fmla="*/ 213081 h 270126"/>
                            <a:gd name="connsiteX5" fmla="*/ 31878 w 57045"/>
                            <a:gd name="connsiteY5" fmla="*/ 248314 h 270126"/>
                            <a:gd name="connsiteX6" fmla="*/ 57045 w 57045"/>
                            <a:gd name="connsiteY6" fmla="*/ 270126 h 27012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57045" h="270126">
                              <a:moveTo>
                                <a:pt x="0" y="0"/>
                              </a:moveTo>
                              <a:cubicBezTo>
                                <a:pt x="18595" y="14541"/>
                                <a:pt x="37191" y="29082"/>
                                <a:pt x="43622" y="48656"/>
                              </a:cubicBezTo>
                              <a:cubicBezTo>
                                <a:pt x="50054" y="68230"/>
                                <a:pt x="39987" y="97592"/>
                                <a:pt x="38589" y="117446"/>
                              </a:cubicBezTo>
                              <a:cubicBezTo>
                                <a:pt x="37191" y="137300"/>
                                <a:pt x="36631" y="151841"/>
                                <a:pt x="35233" y="167780"/>
                              </a:cubicBezTo>
                              <a:cubicBezTo>
                                <a:pt x="33835" y="183719"/>
                                <a:pt x="30759" y="199659"/>
                                <a:pt x="30200" y="213081"/>
                              </a:cubicBezTo>
                              <a:cubicBezTo>
                                <a:pt x="29641" y="226503"/>
                                <a:pt x="27404" y="238807"/>
                                <a:pt x="31878" y="248314"/>
                              </a:cubicBezTo>
                              <a:cubicBezTo>
                                <a:pt x="36352" y="257822"/>
                                <a:pt x="46698" y="263974"/>
                                <a:pt x="57045" y="270126"/>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2418C97" id="Laisva forma: figūra 2110411008" o:spid="_x0000_s1026" style="position:absolute;margin-left:409.95pt;margin-top:227.9pt;width:4.5pt;height:21.25pt;z-index:252078080;visibility:visible;mso-wrap-style:square;mso-wrap-distance-left:9pt;mso-wrap-distance-top:0;mso-wrap-distance-right:9pt;mso-wrap-distance-bottom:0;mso-position-horizontal:absolute;mso-position-horizontal-relative:text;mso-position-vertical:absolute;mso-position-vertical-relative:text;v-text-anchor:middle" coordsize="57045,2701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" path="m,c18595,14541,37191,29082,43622,48656v6432,19574,-3635,48936,-5033,68790c37191,137300,36631,151841,35233,167780v-1398,15939,-4474,31879,-5033,45301c29641,226503,27404,238807,31878,248314v4474,9508,14820,15660,25167,21812e" filled="f" strokecolor="red" strokeweight=".5pt">
                <v:stroke joinstyle="miter"/>
                <v:path arrowok="t" o:connecttype="custom" o:connectlocs="0,0;43622,48656;38589,117446;35233,167780;30200,213081;31878,248314;57045,270126" o:connectangles="0,0,0,0,0,0,0"/>
              </v:shape>
            </w:pict>
          </mc:Fallback>
        </mc:AlternateContent>
      </w:r>
      <w:r w:rsidRPr="00EB6E26">
        <w:rPr>
          <w:noProof/>
          <w:lang w:val="lt-LT"/>
        </w:rPr>
        <mc:AlternateContent>
          <mc:Choice Requires="wps">
            <w:drawing>
              <wp:anchor distT="0" distB="0" distL="114300" distR="114300" simplePos="0" relativeHeight="252077056" behindDoc="0" locked="0" layoutInCell="1" allowOverlap="1" wp14:anchorId="64E2D4EF" wp14:editId="6D0FD313">
                <wp:simplePos x="0" y="0"/>
                <wp:positionH relativeFrom="column">
                  <wp:posOffset>5250716</wp:posOffset>
                </wp:positionH>
                <wp:positionV relativeFrom="paragraph">
                  <wp:posOffset>2684270</wp:posOffset>
                </wp:positionV>
                <wp:extent cx="45085" cy="45085"/>
                <wp:effectExtent l="38100" t="19050" r="12065" b="31115"/>
                <wp:wrapNone/>
                <wp:docPr id="1064375500" name="Lygiašonis trikampis 1064375500"/>
                <wp:cNvGraphicFramePr/>
                <a:graphic xmlns:a="http://schemas.openxmlformats.org/drawingml/2006/main">
                  <a:graphicData uri="http://schemas.microsoft.com/office/word/2010/wordprocessingShape">
                    <wps:wsp>
                      <wps:cNvSpPr/>
                      <wps:spPr>
                        <a:xfrm rot="10256396">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7B4E5AC" id="Lygiašonis trikampis 1064375500" o:spid="_x0000_s1026" type="#_x0000_t5" style="position:absolute;margin-left:413.45pt;margin-top:211.35pt;width:3.55pt;height:3.55pt;rotation:11202719fd;z-index:252077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" fillcolor="red" strokecolor="red" strokeweight="1pt"/>
            </w:pict>
          </mc:Fallback>
        </mc:AlternateContent>
      </w:r>
      <w:r w:rsidRPr="00EB6E26">
        <w:rPr>
          <w:noProof/>
          <w:lang w:val="lt-LT"/>
        </w:rPr>
        <mc:AlternateContent>
          <mc:Choice Requires="wps">
            <w:drawing>
              <wp:anchor distT="0" distB="0" distL="114300" distR="114300" simplePos="0" relativeHeight="252076032" behindDoc="0" locked="0" layoutInCell="1" allowOverlap="1" wp14:anchorId="13218295" wp14:editId="079B3937">
                <wp:simplePos x="0" y="0"/>
                <wp:positionH relativeFrom="column">
                  <wp:posOffset>5206208</wp:posOffset>
                </wp:positionH>
                <wp:positionV relativeFrom="paragraph">
                  <wp:posOffset>2767074</wp:posOffset>
                </wp:positionV>
                <wp:extent cx="73100" cy="127512"/>
                <wp:effectExtent l="0" t="0" r="22225" b="25400"/>
                <wp:wrapNone/>
                <wp:docPr id="2103659890" name="Laisva forma: figūra 2103659890"/>
                <wp:cNvGraphicFramePr/>
                <a:graphic xmlns:a="http://schemas.openxmlformats.org/drawingml/2006/main">
                  <a:graphicData uri="http://schemas.microsoft.com/office/word/2010/wordprocessingShape">
                    <wps:wsp>
                      <wps:cNvSpPr/>
                      <wps:spPr>
                        <a:xfrm>
                          <a:off x="0" y="0"/>
                          <a:ext cx="73100" cy="127512"/>
                        </a:xfrm>
                        <a:custGeom>
                          <a:avLst/>
                          <a:gdLst>
                            <a:gd name="connsiteX0" fmla="*/ 0 w 77647"/>
                            <a:gd name="connsiteY0" fmla="*/ 127512 h 127512"/>
                            <a:gd name="connsiteX1" fmla="*/ 43622 w 77647"/>
                            <a:gd name="connsiteY1" fmla="*/ 63756 h 127512"/>
                            <a:gd name="connsiteX2" fmla="*/ 75501 w 77647"/>
                            <a:gd name="connsiteY2" fmla="*/ 30200 h 127512"/>
                            <a:gd name="connsiteX3" fmla="*/ 72145 w 77647"/>
                            <a:gd name="connsiteY3" fmla="*/ 0 h 127512"/>
                          </a:gdLst>
                          <a:ahLst/>
                          <a:cxnLst>
                            <a:cxn ang="0">
                              <a:pos x="connsiteX0" y="connsiteY0"/>
                            </a:cxn>
                            <a:cxn ang="0">
                              <a:pos x="connsiteX1" y="connsiteY1"/>
                            </a:cxn>
                            <a:cxn ang="0">
                              <a:pos x="connsiteX2" y="connsiteY2"/>
                            </a:cxn>
                            <a:cxn ang="0">
                              <a:pos x="connsiteX3" y="connsiteY3"/>
                            </a:cxn>
                          </a:cxnLst>
                          <a:rect l="l" t="t" r="r" b="b"/>
                          <a:pathLst>
                            <a:path w="77647" h="127512">
                              <a:moveTo>
                                <a:pt x="0" y="127512"/>
                              </a:moveTo>
                              <a:cubicBezTo>
                                <a:pt x="15519" y="103743"/>
                                <a:pt x="31039" y="79975"/>
                                <a:pt x="43622" y="63756"/>
                              </a:cubicBezTo>
                              <a:cubicBezTo>
                                <a:pt x="56205" y="47537"/>
                                <a:pt x="70747" y="40826"/>
                                <a:pt x="75501" y="30200"/>
                              </a:cubicBezTo>
                              <a:cubicBezTo>
                                <a:pt x="80255" y="19574"/>
                                <a:pt x="76200" y="9787"/>
                                <a:pt x="72145"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F9E5365" id="Laisva forma: figūra 2103659890" o:spid="_x0000_s1026" style="position:absolute;margin-left:409.95pt;margin-top:217.9pt;width:5.75pt;height:10.05pt;z-index:252076032;visibility:visible;mso-wrap-style:square;mso-wrap-distance-left:9pt;mso-wrap-distance-top:0;mso-wrap-distance-right:9pt;mso-wrap-distance-bottom:0;mso-position-horizontal:absolute;mso-position-horizontal-relative:text;mso-position-vertical:absolute;mso-position-vertical-relative:text;v-text-anchor:middle" coordsize="77647,1275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" path="m,127512c15519,103743,31039,79975,43622,63756,56205,47537,70747,40826,75501,30200,80255,19574,76200,9787,72145,e" filled="f" strokecolor="red" strokeweight=".5pt">
                <v:stroke joinstyle="miter"/>
                <v:path arrowok="t" o:connecttype="custom" o:connectlocs="0,127512;41068,63756;71080,30200;67920,0" o:connectangles="0,0,0,0"/>
              </v:shape>
            </w:pict>
          </mc:Fallback>
        </mc:AlternateContent>
      </w:r>
      <w:r w:rsidRPr="00EB6E26">
        <w:rPr>
          <w:noProof/>
          <w:lang w:val="lt-LT"/>
        </w:rPr>
        <mc:AlternateContent>
          <mc:Choice Requires="wps">
            <w:drawing>
              <wp:anchor distT="0" distB="0" distL="114300" distR="114300" simplePos="0" relativeHeight="252075008" behindDoc="0" locked="0" layoutInCell="1" allowOverlap="1" wp14:anchorId="68EEB776" wp14:editId="29012AD2">
                <wp:simplePos x="0" y="0"/>
                <wp:positionH relativeFrom="column">
                  <wp:posOffset>5301041</wp:posOffset>
                </wp:positionH>
                <wp:positionV relativeFrom="paragraph">
                  <wp:posOffset>2613867</wp:posOffset>
                </wp:positionV>
                <wp:extent cx="736482" cy="184685"/>
                <wp:effectExtent l="0" t="57150" r="0" b="63500"/>
                <wp:wrapNone/>
                <wp:docPr id="227140701" name="Teksto laukas 227140701"/>
                <wp:cNvGraphicFramePr/>
                <a:graphic xmlns:a="http://schemas.openxmlformats.org/drawingml/2006/main">
                  <a:graphicData uri="http://schemas.microsoft.com/office/word/2010/wordprocessingShape">
                    <wps:wsp>
                      <wps:cNvSpPr txBox="1"/>
                      <wps:spPr>
                        <a:xfrm rot="11645730" flipV="1">
                          <a:off x="0" y="0"/>
                          <a:ext cx="736482" cy="184685"/>
                        </a:xfrm>
                        <a:prstGeom prst="rect">
                          <a:avLst/>
                        </a:prstGeom>
                        <a:noFill/>
                        <a:ln w="6350">
                          <a:noFill/>
                        </a:ln>
                        <a:effectLst/>
                      </wps:spPr>
                      <wps:txbx>
                        <w:txbxContent>
                          <w:p w14:paraId="61BF7E9C" w14:textId="77777777" w:rsidR="00EB6E26" w:rsidRPr="00715289" w:rsidRDefault="00EB6E26" w:rsidP="00EB6E26">
                            <w:pPr>
                              <w:jc w:val="center"/>
                              <w:rPr>
                                <w:b/>
                                <w:color w:val="FF0000"/>
                                <w:sz w:val="10"/>
                                <w:lang w:val="lt-LT"/>
                              </w:rPr>
                            </w:pPr>
                            <w:r>
                              <w:rPr>
                                <w:b/>
                                <w:color w:val="FF0000"/>
                                <w:sz w:val="10"/>
                                <w:lang w:val="lt-LT"/>
                              </w:rPr>
                              <w:t>Ribiškių Didžioji</w:t>
                            </w:r>
                            <w:r w:rsidRPr="00715289">
                              <w:rPr>
                                <w:b/>
                                <w:color w:val="FF0000"/>
                                <w:sz w:val="10"/>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EEB776" id="Teksto laukas 227140701" o:spid="_x0000_s1063" type="#_x0000_t202" style="position:absolute;margin-left:417.4pt;margin-top:205.8pt;width:58pt;height:14.55pt;rotation:10872717fd;flip:y;z-index:25207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" filled="f" stroked="f" strokeweight=".5pt">
                <v:textbox>
                  <w:txbxContent>
                    <w:p w14:paraId="61BF7E9C" w14:textId="77777777" w:rsidR="00EB6E26" w:rsidRPr="00715289" w:rsidRDefault="00EB6E26" w:rsidP="00EB6E26">
                      <w:pPr>
                        <w:jc w:val="center"/>
                        <w:rPr>
                          <w:b/>
                          <w:color w:val="FF0000"/>
                          <w:sz w:val="10"/>
                          <w:lang w:val="lt-LT"/>
                        </w:rPr>
                      </w:pPr>
                      <w:r>
                        <w:rPr>
                          <w:b/>
                          <w:color w:val="FF0000"/>
                          <w:sz w:val="10"/>
                          <w:lang w:val="lt-LT"/>
                        </w:rPr>
                        <w:t>Ribiškių Didžioji</w:t>
                      </w:r>
                      <w:r w:rsidRPr="00715289">
                        <w:rPr>
                          <w:b/>
                          <w:color w:val="FF0000"/>
                          <w:sz w:val="10"/>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1748352" behindDoc="0" locked="0" layoutInCell="1" allowOverlap="1" wp14:anchorId="2CD484EB" wp14:editId="6FFC01E9">
                <wp:simplePos x="0" y="0"/>
                <wp:positionH relativeFrom="column">
                  <wp:posOffset>5904679</wp:posOffset>
                </wp:positionH>
                <wp:positionV relativeFrom="paragraph">
                  <wp:posOffset>2889011</wp:posOffset>
                </wp:positionV>
                <wp:extent cx="735965" cy="184150"/>
                <wp:effectExtent l="0" t="57150" r="0" b="63500"/>
                <wp:wrapNone/>
                <wp:docPr id="303" name="Teksto laukas 303"/>
                <wp:cNvGraphicFramePr/>
                <a:graphic xmlns:a="http://schemas.openxmlformats.org/drawingml/2006/main">
                  <a:graphicData uri="http://schemas.microsoft.com/office/word/2010/wordprocessingShape">
                    <wps:wsp>
                      <wps:cNvSpPr txBox="1"/>
                      <wps:spPr>
                        <a:xfrm rot="11705918" flipV="1">
                          <a:off x="0" y="0"/>
                          <a:ext cx="735965" cy="184150"/>
                        </a:xfrm>
                        <a:prstGeom prst="rect">
                          <a:avLst/>
                        </a:prstGeom>
                        <a:noFill/>
                        <a:ln w="6350">
                          <a:noFill/>
                        </a:ln>
                        <a:effectLst/>
                      </wps:spPr>
                      <wps:txbx>
                        <w:txbxContent>
                          <w:p w14:paraId="0A6915DE" w14:textId="77777777" w:rsidR="00EB6E26" w:rsidRPr="00DF7637" w:rsidRDefault="00EB6E26" w:rsidP="00EB6E26">
                            <w:pPr>
                              <w:jc w:val="center"/>
                              <w:rPr>
                                <w:b/>
                                <w:color w:val="FF0000"/>
                                <w:sz w:val="10"/>
                                <w:lang w:val="lt-LT"/>
                              </w:rPr>
                            </w:pPr>
                            <w:r w:rsidRPr="00DF7637">
                              <w:rPr>
                                <w:b/>
                                <w:color w:val="FF0000"/>
                                <w:sz w:val="10"/>
                                <w:lang w:val="lt-LT"/>
                              </w:rPr>
                              <w:t>Juodasis kelias</w:t>
                            </w:r>
                          </w:p>
                          <w:p w14:paraId="7C78AE67" w14:textId="77777777" w:rsidR="00EB6E26" w:rsidRPr="00715289" w:rsidRDefault="00EB6E26" w:rsidP="00EB6E26">
                            <w:pPr>
                              <w:jc w:val="center"/>
                              <w:rPr>
                                <w:b/>
                                <w:color w:val="FF0000"/>
                                <w:sz w:val="10"/>
                                <w:lang w:val="lt-LT"/>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D484EB" id="Teksto laukas 303" o:spid="_x0000_s1064" type="#_x0000_t202" style="position:absolute;margin-left:464.95pt;margin-top:227.5pt;width:57.95pt;height:14.5pt;rotation:10806976fd;flip:y;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" filled="f" stroked="f" strokeweight=".5pt">
                <v:textbox>
                  <w:txbxContent>
                    <w:p w14:paraId="0A6915DE" w14:textId="77777777" w:rsidR="00EB6E26" w:rsidRPr="00DF7637" w:rsidRDefault="00EB6E26" w:rsidP="00EB6E26">
                      <w:pPr>
                        <w:jc w:val="center"/>
                        <w:rPr>
                          <w:b/>
                          <w:color w:val="FF0000"/>
                          <w:sz w:val="10"/>
                          <w:lang w:val="lt-LT"/>
                        </w:rPr>
                      </w:pPr>
                      <w:r w:rsidRPr="00DF7637">
                        <w:rPr>
                          <w:b/>
                          <w:color w:val="FF0000"/>
                          <w:sz w:val="10"/>
                          <w:lang w:val="lt-LT"/>
                        </w:rPr>
                        <w:t>Juodasis kelias</w:t>
                      </w:r>
                    </w:p>
                    <w:p w14:paraId="7C78AE67" w14:textId="77777777" w:rsidR="00EB6E26" w:rsidRPr="00715289" w:rsidRDefault="00EB6E26" w:rsidP="00EB6E26">
                      <w:pPr>
                        <w:jc w:val="center"/>
                        <w:rPr>
                          <w:b/>
                          <w:color w:val="FF0000"/>
                          <w:sz w:val="10"/>
                          <w:lang w:val="lt-LT"/>
                        </w:rPr>
                      </w:pPr>
                    </w:p>
                  </w:txbxContent>
                </v:textbox>
              </v:shape>
            </w:pict>
          </mc:Fallback>
        </mc:AlternateContent>
      </w:r>
      <w:r w:rsidRPr="00EB6E26">
        <w:rPr>
          <w:noProof/>
          <w:lang w:val="lt-LT"/>
        </w:rPr>
        <mc:AlternateContent>
          <mc:Choice Requires="wps">
            <w:drawing>
              <wp:anchor distT="0" distB="0" distL="114300" distR="114300" simplePos="0" relativeHeight="252073984" behindDoc="0" locked="0" layoutInCell="1" allowOverlap="1" wp14:anchorId="31E23FFB" wp14:editId="4FBD4F3B">
                <wp:simplePos x="0" y="0"/>
                <wp:positionH relativeFrom="column">
                  <wp:posOffset>5264511</wp:posOffset>
                </wp:positionH>
                <wp:positionV relativeFrom="paragraph">
                  <wp:posOffset>2238567</wp:posOffset>
                </wp:positionV>
                <wp:extent cx="188333" cy="367438"/>
                <wp:effectExtent l="0" t="0" r="21590" b="13970"/>
                <wp:wrapNone/>
                <wp:docPr id="109490769" name="Laisva forma: figūra 109490769"/>
                <wp:cNvGraphicFramePr/>
                <a:graphic xmlns:a="http://schemas.openxmlformats.org/drawingml/2006/main">
                  <a:graphicData uri="http://schemas.microsoft.com/office/word/2010/wordprocessingShape">
                    <wps:wsp>
                      <wps:cNvSpPr/>
                      <wps:spPr>
                        <a:xfrm>
                          <a:off x="0" y="0"/>
                          <a:ext cx="188333" cy="367438"/>
                        </a:xfrm>
                        <a:custGeom>
                          <a:avLst/>
                          <a:gdLst>
                            <a:gd name="connsiteX0" fmla="*/ 188333 w 188333"/>
                            <a:gd name="connsiteY0" fmla="*/ 0 h 367438"/>
                            <a:gd name="connsiteX1" fmla="*/ 139677 w 188333"/>
                            <a:gd name="connsiteY1" fmla="*/ 83890 h 367438"/>
                            <a:gd name="connsiteX2" fmla="*/ 84310 w 188333"/>
                            <a:gd name="connsiteY2" fmla="*/ 142613 h 367438"/>
                            <a:gd name="connsiteX3" fmla="*/ 50754 w 188333"/>
                            <a:gd name="connsiteY3" fmla="*/ 189591 h 367438"/>
                            <a:gd name="connsiteX4" fmla="*/ 20553 w 188333"/>
                            <a:gd name="connsiteY4" fmla="*/ 246637 h 367438"/>
                            <a:gd name="connsiteX5" fmla="*/ 2097 w 188333"/>
                            <a:gd name="connsiteY5" fmla="*/ 295293 h 367438"/>
                            <a:gd name="connsiteX6" fmla="*/ 420 w 188333"/>
                            <a:gd name="connsiteY6" fmla="*/ 367438 h 367438"/>
                            <a:gd name="connsiteX7" fmla="*/ 420 w 188333"/>
                            <a:gd name="connsiteY7" fmla="*/ 367438 h 367438"/>
                            <a:gd name="connsiteX8" fmla="*/ 420 w 188333"/>
                            <a:gd name="connsiteY8" fmla="*/ 367438 h 36743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88333" h="367438">
                              <a:moveTo>
                                <a:pt x="188333" y="0"/>
                              </a:moveTo>
                              <a:cubicBezTo>
                                <a:pt x="172673" y="30060"/>
                                <a:pt x="157014" y="60121"/>
                                <a:pt x="139677" y="83890"/>
                              </a:cubicBezTo>
                              <a:cubicBezTo>
                                <a:pt x="122340" y="107659"/>
                                <a:pt x="99131" y="124996"/>
                                <a:pt x="84310" y="142613"/>
                              </a:cubicBezTo>
                              <a:cubicBezTo>
                                <a:pt x="69489" y="160230"/>
                                <a:pt x="61380" y="172254"/>
                                <a:pt x="50754" y="189591"/>
                              </a:cubicBezTo>
                              <a:cubicBezTo>
                                <a:pt x="40128" y="206928"/>
                                <a:pt x="28662" y="229020"/>
                                <a:pt x="20553" y="246637"/>
                              </a:cubicBezTo>
                              <a:cubicBezTo>
                                <a:pt x="12444" y="264254"/>
                                <a:pt x="5453" y="275159"/>
                                <a:pt x="2097" y="295293"/>
                              </a:cubicBezTo>
                              <a:cubicBezTo>
                                <a:pt x="-1259" y="315427"/>
                                <a:pt x="420" y="367438"/>
                                <a:pt x="420" y="367438"/>
                              </a:cubicBezTo>
                              <a:lnTo>
                                <a:pt x="420" y="367438"/>
                              </a:lnTo>
                              <a:lnTo>
                                <a:pt x="420" y="367438"/>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AC7807C" id="Laisva forma: figūra 109490769" o:spid="_x0000_s1026" style="position:absolute;margin-left:414.55pt;margin-top:176.25pt;width:14.85pt;height:28.95pt;z-index:252073984;visibility:visible;mso-wrap-style:square;mso-wrap-distance-left:9pt;mso-wrap-distance-top:0;mso-wrap-distance-right:9pt;mso-wrap-distance-bottom:0;mso-position-horizontal:absolute;mso-position-horizontal-relative:text;mso-position-vertical:absolute;mso-position-vertical-relative:text;v-text-anchor:middle" coordsize="188333,367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" path="m188333,c172673,30060,157014,60121,139677,83890v-17337,23769,-40546,41106,-55367,58723c69489,160230,61380,172254,50754,189591,40128,206928,28662,229020,20553,246637,12444,264254,5453,275159,2097,295293,-1259,315427,420,367438,420,367438r,l420,367438e" filled="f" strokecolor="red" strokeweight=".5pt">
                <v:stroke joinstyle="miter"/>
                <v:path arrowok="t" o:connecttype="custom" o:connectlocs="188333,0;139677,83890;84310,142613;50754,189591;20553,246637;2097,295293;420,367438;420,367438;420,367438" o:connectangles="0,0,0,0,0,0,0,0,0"/>
              </v:shape>
            </w:pict>
          </mc:Fallback>
        </mc:AlternateContent>
      </w:r>
      <w:r w:rsidRPr="00EB6E26">
        <w:rPr>
          <w:noProof/>
          <w:lang w:val="lt-LT"/>
        </w:rPr>
        <mc:AlternateContent>
          <mc:Choice Requires="wps">
            <w:drawing>
              <wp:anchor distT="0" distB="0" distL="114300" distR="114300" simplePos="0" relativeHeight="252072960" behindDoc="0" locked="0" layoutInCell="1" allowOverlap="1" wp14:anchorId="2C957C7A" wp14:editId="7DD51953">
                <wp:simplePos x="0" y="0"/>
                <wp:positionH relativeFrom="column">
                  <wp:posOffset>5448043</wp:posOffset>
                </wp:positionH>
                <wp:positionV relativeFrom="paragraph">
                  <wp:posOffset>2201172</wp:posOffset>
                </wp:positionV>
                <wp:extent cx="45719" cy="45719"/>
                <wp:effectExtent l="0" t="0" r="12065" b="12065"/>
                <wp:wrapNone/>
                <wp:docPr id="408875833" name="Ovalas 408875833"/>
                <wp:cNvGraphicFramePr/>
                <a:graphic xmlns:a="http://schemas.openxmlformats.org/drawingml/2006/main">
                  <a:graphicData uri="http://schemas.microsoft.com/office/word/2010/wordprocessingShape">
                    <wps:wsp>
                      <wps:cNvSpPr/>
                      <wps:spPr>
                        <a:xfrm>
                          <a:off x="0" y="0"/>
                          <a:ext cx="45719" cy="45719"/>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40B04A4" id="Ovalas 408875833" o:spid="_x0000_s1026" style="position:absolute;margin-left:429pt;margin-top:173.3pt;width:3.6pt;height:3.6pt;z-index:252072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" filled="f" strokecolor="red" strokeweight="1pt">
                <v:stroke joinstyle="miter"/>
              </v:oval>
            </w:pict>
          </mc:Fallback>
        </mc:AlternateContent>
      </w:r>
      <w:r w:rsidRPr="00EB6E26">
        <w:rPr>
          <w:noProof/>
          <w:lang w:val="lt-LT"/>
        </w:rPr>
        <mc:AlternateContent>
          <mc:Choice Requires="wps">
            <w:drawing>
              <wp:anchor distT="0" distB="0" distL="114300" distR="114300" simplePos="0" relativeHeight="252071936" behindDoc="0" locked="0" layoutInCell="1" allowOverlap="1" wp14:anchorId="73399084" wp14:editId="026A1277">
                <wp:simplePos x="0" y="0"/>
                <wp:positionH relativeFrom="column">
                  <wp:posOffset>6103182</wp:posOffset>
                </wp:positionH>
                <wp:positionV relativeFrom="paragraph">
                  <wp:posOffset>2554691</wp:posOffset>
                </wp:positionV>
                <wp:extent cx="367513" cy="153832"/>
                <wp:effectExtent l="11430" t="0" r="6350" b="0"/>
                <wp:wrapNone/>
                <wp:docPr id="70702526" name="Teksto laukas 70702526"/>
                <wp:cNvGraphicFramePr/>
                <a:graphic xmlns:a="http://schemas.openxmlformats.org/drawingml/2006/main">
                  <a:graphicData uri="http://schemas.microsoft.com/office/word/2010/wordprocessingShape">
                    <wps:wsp>
                      <wps:cNvSpPr txBox="1"/>
                      <wps:spPr>
                        <a:xfrm rot="6093530" flipH="1" flipV="1">
                          <a:off x="0" y="0"/>
                          <a:ext cx="367513" cy="153832"/>
                        </a:xfrm>
                        <a:prstGeom prst="rect">
                          <a:avLst/>
                        </a:prstGeom>
                        <a:noFill/>
                        <a:ln w="6350">
                          <a:noFill/>
                        </a:ln>
                        <a:effectLst/>
                      </wps:spPr>
                      <wps:txbx>
                        <w:txbxContent>
                          <w:p w14:paraId="3CC78D92" w14:textId="77777777" w:rsidR="00EB6E26" w:rsidRPr="00AB7315" w:rsidRDefault="00EB6E26" w:rsidP="00EB6E26">
                            <w:pPr>
                              <w:rPr>
                                <w:color w:val="FF0000"/>
                                <w:sz w:val="6"/>
                                <w:szCs w:val="22"/>
                                <w:lang w:val="lt-LT"/>
                              </w:rPr>
                            </w:pPr>
                            <w:r>
                              <w:rPr>
                                <w:color w:val="FF0000"/>
                                <w:sz w:val="6"/>
                                <w:szCs w:val="22"/>
                                <w:lang w:val="lt-LT"/>
                              </w:rPr>
                              <w:t>Kolaso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399084" id="Teksto laukas 70702526" o:spid="_x0000_s1065" type="#_x0000_t202" style="position:absolute;margin-left:480.55pt;margin-top:201.15pt;width:28.95pt;height:12.1pt;rotation:6655760fd;flip:x y;z-index:25207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" filled="f" stroked="f" strokeweight=".5pt">
                <v:textbox>
                  <w:txbxContent>
                    <w:p w14:paraId="3CC78D92" w14:textId="77777777" w:rsidR="00EB6E26" w:rsidRPr="00AB7315" w:rsidRDefault="00EB6E26" w:rsidP="00EB6E26">
                      <w:pPr>
                        <w:rPr>
                          <w:color w:val="FF0000"/>
                          <w:sz w:val="6"/>
                          <w:szCs w:val="22"/>
                          <w:lang w:val="lt-LT"/>
                        </w:rPr>
                      </w:pPr>
                      <w:r>
                        <w:rPr>
                          <w:color w:val="FF0000"/>
                          <w:sz w:val="6"/>
                          <w:szCs w:val="22"/>
                          <w:lang w:val="lt-LT"/>
                        </w:rPr>
                        <w:t>Kolaso g.</w:t>
                      </w:r>
                    </w:p>
                  </w:txbxContent>
                </v:textbox>
              </v:shape>
            </w:pict>
          </mc:Fallback>
        </mc:AlternateContent>
      </w:r>
      <w:r w:rsidRPr="00EB6E26">
        <w:rPr>
          <w:noProof/>
          <w:lang w:val="lt-LT"/>
        </w:rPr>
        <mc:AlternateContent>
          <mc:Choice Requires="wps">
            <w:drawing>
              <wp:anchor distT="0" distB="0" distL="114300" distR="114300" simplePos="0" relativeHeight="252070912" behindDoc="0" locked="0" layoutInCell="1" allowOverlap="1" wp14:anchorId="3A53121C" wp14:editId="1FEA7C77">
                <wp:simplePos x="0" y="0"/>
                <wp:positionH relativeFrom="column">
                  <wp:posOffset>5941934</wp:posOffset>
                </wp:positionH>
                <wp:positionV relativeFrom="paragraph">
                  <wp:posOffset>2654803</wp:posOffset>
                </wp:positionV>
                <wp:extent cx="367513" cy="153832"/>
                <wp:effectExtent l="0" t="38100" r="0" b="36830"/>
                <wp:wrapNone/>
                <wp:docPr id="961412749" name="Teksto laukas 961412749"/>
                <wp:cNvGraphicFramePr/>
                <a:graphic xmlns:a="http://schemas.openxmlformats.org/drawingml/2006/main">
                  <a:graphicData uri="http://schemas.microsoft.com/office/word/2010/wordprocessingShape">
                    <wps:wsp>
                      <wps:cNvSpPr txBox="1"/>
                      <wps:spPr>
                        <a:xfrm rot="9230803" flipH="1" flipV="1">
                          <a:off x="0" y="0"/>
                          <a:ext cx="367513" cy="153832"/>
                        </a:xfrm>
                        <a:prstGeom prst="rect">
                          <a:avLst/>
                        </a:prstGeom>
                        <a:noFill/>
                        <a:ln w="6350">
                          <a:noFill/>
                        </a:ln>
                        <a:effectLst/>
                      </wps:spPr>
                      <wps:txbx>
                        <w:txbxContent>
                          <w:p w14:paraId="4E8EE019" w14:textId="77777777" w:rsidR="00EB6E26" w:rsidRPr="00AB7315" w:rsidRDefault="00EB6E26" w:rsidP="00EB6E26">
                            <w:pPr>
                              <w:rPr>
                                <w:color w:val="FF0000"/>
                                <w:sz w:val="6"/>
                                <w:szCs w:val="22"/>
                                <w:lang w:val="lt-LT"/>
                              </w:rPr>
                            </w:pPr>
                            <w:r>
                              <w:rPr>
                                <w:color w:val="FF0000"/>
                                <w:sz w:val="6"/>
                                <w:szCs w:val="22"/>
                                <w:lang w:val="lt-LT"/>
                              </w:rPr>
                              <w:t>Tolimoji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53121C" id="Teksto laukas 961412749" o:spid="_x0000_s1066" type="#_x0000_t202" style="position:absolute;margin-left:467.85pt;margin-top:209.05pt;width:28.95pt;height:12.1pt;rotation:10082498fd;flip:x y;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" filled="f" stroked="f" strokeweight=".5pt">
                <v:textbox>
                  <w:txbxContent>
                    <w:p w14:paraId="4E8EE019" w14:textId="77777777" w:rsidR="00EB6E26" w:rsidRPr="00AB7315" w:rsidRDefault="00EB6E26" w:rsidP="00EB6E26">
                      <w:pPr>
                        <w:rPr>
                          <w:color w:val="FF0000"/>
                          <w:sz w:val="6"/>
                          <w:szCs w:val="22"/>
                          <w:lang w:val="lt-LT"/>
                        </w:rPr>
                      </w:pPr>
                      <w:r>
                        <w:rPr>
                          <w:color w:val="FF0000"/>
                          <w:sz w:val="6"/>
                          <w:szCs w:val="22"/>
                          <w:lang w:val="lt-LT"/>
                        </w:rPr>
                        <w:t>Tolimoji g.</w:t>
                      </w:r>
                    </w:p>
                  </w:txbxContent>
                </v:textbox>
              </v:shape>
            </w:pict>
          </mc:Fallback>
        </mc:AlternateContent>
      </w:r>
      <w:r w:rsidRPr="00EB6E26">
        <w:rPr>
          <w:noProof/>
          <w:lang w:val="lt-LT"/>
        </w:rPr>
        <mc:AlternateContent>
          <mc:Choice Requires="wps">
            <w:drawing>
              <wp:anchor distT="0" distB="0" distL="114300" distR="114300" simplePos="0" relativeHeight="251929600" behindDoc="0" locked="0" layoutInCell="1" allowOverlap="1" wp14:anchorId="01B5A5DE" wp14:editId="30A8F7D0">
                <wp:simplePos x="0" y="0"/>
                <wp:positionH relativeFrom="column">
                  <wp:posOffset>5243118</wp:posOffset>
                </wp:positionH>
                <wp:positionV relativeFrom="paragraph">
                  <wp:posOffset>1879518</wp:posOffset>
                </wp:positionV>
                <wp:extent cx="62553" cy="212323"/>
                <wp:effectExtent l="0" t="0" r="13970" b="16510"/>
                <wp:wrapNone/>
                <wp:docPr id="1894102165" name="Laisva forma: figūra 1894102165"/>
                <wp:cNvGraphicFramePr/>
                <a:graphic xmlns:a="http://schemas.openxmlformats.org/drawingml/2006/main">
                  <a:graphicData uri="http://schemas.microsoft.com/office/word/2010/wordprocessingShape">
                    <wps:wsp>
                      <wps:cNvSpPr/>
                      <wps:spPr>
                        <a:xfrm>
                          <a:off x="0" y="0"/>
                          <a:ext cx="62553" cy="212323"/>
                        </a:xfrm>
                        <a:custGeom>
                          <a:avLst/>
                          <a:gdLst>
                            <a:gd name="connsiteX0" fmla="*/ 43589 w 43589"/>
                            <a:gd name="connsiteY0" fmla="*/ 201798 h 201798"/>
                            <a:gd name="connsiteX1" fmla="*/ 1548 w 43589"/>
                            <a:gd name="connsiteY1" fmla="*/ 119818 h 201798"/>
                            <a:gd name="connsiteX2" fmla="*/ 9956 w 43589"/>
                            <a:gd name="connsiteY2" fmla="*/ 48347 h 201798"/>
                            <a:gd name="connsiteX3" fmla="*/ 18365 w 43589"/>
                            <a:gd name="connsiteY3" fmla="*/ 10510 h 201798"/>
                            <a:gd name="connsiteX4" fmla="*/ 9956 w 43589"/>
                            <a:gd name="connsiteY4" fmla="*/ 0 h 20179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3589" h="201798">
                              <a:moveTo>
                                <a:pt x="43589" y="201798"/>
                              </a:moveTo>
                              <a:cubicBezTo>
                                <a:pt x="25371" y="173595"/>
                                <a:pt x="7153" y="145393"/>
                                <a:pt x="1548" y="119818"/>
                              </a:cubicBezTo>
                              <a:cubicBezTo>
                                <a:pt x="-4058" y="94243"/>
                                <a:pt x="7153" y="66565"/>
                                <a:pt x="9956" y="48347"/>
                              </a:cubicBezTo>
                              <a:cubicBezTo>
                                <a:pt x="12759" y="30129"/>
                                <a:pt x="18365" y="18568"/>
                                <a:pt x="18365" y="10510"/>
                              </a:cubicBezTo>
                              <a:cubicBezTo>
                                <a:pt x="18365" y="2452"/>
                                <a:pt x="14160" y="1226"/>
                                <a:pt x="9956"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901D0B" id="Laisva forma: figūra 1894102165" o:spid="_x0000_s1026" style="position:absolute;margin-left:412.85pt;margin-top:148pt;width:4.95pt;height:16.7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589,2017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" path="m43589,201798c25371,173595,7153,145393,1548,119818,-4058,94243,7153,66565,9956,48347,12759,30129,18365,18568,18365,10510,18365,2452,14160,1226,9956,e" filled="f" strokecolor="red" strokeweight=".5pt">
                <v:stroke joinstyle="miter"/>
                <v:path arrowok="t" o:connecttype="custom" o:connectlocs="62553,212323;2221,126067;14287,50869;26355,11058;14287,0" o:connectangles="0,0,0,0,0"/>
              </v:shape>
            </w:pict>
          </mc:Fallback>
        </mc:AlternateContent>
      </w:r>
      <w:r w:rsidRPr="00EB6E26">
        <w:rPr>
          <w:noProof/>
          <w:lang w:val="lt-LT"/>
        </w:rPr>
        <mc:AlternateContent>
          <mc:Choice Requires="wps">
            <w:drawing>
              <wp:anchor distT="0" distB="0" distL="114300" distR="114300" simplePos="0" relativeHeight="252069888" behindDoc="0" locked="0" layoutInCell="1" allowOverlap="1" wp14:anchorId="5D37A8F3" wp14:editId="3B596093">
                <wp:simplePos x="0" y="0"/>
                <wp:positionH relativeFrom="column">
                  <wp:posOffset>5075618</wp:posOffset>
                </wp:positionH>
                <wp:positionV relativeFrom="paragraph">
                  <wp:posOffset>2086944</wp:posOffset>
                </wp:positionV>
                <wp:extent cx="441422" cy="154920"/>
                <wp:effectExtent l="0" t="38100" r="0" b="55245"/>
                <wp:wrapNone/>
                <wp:docPr id="2067031752" name="Teksto laukas 2067031752"/>
                <wp:cNvGraphicFramePr/>
                <a:graphic xmlns:a="http://schemas.openxmlformats.org/drawingml/2006/main">
                  <a:graphicData uri="http://schemas.microsoft.com/office/word/2010/wordprocessingShape">
                    <wps:wsp>
                      <wps:cNvSpPr txBox="1"/>
                      <wps:spPr>
                        <a:xfrm rot="9330810" flipV="1">
                          <a:off x="0" y="0"/>
                          <a:ext cx="441422" cy="154920"/>
                        </a:xfrm>
                        <a:prstGeom prst="rect">
                          <a:avLst/>
                        </a:prstGeom>
                        <a:noFill/>
                        <a:ln w="6350">
                          <a:noFill/>
                        </a:ln>
                        <a:effectLst/>
                      </wps:spPr>
                      <wps:txbx>
                        <w:txbxContent>
                          <w:p w14:paraId="5A37F28D" w14:textId="77777777" w:rsidR="00EB6E26" w:rsidRPr="002163E3" w:rsidRDefault="00EB6E26" w:rsidP="00EB6E26">
                            <w:pPr>
                              <w:pStyle w:val="Betarp"/>
                              <w:rPr>
                                <w:color w:val="FF0000"/>
                                <w:sz w:val="8"/>
                                <w:szCs w:val="16"/>
                                <w:lang w:val="lt-LT"/>
                              </w:rPr>
                            </w:pPr>
                            <w:r>
                              <w:rPr>
                                <w:color w:val="FF0000"/>
                                <w:sz w:val="8"/>
                                <w:szCs w:val="16"/>
                                <w:lang w:val="lt-LT"/>
                              </w:rPr>
                              <w:t>Filaretų</w:t>
                            </w:r>
                            <w:r w:rsidRPr="002163E3">
                              <w:rPr>
                                <w:color w:val="FF0000"/>
                                <w:sz w:val="8"/>
                                <w:szCs w:val="16"/>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37A8F3" id="Teksto laukas 2067031752" o:spid="_x0000_s1067" type="#_x0000_t202" style="position:absolute;margin-left:399.65pt;margin-top:164.35pt;width:34.75pt;height:12.2pt;rotation:-10191733fd;flip:y;z-index:25206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" filled="f" stroked="f" strokeweight=".5pt">
                <v:textbox>
                  <w:txbxContent>
                    <w:p w14:paraId="5A37F28D" w14:textId="77777777" w:rsidR="00EB6E26" w:rsidRPr="002163E3" w:rsidRDefault="00EB6E26" w:rsidP="00EB6E26">
                      <w:pPr>
                        <w:pStyle w:val="Betarp"/>
                        <w:rPr>
                          <w:color w:val="FF0000"/>
                          <w:sz w:val="8"/>
                          <w:szCs w:val="16"/>
                          <w:lang w:val="lt-LT"/>
                        </w:rPr>
                      </w:pPr>
                      <w:r>
                        <w:rPr>
                          <w:color w:val="FF0000"/>
                          <w:sz w:val="8"/>
                          <w:szCs w:val="16"/>
                          <w:lang w:val="lt-LT"/>
                        </w:rPr>
                        <w:t>Filaretų</w:t>
                      </w:r>
                      <w:r w:rsidRPr="002163E3">
                        <w:rPr>
                          <w:color w:val="FF0000"/>
                          <w:sz w:val="8"/>
                          <w:szCs w:val="16"/>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2068864" behindDoc="0" locked="0" layoutInCell="1" allowOverlap="1" wp14:anchorId="6EDAA943" wp14:editId="559C6294">
                <wp:simplePos x="0" y="0"/>
                <wp:positionH relativeFrom="column">
                  <wp:posOffset>5308600</wp:posOffset>
                </wp:positionH>
                <wp:positionV relativeFrom="paragraph">
                  <wp:posOffset>2113287</wp:posOffset>
                </wp:positionV>
                <wp:extent cx="45085" cy="45085"/>
                <wp:effectExtent l="19050" t="19050" r="31115" b="31115"/>
                <wp:wrapNone/>
                <wp:docPr id="1729808757" name="Lygiašonis trikampis 1729808757"/>
                <wp:cNvGraphicFramePr/>
                <a:graphic xmlns:a="http://schemas.openxmlformats.org/drawingml/2006/main">
                  <a:graphicData uri="http://schemas.microsoft.com/office/word/2010/wordprocessingShape">
                    <wps:wsp>
                      <wps:cNvSpPr/>
                      <wps:spPr>
                        <a:xfrm rot="4818049">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C78C5B1" id="Lygiašonis trikampis 1729808757" o:spid="_x0000_s1026" type="#_x0000_t5" style="position:absolute;margin-left:418pt;margin-top:166.4pt;width:3.55pt;height:3.55pt;rotation:5262594fd;z-index:252068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" fillcolor="red" strokecolor="red" strokeweight="1pt"/>
            </w:pict>
          </mc:Fallback>
        </mc:AlternateContent>
      </w:r>
      <w:r w:rsidRPr="00EB6E26">
        <w:rPr>
          <w:noProof/>
          <w:lang w:val="lt-LT"/>
        </w:rPr>
        <mc:AlternateContent>
          <mc:Choice Requires="wps">
            <w:drawing>
              <wp:anchor distT="0" distB="0" distL="114300" distR="114300" simplePos="0" relativeHeight="252067840" behindDoc="0" locked="0" layoutInCell="1" allowOverlap="1" wp14:anchorId="6B7EAFB0" wp14:editId="7626F0AA">
                <wp:simplePos x="0" y="0"/>
                <wp:positionH relativeFrom="column">
                  <wp:posOffset>5217952</wp:posOffset>
                </wp:positionH>
                <wp:positionV relativeFrom="paragraph">
                  <wp:posOffset>2135601</wp:posOffset>
                </wp:positionV>
                <wp:extent cx="129191" cy="50955"/>
                <wp:effectExtent l="0" t="0" r="23495" b="25400"/>
                <wp:wrapNone/>
                <wp:docPr id="2128254464" name="Laisva forma: figūra 2128254464"/>
                <wp:cNvGraphicFramePr/>
                <a:graphic xmlns:a="http://schemas.openxmlformats.org/drawingml/2006/main">
                  <a:graphicData uri="http://schemas.microsoft.com/office/word/2010/wordprocessingShape">
                    <wps:wsp>
                      <wps:cNvSpPr/>
                      <wps:spPr>
                        <a:xfrm>
                          <a:off x="0" y="0"/>
                          <a:ext cx="129191" cy="50955"/>
                        </a:xfrm>
                        <a:custGeom>
                          <a:avLst/>
                          <a:gdLst>
                            <a:gd name="connsiteX0" fmla="*/ 0 w 129191"/>
                            <a:gd name="connsiteY0" fmla="*/ 50955 h 50955"/>
                            <a:gd name="connsiteX1" fmla="*/ 52012 w 129191"/>
                            <a:gd name="connsiteY1" fmla="*/ 9010 h 50955"/>
                            <a:gd name="connsiteX2" fmla="*/ 78857 w 129191"/>
                            <a:gd name="connsiteY2" fmla="*/ 621 h 50955"/>
                            <a:gd name="connsiteX3" fmla="*/ 122480 w 129191"/>
                            <a:gd name="connsiteY3" fmla="*/ 621 h 50955"/>
                            <a:gd name="connsiteX4" fmla="*/ 122480 w 129191"/>
                            <a:gd name="connsiteY4" fmla="*/ 621 h 50955"/>
                            <a:gd name="connsiteX5" fmla="*/ 129191 w 129191"/>
                            <a:gd name="connsiteY5" fmla="*/ 5654 h 5095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29191" h="50955">
                              <a:moveTo>
                                <a:pt x="0" y="50955"/>
                              </a:moveTo>
                              <a:cubicBezTo>
                                <a:pt x="19434" y="34177"/>
                                <a:pt x="38869" y="17399"/>
                                <a:pt x="52012" y="9010"/>
                              </a:cubicBezTo>
                              <a:cubicBezTo>
                                <a:pt x="65155" y="621"/>
                                <a:pt x="67112" y="2019"/>
                                <a:pt x="78857" y="621"/>
                              </a:cubicBezTo>
                              <a:cubicBezTo>
                                <a:pt x="90602" y="-777"/>
                                <a:pt x="122480" y="621"/>
                                <a:pt x="122480" y="621"/>
                              </a:cubicBezTo>
                              <a:lnTo>
                                <a:pt x="122480" y="621"/>
                              </a:lnTo>
                              <a:lnTo>
                                <a:pt x="129191" y="5654"/>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50977BD" id="Laisva forma: figūra 2128254464" o:spid="_x0000_s1026" style="position:absolute;margin-left:410.85pt;margin-top:168.15pt;width:10.15pt;height:4pt;z-index:252067840;visibility:visible;mso-wrap-style:square;mso-wrap-distance-left:9pt;mso-wrap-distance-top:0;mso-wrap-distance-right:9pt;mso-wrap-distance-bottom:0;mso-position-horizontal:absolute;mso-position-horizontal-relative:text;mso-position-vertical:absolute;mso-position-vertical-relative:text;v-text-anchor:middle" coordsize="129191,50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" path="m,50955c19434,34177,38869,17399,52012,9010,65155,621,67112,2019,78857,621v11745,-1398,43623,,43623,l122480,621r6711,5033e" filled="f" strokecolor="red" strokeweight=".5pt">
                <v:stroke joinstyle="miter"/>
                <v:path arrowok="t" o:connecttype="custom" o:connectlocs="0,50955;52012,9010;78857,621;122480,621;122480,621;129191,5654" o:connectangles="0,0,0,0,0,0"/>
              </v:shape>
            </w:pict>
          </mc:Fallback>
        </mc:AlternateContent>
      </w:r>
      <w:r w:rsidRPr="00EB6E26">
        <w:rPr>
          <w:noProof/>
          <w:lang w:val="lt-LT"/>
        </w:rPr>
        <mc:AlternateContent>
          <mc:Choice Requires="wps">
            <w:drawing>
              <wp:anchor distT="0" distB="0" distL="114300" distR="114300" simplePos="0" relativeHeight="252066816" behindDoc="0" locked="0" layoutInCell="1" allowOverlap="1" wp14:anchorId="4EEBA22B" wp14:editId="40B92190">
                <wp:simplePos x="0" y="0"/>
                <wp:positionH relativeFrom="column">
                  <wp:posOffset>5160319</wp:posOffset>
                </wp:positionH>
                <wp:positionV relativeFrom="paragraph">
                  <wp:posOffset>2169008</wp:posOffset>
                </wp:positionV>
                <wp:extent cx="54610" cy="54610"/>
                <wp:effectExtent l="0" t="0" r="21590" b="21590"/>
                <wp:wrapNone/>
                <wp:docPr id="1865812931" name="Ovalas 1865812931"/>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70C0"/>
                        </a:solidFill>
                        <a:ln w="127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BCFE8D4" id="Ovalas 1865812931" o:spid="_x0000_s1026" style="position:absolute;margin-left:406.3pt;margin-top:170.8pt;width:4.3pt;height:4.3pt;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" fillcolor="#0070c0" strokecolor="#0070c0" strokeweight="1pt">
                <v:stroke joinstyle="miter"/>
              </v:oval>
            </w:pict>
          </mc:Fallback>
        </mc:AlternateContent>
      </w:r>
      <w:r w:rsidRPr="00EB6E26">
        <w:rPr>
          <w:noProof/>
          <w:lang w:val="lt-LT"/>
        </w:rPr>
        <mc:AlternateContent>
          <mc:Choice Requires="wps">
            <w:drawing>
              <wp:anchor distT="0" distB="0" distL="114300" distR="114300" simplePos="0" relativeHeight="252065792" behindDoc="0" locked="0" layoutInCell="1" allowOverlap="1" wp14:anchorId="19497844" wp14:editId="32979235">
                <wp:simplePos x="0" y="0"/>
                <wp:positionH relativeFrom="column">
                  <wp:posOffset>4345524</wp:posOffset>
                </wp:positionH>
                <wp:positionV relativeFrom="paragraph">
                  <wp:posOffset>1853402</wp:posOffset>
                </wp:positionV>
                <wp:extent cx="351125" cy="153832"/>
                <wp:effectExtent l="0" t="38100" r="0" b="36830"/>
                <wp:wrapNone/>
                <wp:docPr id="1680423833" name="Teksto laukas 1680423833"/>
                <wp:cNvGraphicFramePr/>
                <a:graphic xmlns:a="http://schemas.openxmlformats.org/drawingml/2006/main">
                  <a:graphicData uri="http://schemas.microsoft.com/office/word/2010/wordprocessingShape">
                    <wps:wsp>
                      <wps:cNvSpPr txBox="1"/>
                      <wps:spPr>
                        <a:xfrm rot="12936215" flipH="1" flipV="1">
                          <a:off x="0" y="0"/>
                          <a:ext cx="351125" cy="153832"/>
                        </a:xfrm>
                        <a:prstGeom prst="rect">
                          <a:avLst/>
                        </a:prstGeom>
                        <a:noFill/>
                        <a:ln w="6350">
                          <a:noFill/>
                        </a:ln>
                        <a:effectLst/>
                      </wps:spPr>
                      <wps:txbx>
                        <w:txbxContent>
                          <w:p w14:paraId="2F60F266" w14:textId="77777777" w:rsidR="00EB6E26" w:rsidRPr="00AB7315" w:rsidRDefault="00EB6E26" w:rsidP="00EB6E26">
                            <w:pPr>
                              <w:rPr>
                                <w:color w:val="FF0000"/>
                                <w:sz w:val="6"/>
                                <w:szCs w:val="22"/>
                                <w:lang w:val="lt-LT"/>
                              </w:rPr>
                            </w:pPr>
                            <w:r>
                              <w:rPr>
                                <w:color w:val="FF0000"/>
                                <w:sz w:val="6"/>
                                <w:szCs w:val="22"/>
                                <w:lang w:val="lt-LT"/>
                              </w:rPr>
                              <w:t>Gynėjų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497844" id="Teksto laukas 1680423833" o:spid="_x0000_s1068" type="#_x0000_t202" style="position:absolute;margin-left:342.15pt;margin-top:145.95pt;width:27.65pt;height:12.1pt;rotation:-9463164fd;flip:x y;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" filled="f" stroked="f" strokeweight=".5pt">
                <v:textbox>
                  <w:txbxContent>
                    <w:p w14:paraId="2F60F266" w14:textId="77777777" w:rsidR="00EB6E26" w:rsidRPr="00AB7315" w:rsidRDefault="00EB6E26" w:rsidP="00EB6E26">
                      <w:pPr>
                        <w:rPr>
                          <w:color w:val="FF0000"/>
                          <w:sz w:val="6"/>
                          <w:szCs w:val="22"/>
                          <w:lang w:val="lt-LT"/>
                        </w:rPr>
                      </w:pPr>
                      <w:r>
                        <w:rPr>
                          <w:color w:val="FF0000"/>
                          <w:sz w:val="6"/>
                          <w:szCs w:val="22"/>
                          <w:lang w:val="lt-LT"/>
                        </w:rPr>
                        <w:t>Gynėjų g.</w:t>
                      </w:r>
                    </w:p>
                  </w:txbxContent>
                </v:textbox>
              </v:shape>
            </w:pict>
          </mc:Fallback>
        </mc:AlternateContent>
      </w:r>
      <w:r w:rsidRPr="00EB6E26">
        <w:rPr>
          <w:noProof/>
          <w:lang w:val="lt-LT"/>
        </w:rPr>
        <mc:AlternateContent>
          <mc:Choice Requires="wps">
            <w:drawing>
              <wp:anchor distT="0" distB="0" distL="114300" distR="114300" simplePos="0" relativeHeight="252064768" behindDoc="0" locked="0" layoutInCell="1" allowOverlap="1" wp14:anchorId="7BD0DC5C" wp14:editId="16A29ED9">
                <wp:simplePos x="0" y="0"/>
                <wp:positionH relativeFrom="column">
                  <wp:posOffset>4462943</wp:posOffset>
                </wp:positionH>
                <wp:positionV relativeFrom="paragraph">
                  <wp:posOffset>1822474</wp:posOffset>
                </wp:positionV>
                <wp:extent cx="62764" cy="79250"/>
                <wp:effectExtent l="0" t="0" r="13970" b="16510"/>
                <wp:wrapNone/>
                <wp:docPr id="1300245654" name="Laisva forma: figūra 1300245654"/>
                <wp:cNvGraphicFramePr/>
                <a:graphic xmlns:a="http://schemas.openxmlformats.org/drawingml/2006/main">
                  <a:graphicData uri="http://schemas.microsoft.com/office/word/2010/wordprocessingShape">
                    <wps:wsp>
                      <wps:cNvSpPr/>
                      <wps:spPr>
                        <a:xfrm>
                          <a:off x="0" y="0"/>
                          <a:ext cx="62764" cy="79250"/>
                        </a:xfrm>
                        <a:custGeom>
                          <a:avLst/>
                          <a:gdLst>
                            <a:gd name="connsiteX0" fmla="*/ 0 w 62764"/>
                            <a:gd name="connsiteY0" fmla="*/ 0 h 79215"/>
                            <a:gd name="connsiteX1" fmla="*/ 30200 w 62764"/>
                            <a:gd name="connsiteY1" fmla="*/ 45300 h 79215"/>
                            <a:gd name="connsiteX2" fmla="*/ 20133 w 62764"/>
                            <a:gd name="connsiteY2" fmla="*/ 68790 h 79215"/>
                            <a:gd name="connsiteX3" fmla="*/ 57045 w 62764"/>
                            <a:gd name="connsiteY3" fmla="*/ 78856 h 79215"/>
                            <a:gd name="connsiteX4" fmla="*/ 62078 w 62764"/>
                            <a:gd name="connsiteY4" fmla="*/ 57045 h 79215"/>
                            <a:gd name="connsiteX0" fmla="*/ 0 w 62764"/>
                            <a:gd name="connsiteY0" fmla="*/ 0 h 79250"/>
                            <a:gd name="connsiteX1" fmla="*/ 21739 w 62764"/>
                            <a:gd name="connsiteY1" fmla="*/ 40510 h 79250"/>
                            <a:gd name="connsiteX2" fmla="*/ 20133 w 62764"/>
                            <a:gd name="connsiteY2" fmla="*/ 68790 h 79250"/>
                            <a:gd name="connsiteX3" fmla="*/ 57045 w 62764"/>
                            <a:gd name="connsiteY3" fmla="*/ 78856 h 79250"/>
                            <a:gd name="connsiteX4" fmla="*/ 62078 w 62764"/>
                            <a:gd name="connsiteY4" fmla="*/ 57045 h 7925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62764" h="79250">
                              <a:moveTo>
                                <a:pt x="0" y="0"/>
                              </a:moveTo>
                              <a:cubicBezTo>
                                <a:pt x="13422" y="16917"/>
                                <a:pt x="18384" y="29045"/>
                                <a:pt x="21739" y="40510"/>
                              </a:cubicBezTo>
                              <a:cubicBezTo>
                                <a:pt x="25094" y="51975"/>
                                <a:pt x="14249" y="62399"/>
                                <a:pt x="20133" y="68790"/>
                              </a:cubicBezTo>
                              <a:cubicBezTo>
                                <a:pt x="26017" y="75181"/>
                                <a:pt x="50054" y="80814"/>
                                <a:pt x="57045" y="78856"/>
                              </a:cubicBezTo>
                              <a:cubicBezTo>
                                <a:pt x="64036" y="76899"/>
                                <a:pt x="63057" y="66972"/>
                                <a:pt x="62078" y="57045"/>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BDF6B85" id="Laisva forma: figūra 1300245654" o:spid="_x0000_s1026" style="position:absolute;margin-left:351.4pt;margin-top:143.5pt;width:4.95pt;height:6.25pt;z-index:252064768;visibility:visible;mso-wrap-style:square;mso-wrap-distance-left:9pt;mso-wrap-distance-top:0;mso-wrap-distance-right:9pt;mso-wrap-distance-bottom:0;mso-position-horizontal:absolute;mso-position-horizontal-relative:text;mso-position-vertical:absolute;mso-position-vertical-relative:text;v-text-anchor:middle" coordsize="62764,79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" path="m,c13422,16917,18384,29045,21739,40510v3355,11465,-7490,21889,-1606,28280c26017,75181,50054,80814,57045,78856v6991,-1957,6012,-11884,5033,-21811e" filled="f" strokecolor="red" strokeweight=".5pt">
                <v:stroke joinstyle="miter"/>
                <v:path arrowok="t" o:connecttype="custom" o:connectlocs="0,0;21739,40510;20133,68790;57045,78856;62078,57045" o:connectangles="0,0,0,0,0"/>
              </v:shape>
            </w:pict>
          </mc:Fallback>
        </mc:AlternateContent>
      </w:r>
      <w:r w:rsidRPr="00EB6E26">
        <w:rPr>
          <w:noProof/>
          <w:lang w:val="lt-LT"/>
        </w:rPr>
        <mc:AlternateContent>
          <mc:Choice Requires="wps">
            <w:drawing>
              <wp:anchor distT="0" distB="0" distL="114300" distR="114300" simplePos="0" relativeHeight="252058624" behindDoc="0" locked="0" layoutInCell="1" allowOverlap="1" wp14:anchorId="77B4B42F" wp14:editId="6A71689B">
                <wp:simplePos x="0" y="0"/>
                <wp:positionH relativeFrom="column">
                  <wp:posOffset>4174362</wp:posOffset>
                </wp:positionH>
                <wp:positionV relativeFrom="paragraph">
                  <wp:posOffset>1736906</wp:posOffset>
                </wp:positionV>
                <wp:extent cx="293014" cy="518160"/>
                <wp:effectExtent l="0" t="0" r="12065" b="15240"/>
                <wp:wrapNone/>
                <wp:docPr id="1231452026" name="Laisva forma: figūra 1231452026"/>
                <wp:cNvGraphicFramePr/>
                <a:graphic xmlns:a="http://schemas.openxmlformats.org/drawingml/2006/main">
                  <a:graphicData uri="http://schemas.microsoft.com/office/word/2010/wordprocessingShape">
                    <wps:wsp>
                      <wps:cNvSpPr/>
                      <wps:spPr>
                        <a:xfrm>
                          <a:off x="0" y="0"/>
                          <a:ext cx="293014" cy="518160"/>
                        </a:xfrm>
                        <a:custGeom>
                          <a:avLst/>
                          <a:gdLst>
                            <a:gd name="connsiteX0" fmla="*/ 285226 w 310567"/>
                            <a:gd name="connsiteY0" fmla="*/ 0 h 518439"/>
                            <a:gd name="connsiteX1" fmla="*/ 290259 w 310567"/>
                            <a:gd name="connsiteY1" fmla="*/ 67112 h 518439"/>
                            <a:gd name="connsiteX2" fmla="*/ 303681 w 310567"/>
                            <a:gd name="connsiteY2" fmla="*/ 115768 h 518439"/>
                            <a:gd name="connsiteX3" fmla="*/ 310392 w 310567"/>
                            <a:gd name="connsiteY3" fmla="*/ 159390 h 518439"/>
                            <a:gd name="connsiteX4" fmla="*/ 296970 w 310567"/>
                            <a:gd name="connsiteY4" fmla="*/ 204691 h 518439"/>
                            <a:gd name="connsiteX5" fmla="*/ 286903 w 310567"/>
                            <a:gd name="connsiteY5" fmla="*/ 239925 h 518439"/>
                            <a:gd name="connsiteX6" fmla="*/ 263414 w 310567"/>
                            <a:gd name="connsiteY6" fmla="*/ 255025 h 518439"/>
                            <a:gd name="connsiteX7" fmla="*/ 260059 w 310567"/>
                            <a:gd name="connsiteY7" fmla="*/ 295292 h 518439"/>
                            <a:gd name="connsiteX8" fmla="*/ 258381 w 310567"/>
                            <a:gd name="connsiteY8" fmla="*/ 364082 h 518439"/>
                            <a:gd name="connsiteX9" fmla="*/ 265092 w 310567"/>
                            <a:gd name="connsiteY9" fmla="*/ 385893 h 518439"/>
                            <a:gd name="connsiteX10" fmla="*/ 239925 w 310567"/>
                            <a:gd name="connsiteY10" fmla="*/ 422805 h 518439"/>
                            <a:gd name="connsiteX11" fmla="*/ 192947 w 310567"/>
                            <a:gd name="connsiteY11" fmla="*/ 441261 h 518439"/>
                            <a:gd name="connsiteX12" fmla="*/ 140935 w 310567"/>
                            <a:gd name="connsiteY12" fmla="*/ 439583 h 518439"/>
                            <a:gd name="connsiteX13" fmla="*/ 115768 w 310567"/>
                            <a:gd name="connsiteY13" fmla="*/ 456361 h 518439"/>
                            <a:gd name="connsiteX14" fmla="*/ 83890 w 310567"/>
                            <a:gd name="connsiteY14" fmla="*/ 471461 h 518439"/>
                            <a:gd name="connsiteX15" fmla="*/ 36911 w 310567"/>
                            <a:gd name="connsiteY15" fmla="*/ 471461 h 518439"/>
                            <a:gd name="connsiteX16" fmla="*/ 0 w 310567"/>
                            <a:gd name="connsiteY16" fmla="*/ 518439 h 518439"/>
                            <a:gd name="connsiteX0" fmla="*/ 285226 w 310567"/>
                            <a:gd name="connsiteY0" fmla="*/ 0 h 518439"/>
                            <a:gd name="connsiteX1" fmla="*/ 290259 w 310567"/>
                            <a:gd name="connsiteY1" fmla="*/ 67112 h 518439"/>
                            <a:gd name="connsiteX2" fmla="*/ 303681 w 310567"/>
                            <a:gd name="connsiteY2" fmla="*/ 115768 h 518439"/>
                            <a:gd name="connsiteX3" fmla="*/ 310392 w 310567"/>
                            <a:gd name="connsiteY3" fmla="*/ 159390 h 518439"/>
                            <a:gd name="connsiteX4" fmla="*/ 296970 w 310567"/>
                            <a:gd name="connsiteY4" fmla="*/ 204691 h 518439"/>
                            <a:gd name="connsiteX5" fmla="*/ 270122 w 310567"/>
                            <a:gd name="connsiteY5" fmla="*/ 232336 h 518439"/>
                            <a:gd name="connsiteX6" fmla="*/ 263414 w 310567"/>
                            <a:gd name="connsiteY6" fmla="*/ 255025 h 518439"/>
                            <a:gd name="connsiteX7" fmla="*/ 260059 w 310567"/>
                            <a:gd name="connsiteY7" fmla="*/ 295292 h 518439"/>
                            <a:gd name="connsiteX8" fmla="*/ 258381 w 310567"/>
                            <a:gd name="connsiteY8" fmla="*/ 364082 h 518439"/>
                            <a:gd name="connsiteX9" fmla="*/ 265092 w 310567"/>
                            <a:gd name="connsiteY9" fmla="*/ 385893 h 518439"/>
                            <a:gd name="connsiteX10" fmla="*/ 239925 w 310567"/>
                            <a:gd name="connsiteY10" fmla="*/ 422805 h 518439"/>
                            <a:gd name="connsiteX11" fmla="*/ 192947 w 310567"/>
                            <a:gd name="connsiteY11" fmla="*/ 441261 h 518439"/>
                            <a:gd name="connsiteX12" fmla="*/ 140935 w 310567"/>
                            <a:gd name="connsiteY12" fmla="*/ 439583 h 518439"/>
                            <a:gd name="connsiteX13" fmla="*/ 115768 w 310567"/>
                            <a:gd name="connsiteY13" fmla="*/ 456361 h 518439"/>
                            <a:gd name="connsiteX14" fmla="*/ 83890 w 310567"/>
                            <a:gd name="connsiteY14" fmla="*/ 471461 h 518439"/>
                            <a:gd name="connsiteX15" fmla="*/ 36911 w 310567"/>
                            <a:gd name="connsiteY15" fmla="*/ 471461 h 518439"/>
                            <a:gd name="connsiteX16" fmla="*/ 0 w 310567"/>
                            <a:gd name="connsiteY16" fmla="*/ 518439 h 518439"/>
                            <a:gd name="connsiteX0" fmla="*/ 285226 w 311083"/>
                            <a:gd name="connsiteY0" fmla="*/ 0 h 518439"/>
                            <a:gd name="connsiteX1" fmla="*/ 290259 w 311083"/>
                            <a:gd name="connsiteY1" fmla="*/ 67112 h 518439"/>
                            <a:gd name="connsiteX2" fmla="*/ 303681 w 311083"/>
                            <a:gd name="connsiteY2" fmla="*/ 115768 h 518439"/>
                            <a:gd name="connsiteX3" fmla="*/ 310392 w 311083"/>
                            <a:gd name="connsiteY3" fmla="*/ 159390 h 518439"/>
                            <a:gd name="connsiteX4" fmla="*/ 287194 w 311083"/>
                            <a:gd name="connsiteY4" fmla="*/ 199783 h 518439"/>
                            <a:gd name="connsiteX5" fmla="*/ 270122 w 311083"/>
                            <a:gd name="connsiteY5" fmla="*/ 232336 h 518439"/>
                            <a:gd name="connsiteX6" fmla="*/ 263414 w 311083"/>
                            <a:gd name="connsiteY6" fmla="*/ 255025 h 518439"/>
                            <a:gd name="connsiteX7" fmla="*/ 260059 w 311083"/>
                            <a:gd name="connsiteY7" fmla="*/ 295292 h 518439"/>
                            <a:gd name="connsiteX8" fmla="*/ 258381 w 311083"/>
                            <a:gd name="connsiteY8" fmla="*/ 364082 h 518439"/>
                            <a:gd name="connsiteX9" fmla="*/ 265092 w 311083"/>
                            <a:gd name="connsiteY9" fmla="*/ 385893 h 518439"/>
                            <a:gd name="connsiteX10" fmla="*/ 239925 w 311083"/>
                            <a:gd name="connsiteY10" fmla="*/ 422805 h 518439"/>
                            <a:gd name="connsiteX11" fmla="*/ 192947 w 311083"/>
                            <a:gd name="connsiteY11" fmla="*/ 441261 h 518439"/>
                            <a:gd name="connsiteX12" fmla="*/ 140935 w 311083"/>
                            <a:gd name="connsiteY12" fmla="*/ 439583 h 518439"/>
                            <a:gd name="connsiteX13" fmla="*/ 115768 w 311083"/>
                            <a:gd name="connsiteY13" fmla="*/ 456361 h 518439"/>
                            <a:gd name="connsiteX14" fmla="*/ 83890 w 311083"/>
                            <a:gd name="connsiteY14" fmla="*/ 471461 h 518439"/>
                            <a:gd name="connsiteX15" fmla="*/ 36911 w 311083"/>
                            <a:gd name="connsiteY15" fmla="*/ 471461 h 518439"/>
                            <a:gd name="connsiteX16" fmla="*/ 0 w 311083"/>
                            <a:gd name="connsiteY16" fmla="*/ 518439 h 518439"/>
                            <a:gd name="connsiteX0" fmla="*/ 285226 w 303842"/>
                            <a:gd name="connsiteY0" fmla="*/ 0 h 518439"/>
                            <a:gd name="connsiteX1" fmla="*/ 290259 w 303842"/>
                            <a:gd name="connsiteY1" fmla="*/ 67112 h 518439"/>
                            <a:gd name="connsiteX2" fmla="*/ 303681 w 303842"/>
                            <a:gd name="connsiteY2" fmla="*/ 115768 h 518439"/>
                            <a:gd name="connsiteX3" fmla="*/ 297023 w 303842"/>
                            <a:gd name="connsiteY3" fmla="*/ 155163 h 518439"/>
                            <a:gd name="connsiteX4" fmla="*/ 287194 w 303842"/>
                            <a:gd name="connsiteY4" fmla="*/ 199783 h 518439"/>
                            <a:gd name="connsiteX5" fmla="*/ 270122 w 303842"/>
                            <a:gd name="connsiteY5" fmla="*/ 232336 h 518439"/>
                            <a:gd name="connsiteX6" fmla="*/ 263414 w 303842"/>
                            <a:gd name="connsiteY6" fmla="*/ 255025 h 518439"/>
                            <a:gd name="connsiteX7" fmla="*/ 260059 w 303842"/>
                            <a:gd name="connsiteY7" fmla="*/ 295292 h 518439"/>
                            <a:gd name="connsiteX8" fmla="*/ 258381 w 303842"/>
                            <a:gd name="connsiteY8" fmla="*/ 364082 h 518439"/>
                            <a:gd name="connsiteX9" fmla="*/ 265092 w 303842"/>
                            <a:gd name="connsiteY9" fmla="*/ 385893 h 518439"/>
                            <a:gd name="connsiteX10" fmla="*/ 239925 w 303842"/>
                            <a:gd name="connsiteY10" fmla="*/ 422805 h 518439"/>
                            <a:gd name="connsiteX11" fmla="*/ 192947 w 303842"/>
                            <a:gd name="connsiteY11" fmla="*/ 441261 h 518439"/>
                            <a:gd name="connsiteX12" fmla="*/ 140935 w 303842"/>
                            <a:gd name="connsiteY12" fmla="*/ 439583 h 518439"/>
                            <a:gd name="connsiteX13" fmla="*/ 115768 w 303842"/>
                            <a:gd name="connsiteY13" fmla="*/ 456361 h 518439"/>
                            <a:gd name="connsiteX14" fmla="*/ 83890 w 303842"/>
                            <a:gd name="connsiteY14" fmla="*/ 471461 h 518439"/>
                            <a:gd name="connsiteX15" fmla="*/ 36911 w 303842"/>
                            <a:gd name="connsiteY15" fmla="*/ 471461 h 518439"/>
                            <a:gd name="connsiteX16" fmla="*/ 0 w 303842"/>
                            <a:gd name="connsiteY16" fmla="*/ 518439 h 518439"/>
                            <a:gd name="connsiteX0" fmla="*/ 285226 w 297109"/>
                            <a:gd name="connsiteY0" fmla="*/ 0 h 518439"/>
                            <a:gd name="connsiteX1" fmla="*/ 290259 w 297109"/>
                            <a:gd name="connsiteY1" fmla="*/ 67112 h 518439"/>
                            <a:gd name="connsiteX2" fmla="*/ 291905 w 297109"/>
                            <a:gd name="connsiteY2" fmla="*/ 114089 h 518439"/>
                            <a:gd name="connsiteX3" fmla="*/ 297023 w 297109"/>
                            <a:gd name="connsiteY3" fmla="*/ 155163 h 518439"/>
                            <a:gd name="connsiteX4" fmla="*/ 287194 w 297109"/>
                            <a:gd name="connsiteY4" fmla="*/ 199783 h 518439"/>
                            <a:gd name="connsiteX5" fmla="*/ 270122 w 297109"/>
                            <a:gd name="connsiteY5" fmla="*/ 232336 h 518439"/>
                            <a:gd name="connsiteX6" fmla="*/ 263414 w 297109"/>
                            <a:gd name="connsiteY6" fmla="*/ 255025 h 518439"/>
                            <a:gd name="connsiteX7" fmla="*/ 260059 w 297109"/>
                            <a:gd name="connsiteY7" fmla="*/ 295292 h 518439"/>
                            <a:gd name="connsiteX8" fmla="*/ 258381 w 297109"/>
                            <a:gd name="connsiteY8" fmla="*/ 364082 h 518439"/>
                            <a:gd name="connsiteX9" fmla="*/ 265092 w 297109"/>
                            <a:gd name="connsiteY9" fmla="*/ 385893 h 518439"/>
                            <a:gd name="connsiteX10" fmla="*/ 239925 w 297109"/>
                            <a:gd name="connsiteY10" fmla="*/ 422805 h 518439"/>
                            <a:gd name="connsiteX11" fmla="*/ 192947 w 297109"/>
                            <a:gd name="connsiteY11" fmla="*/ 441261 h 518439"/>
                            <a:gd name="connsiteX12" fmla="*/ 140935 w 297109"/>
                            <a:gd name="connsiteY12" fmla="*/ 439583 h 518439"/>
                            <a:gd name="connsiteX13" fmla="*/ 115768 w 297109"/>
                            <a:gd name="connsiteY13" fmla="*/ 456361 h 518439"/>
                            <a:gd name="connsiteX14" fmla="*/ 83890 w 297109"/>
                            <a:gd name="connsiteY14" fmla="*/ 471461 h 518439"/>
                            <a:gd name="connsiteX15" fmla="*/ 36911 w 297109"/>
                            <a:gd name="connsiteY15" fmla="*/ 471461 h 518439"/>
                            <a:gd name="connsiteX16" fmla="*/ 0 w 297109"/>
                            <a:gd name="connsiteY16" fmla="*/ 518439 h 518439"/>
                            <a:gd name="connsiteX0" fmla="*/ 285226 w 297109"/>
                            <a:gd name="connsiteY0" fmla="*/ 0 h 518439"/>
                            <a:gd name="connsiteX1" fmla="*/ 290259 w 297109"/>
                            <a:gd name="connsiteY1" fmla="*/ 67112 h 518439"/>
                            <a:gd name="connsiteX2" fmla="*/ 291905 w 297109"/>
                            <a:gd name="connsiteY2" fmla="*/ 114089 h 518439"/>
                            <a:gd name="connsiteX3" fmla="*/ 297023 w 297109"/>
                            <a:gd name="connsiteY3" fmla="*/ 155163 h 518439"/>
                            <a:gd name="connsiteX4" fmla="*/ 287194 w 297109"/>
                            <a:gd name="connsiteY4" fmla="*/ 199783 h 518439"/>
                            <a:gd name="connsiteX5" fmla="*/ 270122 w 297109"/>
                            <a:gd name="connsiteY5" fmla="*/ 232336 h 518439"/>
                            <a:gd name="connsiteX6" fmla="*/ 263414 w 297109"/>
                            <a:gd name="connsiteY6" fmla="*/ 255025 h 518439"/>
                            <a:gd name="connsiteX7" fmla="*/ 260059 w 297109"/>
                            <a:gd name="connsiteY7" fmla="*/ 295292 h 518439"/>
                            <a:gd name="connsiteX8" fmla="*/ 258381 w 297109"/>
                            <a:gd name="connsiteY8" fmla="*/ 364082 h 518439"/>
                            <a:gd name="connsiteX9" fmla="*/ 265092 w 297109"/>
                            <a:gd name="connsiteY9" fmla="*/ 385893 h 518439"/>
                            <a:gd name="connsiteX10" fmla="*/ 239925 w 297109"/>
                            <a:gd name="connsiteY10" fmla="*/ 422805 h 518439"/>
                            <a:gd name="connsiteX11" fmla="*/ 192947 w 297109"/>
                            <a:gd name="connsiteY11" fmla="*/ 441261 h 518439"/>
                            <a:gd name="connsiteX12" fmla="*/ 140935 w 297109"/>
                            <a:gd name="connsiteY12" fmla="*/ 439583 h 518439"/>
                            <a:gd name="connsiteX13" fmla="*/ 115768 w 297109"/>
                            <a:gd name="connsiteY13" fmla="*/ 456361 h 518439"/>
                            <a:gd name="connsiteX14" fmla="*/ 83890 w 297109"/>
                            <a:gd name="connsiteY14" fmla="*/ 471461 h 518439"/>
                            <a:gd name="connsiteX15" fmla="*/ 36911 w 297109"/>
                            <a:gd name="connsiteY15" fmla="*/ 471461 h 518439"/>
                            <a:gd name="connsiteX16" fmla="*/ 0 w 297109"/>
                            <a:gd name="connsiteY16" fmla="*/ 518439 h 518439"/>
                            <a:gd name="connsiteX0" fmla="*/ 285226 w 292513"/>
                            <a:gd name="connsiteY0" fmla="*/ 0 h 518439"/>
                            <a:gd name="connsiteX1" fmla="*/ 290259 w 292513"/>
                            <a:gd name="connsiteY1" fmla="*/ 67112 h 518439"/>
                            <a:gd name="connsiteX2" fmla="*/ 291905 w 292513"/>
                            <a:gd name="connsiteY2" fmla="*/ 114089 h 518439"/>
                            <a:gd name="connsiteX3" fmla="*/ 292160 w 292513"/>
                            <a:gd name="connsiteY3" fmla="*/ 155163 h 518439"/>
                            <a:gd name="connsiteX4" fmla="*/ 287194 w 292513"/>
                            <a:gd name="connsiteY4" fmla="*/ 199783 h 518439"/>
                            <a:gd name="connsiteX5" fmla="*/ 270122 w 292513"/>
                            <a:gd name="connsiteY5" fmla="*/ 232336 h 518439"/>
                            <a:gd name="connsiteX6" fmla="*/ 263414 w 292513"/>
                            <a:gd name="connsiteY6" fmla="*/ 255025 h 518439"/>
                            <a:gd name="connsiteX7" fmla="*/ 260059 w 292513"/>
                            <a:gd name="connsiteY7" fmla="*/ 295292 h 518439"/>
                            <a:gd name="connsiteX8" fmla="*/ 258381 w 292513"/>
                            <a:gd name="connsiteY8" fmla="*/ 364082 h 518439"/>
                            <a:gd name="connsiteX9" fmla="*/ 265092 w 292513"/>
                            <a:gd name="connsiteY9" fmla="*/ 385893 h 518439"/>
                            <a:gd name="connsiteX10" fmla="*/ 239925 w 292513"/>
                            <a:gd name="connsiteY10" fmla="*/ 422805 h 518439"/>
                            <a:gd name="connsiteX11" fmla="*/ 192947 w 292513"/>
                            <a:gd name="connsiteY11" fmla="*/ 441261 h 518439"/>
                            <a:gd name="connsiteX12" fmla="*/ 140935 w 292513"/>
                            <a:gd name="connsiteY12" fmla="*/ 439583 h 518439"/>
                            <a:gd name="connsiteX13" fmla="*/ 115768 w 292513"/>
                            <a:gd name="connsiteY13" fmla="*/ 456361 h 518439"/>
                            <a:gd name="connsiteX14" fmla="*/ 83890 w 292513"/>
                            <a:gd name="connsiteY14" fmla="*/ 471461 h 518439"/>
                            <a:gd name="connsiteX15" fmla="*/ 36911 w 292513"/>
                            <a:gd name="connsiteY15" fmla="*/ 471461 h 518439"/>
                            <a:gd name="connsiteX16" fmla="*/ 0 w 292513"/>
                            <a:gd name="connsiteY16" fmla="*/ 518439 h 518439"/>
                            <a:gd name="connsiteX0" fmla="*/ 285226 w 293063"/>
                            <a:gd name="connsiteY0" fmla="*/ 0 h 518439"/>
                            <a:gd name="connsiteX1" fmla="*/ 290259 w 293063"/>
                            <a:gd name="connsiteY1" fmla="*/ 67112 h 518439"/>
                            <a:gd name="connsiteX2" fmla="*/ 291905 w 293063"/>
                            <a:gd name="connsiteY2" fmla="*/ 114089 h 518439"/>
                            <a:gd name="connsiteX3" fmla="*/ 292160 w 293063"/>
                            <a:gd name="connsiteY3" fmla="*/ 155163 h 518439"/>
                            <a:gd name="connsiteX4" fmla="*/ 279763 w 293063"/>
                            <a:gd name="connsiteY4" fmla="*/ 199783 h 518439"/>
                            <a:gd name="connsiteX5" fmla="*/ 270122 w 293063"/>
                            <a:gd name="connsiteY5" fmla="*/ 232336 h 518439"/>
                            <a:gd name="connsiteX6" fmla="*/ 263414 w 293063"/>
                            <a:gd name="connsiteY6" fmla="*/ 255025 h 518439"/>
                            <a:gd name="connsiteX7" fmla="*/ 260059 w 293063"/>
                            <a:gd name="connsiteY7" fmla="*/ 295292 h 518439"/>
                            <a:gd name="connsiteX8" fmla="*/ 258381 w 293063"/>
                            <a:gd name="connsiteY8" fmla="*/ 364082 h 518439"/>
                            <a:gd name="connsiteX9" fmla="*/ 265092 w 293063"/>
                            <a:gd name="connsiteY9" fmla="*/ 385893 h 518439"/>
                            <a:gd name="connsiteX10" fmla="*/ 239925 w 293063"/>
                            <a:gd name="connsiteY10" fmla="*/ 422805 h 518439"/>
                            <a:gd name="connsiteX11" fmla="*/ 192947 w 293063"/>
                            <a:gd name="connsiteY11" fmla="*/ 441261 h 518439"/>
                            <a:gd name="connsiteX12" fmla="*/ 140935 w 293063"/>
                            <a:gd name="connsiteY12" fmla="*/ 439583 h 518439"/>
                            <a:gd name="connsiteX13" fmla="*/ 115768 w 293063"/>
                            <a:gd name="connsiteY13" fmla="*/ 456361 h 518439"/>
                            <a:gd name="connsiteX14" fmla="*/ 83890 w 293063"/>
                            <a:gd name="connsiteY14" fmla="*/ 471461 h 518439"/>
                            <a:gd name="connsiteX15" fmla="*/ 36911 w 293063"/>
                            <a:gd name="connsiteY15" fmla="*/ 471461 h 518439"/>
                            <a:gd name="connsiteX16" fmla="*/ 0 w 293063"/>
                            <a:gd name="connsiteY16" fmla="*/ 518439 h 51843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293063" h="518439">
                              <a:moveTo>
                                <a:pt x="285226" y="0"/>
                              </a:moveTo>
                              <a:cubicBezTo>
                                <a:pt x="286204" y="23909"/>
                                <a:pt x="289146" y="48097"/>
                                <a:pt x="290259" y="67112"/>
                              </a:cubicBezTo>
                              <a:cubicBezTo>
                                <a:pt x="291372" y="86127"/>
                                <a:pt x="291588" y="99414"/>
                                <a:pt x="291905" y="114089"/>
                              </a:cubicBezTo>
                              <a:cubicBezTo>
                                <a:pt x="292222" y="128764"/>
                                <a:pt x="294184" y="140881"/>
                                <a:pt x="292160" y="155163"/>
                              </a:cubicBezTo>
                              <a:cubicBezTo>
                                <a:pt x="290136" y="169445"/>
                                <a:pt x="283436" y="186921"/>
                                <a:pt x="279763" y="199783"/>
                              </a:cubicBezTo>
                              <a:cubicBezTo>
                                <a:pt x="276090" y="212645"/>
                                <a:pt x="272847" y="223129"/>
                                <a:pt x="270122" y="232336"/>
                              </a:cubicBezTo>
                              <a:cubicBezTo>
                                <a:pt x="267397" y="241543"/>
                                <a:pt x="265091" y="244532"/>
                                <a:pt x="263414" y="255025"/>
                              </a:cubicBezTo>
                              <a:cubicBezTo>
                                <a:pt x="261737" y="265518"/>
                                <a:pt x="260898" y="277116"/>
                                <a:pt x="260059" y="295292"/>
                              </a:cubicBezTo>
                              <a:cubicBezTo>
                                <a:pt x="259220" y="313468"/>
                                <a:pt x="257542" y="348982"/>
                                <a:pt x="258381" y="364082"/>
                              </a:cubicBezTo>
                              <a:cubicBezTo>
                                <a:pt x="259220" y="379182"/>
                                <a:pt x="268168" y="376106"/>
                                <a:pt x="265092" y="385893"/>
                              </a:cubicBezTo>
                              <a:cubicBezTo>
                                <a:pt x="262016" y="395680"/>
                                <a:pt x="251949" y="413577"/>
                                <a:pt x="239925" y="422805"/>
                              </a:cubicBezTo>
                              <a:cubicBezTo>
                                <a:pt x="227901" y="432033"/>
                                <a:pt x="209445" y="438465"/>
                                <a:pt x="192947" y="441261"/>
                              </a:cubicBezTo>
                              <a:cubicBezTo>
                                <a:pt x="176449" y="444057"/>
                                <a:pt x="153798" y="437066"/>
                                <a:pt x="140935" y="439583"/>
                              </a:cubicBezTo>
                              <a:cubicBezTo>
                                <a:pt x="128072" y="442100"/>
                                <a:pt x="125275" y="451048"/>
                                <a:pt x="115768" y="456361"/>
                              </a:cubicBezTo>
                              <a:cubicBezTo>
                                <a:pt x="106261" y="461674"/>
                                <a:pt x="97033" y="468944"/>
                                <a:pt x="83890" y="471461"/>
                              </a:cubicBezTo>
                              <a:cubicBezTo>
                                <a:pt x="70747" y="473978"/>
                                <a:pt x="50893" y="463631"/>
                                <a:pt x="36911" y="471461"/>
                              </a:cubicBezTo>
                              <a:cubicBezTo>
                                <a:pt x="22929" y="479291"/>
                                <a:pt x="11464" y="498865"/>
                                <a:pt x="0" y="518439"/>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F83B82F" id="Laisva forma: figūra 1231452026" o:spid="_x0000_s1026" style="position:absolute;margin-left:328.7pt;margin-top:136.75pt;width:23.05pt;height:40.8pt;z-index:252058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293063,518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" path="m285226,v978,23909,3920,48097,5033,67112c291372,86127,291588,99414,291905,114089v317,14675,2279,26792,255,41074c290136,169445,283436,186921,279763,199783v-3673,12862,-6916,23346,-9641,32553c267397,241543,265091,244532,263414,255025v-1677,10493,-2516,22091,-3355,40267c259220,313468,257542,348982,258381,364082v839,15100,9787,12024,6711,21811c262016,395680,251949,413577,239925,422805v-12024,9228,-30480,15660,-46978,18456c176449,444057,153798,437066,140935,439583v-12863,2517,-15660,11465,-25167,16778c106261,461674,97033,468944,83890,471461v-13143,2517,-32997,-7830,-46979,c22929,479291,11464,498865,,518439e" filled="f" strokecolor="red" strokeweight=".5pt">
                <v:stroke joinstyle="miter"/>
                <v:path arrowok="t" o:connecttype="custom" o:connectlocs="285178,0;290210,67076;291856,114028;292111,155079;279716,199675;270077,232211;263370,254888;260016,295133;258338,363886;265048,385685;239885,422577;192915,441024;140911,439346;115749,456115;83876,471207;36905,471207;0,518160" o:connectangles="0,0,0,0,0,0,0,0,0,0,0,0,0,0,0,0,0"/>
              </v:shape>
            </w:pict>
          </mc:Fallback>
        </mc:AlternateContent>
      </w:r>
      <w:r w:rsidRPr="00EB6E26">
        <w:rPr>
          <w:noProof/>
          <w:lang w:val="lt-LT"/>
        </w:rPr>
        <mc:AlternateContent>
          <mc:Choice Requires="wps">
            <w:drawing>
              <wp:anchor distT="0" distB="0" distL="114300" distR="114300" simplePos="0" relativeHeight="252063744" behindDoc="0" locked="0" layoutInCell="1" allowOverlap="1" wp14:anchorId="1BC6F421" wp14:editId="3A904618">
                <wp:simplePos x="0" y="0"/>
                <wp:positionH relativeFrom="column">
                  <wp:posOffset>4513517</wp:posOffset>
                </wp:positionH>
                <wp:positionV relativeFrom="paragraph">
                  <wp:posOffset>1866161</wp:posOffset>
                </wp:positionV>
                <wp:extent cx="45719" cy="45719"/>
                <wp:effectExtent l="0" t="0" r="12065" b="12065"/>
                <wp:wrapNone/>
                <wp:docPr id="673497051" name="Ovalas 673497051"/>
                <wp:cNvGraphicFramePr/>
                <a:graphic xmlns:a="http://schemas.openxmlformats.org/drawingml/2006/main">
                  <a:graphicData uri="http://schemas.microsoft.com/office/word/2010/wordprocessingShape">
                    <wps:wsp>
                      <wps:cNvSpPr/>
                      <wps:spPr>
                        <a:xfrm>
                          <a:off x="0" y="0"/>
                          <a:ext cx="45719" cy="45719"/>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89F40DB" id="Ovalas 673497051" o:spid="_x0000_s1026" style="position:absolute;margin-left:355.4pt;margin-top:146.95pt;width:3.6pt;height:3.6pt;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934720" behindDoc="0" locked="0" layoutInCell="1" allowOverlap="1" wp14:anchorId="4BDDD1B9" wp14:editId="17C3793B">
                <wp:simplePos x="0" y="0"/>
                <wp:positionH relativeFrom="column">
                  <wp:posOffset>4530495</wp:posOffset>
                </wp:positionH>
                <wp:positionV relativeFrom="paragraph">
                  <wp:posOffset>1899885</wp:posOffset>
                </wp:positionV>
                <wp:extent cx="582363" cy="158273"/>
                <wp:effectExtent l="0" t="38100" r="0" b="51435"/>
                <wp:wrapNone/>
                <wp:docPr id="1540379406" name="Teksto laukas 1540379406"/>
                <wp:cNvGraphicFramePr/>
                <a:graphic xmlns:a="http://schemas.openxmlformats.org/drawingml/2006/main">
                  <a:graphicData uri="http://schemas.microsoft.com/office/word/2010/wordprocessingShape">
                    <wps:wsp>
                      <wps:cNvSpPr txBox="1"/>
                      <wps:spPr>
                        <a:xfrm rot="11588100" flipV="1">
                          <a:off x="0" y="0"/>
                          <a:ext cx="582363" cy="158273"/>
                        </a:xfrm>
                        <a:prstGeom prst="rect">
                          <a:avLst/>
                        </a:prstGeom>
                        <a:noFill/>
                        <a:ln w="6350">
                          <a:noFill/>
                        </a:ln>
                        <a:effectLst/>
                      </wps:spPr>
                      <wps:txbx>
                        <w:txbxContent>
                          <w:p w14:paraId="35401177" w14:textId="77777777" w:rsidR="00EB6E26" w:rsidRPr="009801D7" w:rsidRDefault="00EB6E26" w:rsidP="00EB6E26">
                            <w:pPr>
                              <w:jc w:val="center"/>
                              <w:rPr>
                                <w:color w:val="FF0000"/>
                                <w:sz w:val="8"/>
                                <w:lang w:val="lt-LT"/>
                              </w:rPr>
                            </w:pPr>
                            <w:r>
                              <w:rPr>
                                <w:color w:val="FF0000"/>
                                <w:sz w:val="8"/>
                                <w:lang w:val="lt-LT"/>
                              </w:rPr>
                              <w:t>A</w:t>
                            </w:r>
                            <w:r w:rsidRPr="009801D7">
                              <w:rPr>
                                <w:color w:val="FF0000"/>
                                <w:sz w:val="8"/>
                                <w:lang w:val="lt-LT"/>
                              </w:rPr>
                              <w:t>.</w:t>
                            </w:r>
                            <w:r>
                              <w:rPr>
                                <w:color w:val="FF0000"/>
                                <w:sz w:val="8"/>
                                <w:lang w:val="lt-LT"/>
                              </w:rPr>
                              <w:t xml:space="preserve"> Goštauto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DDD1B9" id="Teksto laukas 1540379406" o:spid="_x0000_s1069" type="#_x0000_t202" style="position:absolute;margin-left:356.75pt;margin-top:149.6pt;width:45.85pt;height:12.45pt;rotation:10935665fd;flip:y;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" filled="f" stroked="f" strokeweight=".5pt">
                <v:textbox>
                  <w:txbxContent>
                    <w:p w14:paraId="35401177" w14:textId="77777777" w:rsidR="00EB6E26" w:rsidRPr="009801D7" w:rsidRDefault="00EB6E26" w:rsidP="00EB6E26">
                      <w:pPr>
                        <w:jc w:val="center"/>
                        <w:rPr>
                          <w:color w:val="FF0000"/>
                          <w:sz w:val="8"/>
                          <w:lang w:val="lt-LT"/>
                        </w:rPr>
                      </w:pPr>
                      <w:r>
                        <w:rPr>
                          <w:color w:val="FF0000"/>
                          <w:sz w:val="8"/>
                          <w:lang w:val="lt-LT"/>
                        </w:rPr>
                        <w:t>A</w:t>
                      </w:r>
                      <w:r w:rsidRPr="009801D7">
                        <w:rPr>
                          <w:color w:val="FF0000"/>
                          <w:sz w:val="8"/>
                          <w:lang w:val="lt-LT"/>
                        </w:rPr>
                        <w:t>.</w:t>
                      </w:r>
                      <w:r>
                        <w:rPr>
                          <w:color w:val="FF0000"/>
                          <w:sz w:val="8"/>
                          <w:lang w:val="lt-LT"/>
                        </w:rPr>
                        <w:t xml:space="preserve"> Goštauto g.</w:t>
                      </w:r>
                    </w:p>
                  </w:txbxContent>
                </v:textbox>
              </v:shape>
            </w:pict>
          </mc:Fallback>
        </mc:AlternateContent>
      </w:r>
      <w:r w:rsidRPr="00EB6E26">
        <w:rPr>
          <w:noProof/>
          <w:lang w:val="lt-LT"/>
        </w:rPr>
        <mc:AlternateContent>
          <mc:Choice Requires="wps">
            <w:drawing>
              <wp:anchor distT="0" distB="0" distL="114300" distR="114300" simplePos="0" relativeHeight="252062720" behindDoc="0" locked="0" layoutInCell="1" allowOverlap="1" wp14:anchorId="410E89CD" wp14:editId="65C94E3E">
                <wp:simplePos x="0" y="0"/>
                <wp:positionH relativeFrom="column">
                  <wp:posOffset>4087855</wp:posOffset>
                </wp:positionH>
                <wp:positionV relativeFrom="paragraph">
                  <wp:posOffset>1685601</wp:posOffset>
                </wp:positionV>
                <wp:extent cx="404699" cy="157468"/>
                <wp:effectExtent l="28575" t="0" r="5080" b="0"/>
                <wp:wrapNone/>
                <wp:docPr id="1198866093" name="Teksto laukas 1198866093"/>
                <wp:cNvGraphicFramePr/>
                <a:graphic xmlns:a="http://schemas.openxmlformats.org/drawingml/2006/main">
                  <a:graphicData uri="http://schemas.microsoft.com/office/word/2010/wordprocessingShape">
                    <wps:wsp>
                      <wps:cNvSpPr txBox="1"/>
                      <wps:spPr>
                        <a:xfrm rot="6999672" flipH="1" flipV="1">
                          <a:off x="0" y="0"/>
                          <a:ext cx="404699" cy="157468"/>
                        </a:xfrm>
                        <a:prstGeom prst="rect">
                          <a:avLst/>
                        </a:prstGeom>
                        <a:noFill/>
                        <a:ln w="6350">
                          <a:noFill/>
                        </a:ln>
                        <a:effectLst/>
                      </wps:spPr>
                      <wps:txbx>
                        <w:txbxContent>
                          <w:p w14:paraId="75EAD6F9" w14:textId="77777777" w:rsidR="00EB6E26" w:rsidRPr="00AB7315" w:rsidRDefault="00EB6E26" w:rsidP="00EB6E26">
                            <w:pPr>
                              <w:rPr>
                                <w:color w:val="FF0000"/>
                                <w:sz w:val="6"/>
                                <w:szCs w:val="22"/>
                                <w:lang w:val="lt-LT"/>
                              </w:rPr>
                            </w:pPr>
                            <w:r>
                              <w:rPr>
                                <w:color w:val="FF0000"/>
                                <w:sz w:val="6"/>
                                <w:szCs w:val="22"/>
                                <w:lang w:val="lt-LT"/>
                              </w:rPr>
                              <w:t>Saltoniškių</w:t>
                            </w:r>
                            <w:r w:rsidRPr="00AB7315">
                              <w:rPr>
                                <w:color w:val="FF0000"/>
                                <w:sz w:val="6"/>
                                <w:szCs w:val="22"/>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0E89CD" id="Teksto laukas 1198866093" o:spid="_x0000_s1070" type="#_x0000_t202" style="position:absolute;margin-left:321.9pt;margin-top:132.7pt;width:31.85pt;height:12.4pt;rotation:7645508fd;flip:x y;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" filled="f" stroked="f" strokeweight=".5pt">
                <v:textbox>
                  <w:txbxContent>
                    <w:p w14:paraId="75EAD6F9" w14:textId="77777777" w:rsidR="00EB6E26" w:rsidRPr="00AB7315" w:rsidRDefault="00EB6E26" w:rsidP="00EB6E26">
                      <w:pPr>
                        <w:rPr>
                          <w:color w:val="FF0000"/>
                          <w:sz w:val="6"/>
                          <w:szCs w:val="22"/>
                          <w:lang w:val="lt-LT"/>
                        </w:rPr>
                      </w:pPr>
                      <w:r>
                        <w:rPr>
                          <w:color w:val="FF0000"/>
                          <w:sz w:val="6"/>
                          <w:szCs w:val="22"/>
                          <w:lang w:val="lt-LT"/>
                        </w:rPr>
                        <w:t>Saltoniškių</w:t>
                      </w:r>
                      <w:r w:rsidRPr="00AB7315">
                        <w:rPr>
                          <w:color w:val="FF0000"/>
                          <w:sz w:val="6"/>
                          <w:szCs w:val="22"/>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2061696" behindDoc="0" locked="0" layoutInCell="1" allowOverlap="1" wp14:anchorId="76CB9961" wp14:editId="7BC81DEA">
                <wp:simplePos x="0" y="0"/>
                <wp:positionH relativeFrom="column">
                  <wp:posOffset>4122098</wp:posOffset>
                </wp:positionH>
                <wp:positionV relativeFrom="paragraph">
                  <wp:posOffset>1904196</wp:posOffset>
                </wp:positionV>
                <wp:extent cx="353299" cy="157468"/>
                <wp:effectExtent l="2857" t="0" r="11748" b="0"/>
                <wp:wrapNone/>
                <wp:docPr id="1712531714" name="Teksto laukas 1712531714"/>
                <wp:cNvGraphicFramePr/>
                <a:graphic xmlns:a="http://schemas.openxmlformats.org/drawingml/2006/main">
                  <a:graphicData uri="http://schemas.microsoft.com/office/word/2010/wordprocessingShape">
                    <wps:wsp>
                      <wps:cNvSpPr txBox="1"/>
                      <wps:spPr>
                        <a:xfrm rot="5219744" flipH="1" flipV="1">
                          <a:off x="0" y="0"/>
                          <a:ext cx="353299" cy="157468"/>
                        </a:xfrm>
                        <a:prstGeom prst="rect">
                          <a:avLst/>
                        </a:prstGeom>
                        <a:noFill/>
                        <a:ln w="6350">
                          <a:noFill/>
                        </a:ln>
                        <a:effectLst/>
                      </wps:spPr>
                      <wps:txbx>
                        <w:txbxContent>
                          <w:p w14:paraId="4D45F901" w14:textId="77777777" w:rsidR="00EB6E26" w:rsidRPr="00AB7315" w:rsidRDefault="00EB6E26" w:rsidP="00EB6E26">
                            <w:pPr>
                              <w:rPr>
                                <w:color w:val="FF0000"/>
                                <w:sz w:val="6"/>
                                <w:szCs w:val="22"/>
                                <w:lang w:val="lt-LT"/>
                              </w:rPr>
                            </w:pPr>
                            <w:r>
                              <w:rPr>
                                <w:color w:val="FF0000"/>
                                <w:sz w:val="6"/>
                                <w:szCs w:val="22"/>
                                <w:lang w:val="lt-LT"/>
                              </w:rPr>
                              <w:t>Vytauto</w:t>
                            </w:r>
                            <w:r w:rsidRPr="00AB7315">
                              <w:rPr>
                                <w:color w:val="FF0000"/>
                                <w:sz w:val="6"/>
                                <w:szCs w:val="22"/>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CB9961" id="Teksto laukas 1712531714" o:spid="_x0000_s1071" type="#_x0000_t202" style="position:absolute;margin-left:324.55pt;margin-top:149.95pt;width:27.8pt;height:12.4pt;rotation:5701352fd;flip:x y;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" filled="f" stroked="f" strokeweight=".5pt">
                <v:textbox>
                  <w:txbxContent>
                    <w:p w14:paraId="4D45F901" w14:textId="77777777" w:rsidR="00EB6E26" w:rsidRPr="00AB7315" w:rsidRDefault="00EB6E26" w:rsidP="00EB6E26">
                      <w:pPr>
                        <w:rPr>
                          <w:color w:val="FF0000"/>
                          <w:sz w:val="6"/>
                          <w:szCs w:val="22"/>
                          <w:lang w:val="lt-LT"/>
                        </w:rPr>
                      </w:pPr>
                      <w:r>
                        <w:rPr>
                          <w:color w:val="FF0000"/>
                          <w:sz w:val="6"/>
                          <w:szCs w:val="22"/>
                          <w:lang w:val="lt-LT"/>
                        </w:rPr>
                        <w:t>Vytauto</w:t>
                      </w:r>
                      <w:r w:rsidRPr="00AB7315">
                        <w:rPr>
                          <w:color w:val="FF0000"/>
                          <w:sz w:val="6"/>
                          <w:szCs w:val="22"/>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2060672" behindDoc="0" locked="0" layoutInCell="1" allowOverlap="1" wp14:anchorId="473087A1" wp14:editId="2BCFFB70">
                <wp:simplePos x="0" y="0"/>
                <wp:positionH relativeFrom="column">
                  <wp:posOffset>4322980</wp:posOffset>
                </wp:positionH>
                <wp:positionV relativeFrom="paragraph">
                  <wp:posOffset>1697866</wp:posOffset>
                </wp:positionV>
                <wp:extent cx="45085" cy="45085"/>
                <wp:effectExtent l="38100" t="19050" r="12065" b="31115"/>
                <wp:wrapNone/>
                <wp:docPr id="2019323583" name="Lygiašonis trikampis 2019323583"/>
                <wp:cNvGraphicFramePr/>
                <a:graphic xmlns:a="http://schemas.openxmlformats.org/drawingml/2006/main">
                  <a:graphicData uri="http://schemas.microsoft.com/office/word/2010/wordprocessingShape">
                    <wps:wsp>
                      <wps:cNvSpPr/>
                      <wps:spPr>
                        <a:xfrm rot="2010380">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A97EC60" id="Lygiašonis trikampis 2019323583" o:spid="_x0000_s1026" type="#_x0000_t5" style="position:absolute;margin-left:340.4pt;margin-top:133.7pt;width:3.55pt;height:3.55pt;rotation:2195871fd;z-index:252060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" fillcolor="red" strokecolor="red" strokeweight="1pt"/>
            </w:pict>
          </mc:Fallback>
        </mc:AlternateContent>
      </w:r>
      <w:r w:rsidRPr="00EB6E26">
        <w:rPr>
          <w:noProof/>
          <w:lang w:val="lt-LT"/>
        </w:rPr>
        <mc:AlternateContent>
          <mc:Choice Requires="wps">
            <w:drawing>
              <wp:anchor distT="0" distB="0" distL="114300" distR="114300" simplePos="0" relativeHeight="252059648" behindDoc="0" locked="0" layoutInCell="1" allowOverlap="1" wp14:anchorId="64EDCA42" wp14:editId="11752643">
                <wp:simplePos x="0" y="0"/>
                <wp:positionH relativeFrom="column">
                  <wp:posOffset>4272242</wp:posOffset>
                </wp:positionH>
                <wp:positionV relativeFrom="paragraph">
                  <wp:posOffset>1706705</wp:posOffset>
                </wp:positionV>
                <wp:extent cx="81644" cy="367696"/>
                <wp:effectExtent l="0" t="0" r="13970" b="13335"/>
                <wp:wrapNone/>
                <wp:docPr id="622723969" name="Laisva forma: figūra 622723969"/>
                <wp:cNvGraphicFramePr/>
                <a:graphic xmlns:a="http://schemas.openxmlformats.org/drawingml/2006/main">
                  <a:graphicData uri="http://schemas.microsoft.com/office/word/2010/wordprocessingShape">
                    <wps:wsp>
                      <wps:cNvSpPr/>
                      <wps:spPr>
                        <a:xfrm>
                          <a:off x="0" y="0"/>
                          <a:ext cx="81644" cy="367696"/>
                        </a:xfrm>
                        <a:custGeom>
                          <a:avLst/>
                          <a:gdLst>
                            <a:gd name="connsiteX0" fmla="*/ 81644 w 81644"/>
                            <a:gd name="connsiteY0" fmla="*/ 0 h 367696"/>
                            <a:gd name="connsiteX1" fmla="*/ 38021 w 81644"/>
                            <a:gd name="connsiteY1" fmla="*/ 68790 h 367696"/>
                            <a:gd name="connsiteX2" fmla="*/ 32988 w 81644"/>
                            <a:gd name="connsiteY2" fmla="*/ 117446 h 367696"/>
                            <a:gd name="connsiteX3" fmla="*/ 44733 w 81644"/>
                            <a:gd name="connsiteY3" fmla="*/ 184558 h 367696"/>
                            <a:gd name="connsiteX4" fmla="*/ 49766 w 81644"/>
                            <a:gd name="connsiteY4" fmla="*/ 251670 h 367696"/>
                            <a:gd name="connsiteX5" fmla="*/ 49766 w 81644"/>
                            <a:gd name="connsiteY5" fmla="*/ 298648 h 367696"/>
                            <a:gd name="connsiteX6" fmla="*/ 46410 w 81644"/>
                            <a:gd name="connsiteY6" fmla="*/ 335560 h 367696"/>
                            <a:gd name="connsiteX7" fmla="*/ 44733 w 81644"/>
                            <a:gd name="connsiteY7" fmla="*/ 359049 h 367696"/>
                            <a:gd name="connsiteX8" fmla="*/ 4466 w 81644"/>
                            <a:gd name="connsiteY8" fmla="*/ 367438 h 367696"/>
                            <a:gd name="connsiteX9" fmla="*/ 2788 w 81644"/>
                            <a:gd name="connsiteY9" fmla="*/ 350660 h 36769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81644" h="367696">
                              <a:moveTo>
                                <a:pt x="81644" y="0"/>
                              </a:moveTo>
                              <a:cubicBezTo>
                                <a:pt x="63887" y="24608"/>
                                <a:pt x="46130" y="49216"/>
                                <a:pt x="38021" y="68790"/>
                              </a:cubicBezTo>
                              <a:cubicBezTo>
                                <a:pt x="29912" y="88364"/>
                                <a:pt x="31869" y="98151"/>
                                <a:pt x="32988" y="117446"/>
                              </a:cubicBezTo>
                              <a:cubicBezTo>
                                <a:pt x="34107" y="136741"/>
                                <a:pt x="41937" y="162187"/>
                                <a:pt x="44733" y="184558"/>
                              </a:cubicBezTo>
                              <a:cubicBezTo>
                                <a:pt x="47529" y="206929"/>
                                <a:pt x="48927" y="232655"/>
                                <a:pt x="49766" y="251670"/>
                              </a:cubicBezTo>
                              <a:cubicBezTo>
                                <a:pt x="50605" y="270685"/>
                                <a:pt x="50325" y="284666"/>
                                <a:pt x="49766" y="298648"/>
                              </a:cubicBezTo>
                              <a:cubicBezTo>
                                <a:pt x="49207" y="312630"/>
                                <a:pt x="47249" y="325493"/>
                                <a:pt x="46410" y="335560"/>
                              </a:cubicBezTo>
                              <a:cubicBezTo>
                                <a:pt x="45571" y="345627"/>
                                <a:pt x="51724" y="353736"/>
                                <a:pt x="44733" y="359049"/>
                              </a:cubicBezTo>
                              <a:cubicBezTo>
                                <a:pt x="37742" y="364362"/>
                                <a:pt x="11457" y="368836"/>
                                <a:pt x="4466" y="367438"/>
                              </a:cubicBezTo>
                              <a:cubicBezTo>
                                <a:pt x="-2525" y="366040"/>
                                <a:pt x="131" y="358350"/>
                                <a:pt x="2788" y="35066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6EA50A7" id="Laisva forma: figūra 622723969" o:spid="_x0000_s1026" style="position:absolute;margin-left:336.4pt;margin-top:134.4pt;width:6.45pt;height:28.95pt;z-index:252059648;visibility:visible;mso-wrap-style:square;mso-wrap-distance-left:9pt;mso-wrap-distance-top:0;mso-wrap-distance-right:9pt;mso-wrap-distance-bottom:0;mso-position-horizontal:absolute;mso-position-horizontal-relative:text;mso-position-vertical:absolute;mso-position-vertical-relative:text;v-text-anchor:middle" coordsize="81644,3676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" path="m81644,c63887,24608,46130,49216,38021,68790v-8109,19574,-6152,29361,-5033,48656c34107,136741,41937,162187,44733,184558v2796,22371,4194,48097,5033,67112c50605,270685,50325,284666,49766,298648v-559,13982,-2517,26845,-3356,36912c45571,345627,51724,353736,44733,359049v-6991,5313,-33276,9787,-40267,8389c-2525,366040,131,358350,2788,350660e" filled="f" strokecolor="red" strokeweight=".5pt">
                <v:stroke joinstyle="miter"/>
                <v:path arrowok="t" o:connecttype="custom" o:connectlocs="81644,0;38021,68790;32988,117446;44733,184558;49766,251670;49766,298648;46410,335560;44733,359049;4466,367438;2788,350660" o:connectangles="0,0,0,0,0,0,0,0,0,0"/>
              </v:shape>
            </w:pict>
          </mc:Fallback>
        </mc:AlternateContent>
      </w:r>
      <w:r w:rsidRPr="00EB6E26">
        <w:rPr>
          <w:noProof/>
          <w:lang w:val="lt-LT"/>
        </w:rPr>
        <mc:AlternateContent>
          <mc:Choice Requires="wps">
            <w:drawing>
              <wp:anchor distT="0" distB="0" distL="114300" distR="114300" simplePos="0" relativeHeight="252056576" behindDoc="0" locked="0" layoutInCell="1" allowOverlap="1" wp14:anchorId="56499B79" wp14:editId="60DE6791">
                <wp:simplePos x="0" y="0"/>
                <wp:positionH relativeFrom="column">
                  <wp:posOffset>4250282</wp:posOffset>
                </wp:positionH>
                <wp:positionV relativeFrom="paragraph">
                  <wp:posOffset>2037989</wp:posOffset>
                </wp:positionV>
                <wp:extent cx="54610" cy="54610"/>
                <wp:effectExtent l="0" t="0" r="21590" b="21590"/>
                <wp:wrapNone/>
                <wp:docPr id="1778012888" name="Ovalas 1778012888"/>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D55A418" id="Ovalas 1778012888" o:spid="_x0000_s1026" style="position:absolute;margin-left:334.65pt;margin-top:160.45pt;width:4.3pt;height:4.3pt;z-index:25205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2057600" behindDoc="0" locked="0" layoutInCell="1" allowOverlap="1" wp14:anchorId="4F38141F" wp14:editId="3568B910">
                <wp:simplePos x="0" y="0"/>
                <wp:positionH relativeFrom="column">
                  <wp:posOffset>4429183</wp:posOffset>
                </wp:positionH>
                <wp:positionV relativeFrom="paragraph">
                  <wp:posOffset>1688249</wp:posOffset>
                </wp:positionV>
                <wp:extent cx="45719" cy="45719"/>
                <wp:effectExtent l="0" t="0" r="12065" b="12065"/>
                <wp:wrapNone/>
                <wp:docPr id="2114639385" name="Ovalas 2114639385"/>
                <wp:cNvGraphicFramePr/>
                <a:graphic xmlns:a="http://schemas.openxmlformats.org/drawingml/2006/main">
                  <a:graphicData uri="http://schemas.microsoft.com/office/word/2010/wordprocessingShape">
                    <wps:wsp>
                      <wps:cNvSpPr/>
                      <wps:spPr>
                        <a:xfrm>
                          <a:off x="0" y="0"/>
                          <a:ext cx="45719" cy="45719"/>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E16D3D7" id="Ovalas 2114639385" o:spid="_x0000_s1026" style="position:absolute;margin-left:348.75pt;margin-top:132.95pt;width:3.6pt;height:3.6pt;z-index:252057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" filled="f" strokecolor="red" strokeweight="1pt">
                <v:stroke joinstyle="miter"/>
              </v:oval>
            </w:pict>
          </mc:Fallback>
        </mc:AlternateContent>
      </w:r>
      <w:r w:rsidRPr="00EB6E26">
        <w:rPr>
          <w:noProof/>
          <w:lang w:val="lt-LT"/>
        </w:rPr>
        <mc:AlternateContent>
          <mc:Choice Requires="wps">
            <w:drawing>
              <wp:anchor distT="0" distB="0" distL="114300" distR="114300" simplePos="0" relativeHeight="252055552" behindDoc="0" locked="0" layoutInCell="1" allowOverlap="1" wp14:anchorId="0D905F73" wp14:editId="76AA80F0">
                <wp:simplePos x="0" y="0"/>
                <wp:positionH relativeFrom="column">
                  <wp:posOffset>5401475</wp:posOffset>
                </wp:positionH>
                <wp:positionV relativeFrom="paragraph">
                  <wp:posOffset>2171130</wp:posOffset>
                </wp:positionV>
                <wp:extent cx="45085" cy="45085"/>
                <wp:effectExtent l="38100" t="38100" r="31115" b="12065"/>
                <wp:wrapNone/>
                <wp:docPr id="951816080" name="Lygiašonis trikampis 951816080"/>
                <wp:cNvGraphicFramePr/>
                <a:graphic xmlns:a="http://schemas.openxmlformats.org/drawingml/2006/main">
                  <a:graphicData uri="http://schemas.microsoft.com/office/word/2010/wordprocessingShape">
                    <wps:wsp>
                      <wps:cNvSpPr/>
                      <wps:spPr>
                        <a:xfrm rot="7635860">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A9BC94D" id="Lygiašonis trikampis 951816080" o:spid="_x0000_s1026" type="#_x0000_t5" style="position:absolute;margin-left:425.3pt;margin-top:170.95pt;width:3.55pt;height:3.55pt;rotation:8340395fd;z-index:252055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" fillcolor="red" strokecolor="red" strokeweight="1pt"/>
            </w:pict>
          </mc:Fallback>
        </mc:AlternateContent>
      </w:r>
      <w:r w:rsidRPr="00EB6E26">
        <w:rPr>
          <w:noProof/>
          <w:lang w:val="lt-LT"/>
        </w:rPr>
        <mc:AlternateContent>
          <mc:Choice Requires="wps">
            <w:drawing>
              <wp:anchor distT="0" distB="0" distL="114300" distR="114300" simplePos="0" relativeHeight="252054528" behindDoc="0" locked="0" layoutInCell="1" allowOverlap="1" wp14:anchorId="06215FF1" wp14:editId="496A51A1">
                <wp:simplePos x="0" y="0"/>
                <wp:positionH relativeFrom="column">
                  <wp:posOffset>5312947</wp:posOffset>
                </wp:positionH>
                <wp:positionV relativeFrom="paragraph">
                  <wp:posOffset>2108737</wp:posOffset>
                </wp:positionV>
                <wp:extent cx="118778" cy="94268"/>
                <wp:effectExtent l="0" t="0" r="14605" b="20320"/>
                <wp:wrapNone/>
                <wp:docPr id="1179594515" name="Laisva forma: figūra 1179594515"/>
                <wp:cNvGraphicFramePr/>
                <a:graphic xmlns:a="http://schemas.openxmlformats.org/drawingml/2006/main">
                  <a:graphicData uri="http://schemas.microsoft.com/office/word/2010/wordprocessingShape">
                    <wps:wsp>
                      <wps:cNvSpPr/>
                      <wps:spPr>
                        <a:xfrm>
                          <a:off x="0" y="0"/>
                          <a:ext cx="118778" cy="94268"/>
                        </a:xfrm>
                        <a:custGeom>
                          <a:avLst/>
                          <a:gdLst>
                            <a:gd name="connsiteX0" fmla="*/ 0 w 118778"/>
                            <a:gd name="connsiteY0" fmla="*/ 0 h 94268"/>
                            <a:gd name="connsiteX1" fmla="*/ 45248 w 118778"/>
                            <a:gd name="connsiteY1" fmla="*/ 37707 h 94268"/>
                            <a:gd name="connsiteX2" fmla="*/ 77300 w 118778"/>
                            <a:gd name="connsiteY2" fmla="*/ 62217 h 94268"/>
                            <a:gd name="connsiteX3" fmla="*/ 103695 w 118778"/>
                            <a:gd name="connsiteY3" fmla="*/ 75414 h 94268"/>
                            <a:gd name="connsiteX4" fmla="*/ 118778 w 118778"/>
                            <a:gd name="connsiteY4" fmla="*/ 94268 h 9426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18778" h="94268">
                              <a:moveTo>
                                <a:pt x="0" y="0"/>
                              </a:moveTo>
                              <a:cubicBezTo>
                                <a:pt x="16182" y="13669"/>
                                <a:pt x="32365" y="27338"/>
                                <a:pt x="45248" y="37707"/>
                              </a:cubicBezTo>
                              <a:cubicBezTo>
                                <a:pt x="58131" y="48077"/>
                                <a:pt x="67559" y="55933"/>
                                <a:pt x="77300" y="62217"/>
                              </a:cubicBezTo>
                              <a:cubicBezTo>
                                <a:pt x="87041" y="68501"/>
                                <a:pt x="96782" y="70072"/>
                                <a:pt x="103695" y="75414"/>
                              </a:cubicBezTo>
                              <a:cubicBezTo>
                                <a:pt x="110608" y="80756"/>
                                <a:pt x="114693" y="87512"/>
                                <a:pt x="118778" y="94268"/>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70F5C0D" id="Laisva forma: figūra 1179594515" o:spid="_x0000_s1026" style="position:absolute;margin-left:418.35pt;margin-top:166.05pt;width:9.35pt;height:7.4pt;z-index:252054528;visibility:visible;mso-wrap-style:square;mso-wrap-distance-left:9pt;mso-wrap-distance-top:0;mso-wrap-distance-right:9pt;mso-wrap-distance-bottom:0;mso-position-horizontal:absolute;mso-position-horizontal-relative:text;mso-position-vertical:absolute;mso-position-vertical-relative:text;v-text-anchor:middle" coordsize="118778,942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" path="m,c16182,13669,32365,27338,45248,37707,58131,48077,67559,55933,77300,62217v9741,6284,19482,7855,26395,13197c110608,80756,114693,87512,118778,94268e" filled="f" strokecolor="red" strokeweight=".5pt">
                <v:stroke joinstyle="miter"/>
                <v:path arrowok="t" o:connecttype="custom" o:connectlocs="0,0;45248,37707;77300,62217;103695,75414;118778,94268" o:connectangles="0,0,0,0,0"/>
              </v:shape>
            </w:pict>
          </mc:Fallback>
        </mc:AlternateContent>
      </w:r>
      <w:r w:rsidRPr="00EB6E26">
        <w:rPr>
          <w:noProof/>
          <w:lang w:val="lt-LT"/>
        </w:rPr>
        <mc:AlternateContent>
          <mc:Choice Requires="wps">
            <w:drawing>
              <wp:anchor distT="0" distB="0" distL="114300" distR="114300" simplePos="0" relativeHeight="252053504" behindDoc="0" locked="0" layoutInCell="1" allowOverlap="1" wp14:anchorId="0ECA665B" wp14:editId="05C574DF">
                <wp:simplePos x="0" y="0"/>
                <wp:positionH relativeFrom="column">
                  <wp:posOffset>5975101</wp:posOffset>
                </wp:positionH>
                <wp:positionV relativeFrom="paragraph">
                  <wp:posOffset>2802551</wp:posOffset>
                </wp:positionV>
                <wp:extent cx="45719" cy="61058"/>
                <wp:effectExtent l="38100" t="19050" r="31115" b="53340"/>
                <wp:wrapNone/>
                <wp:docPr id="994014349" name="Tiesioji rodyklės jungtis 994014349"/>
                <wp:cNvGraphicFramePr/>
                <a:graphic xmlns:a="http://schemas.openxmlformats.org/drawingml/2006/main">
                  <a:graphicData uri="http://schemas.microsoft.com/office/word/2010/wordprocessingShape">
                    <wps:wsp>
                      <wps:cNvCnPr/>
                      <wps:spPr>
                        <a:xfrm flipH="1">
                          <a:off x="0" y="0"/>
                          <a:ext cx="45719" cy="61058"/>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anchor>
            </w:drawing>
          </mc:Choice>
          <mc:Fallback>
            <w:pict>
              <v:shape w14:anchorId="7BFD18D1" id="Tiesioji rodyklės jungtis 994014349" o:spid="_x0000_s1026" type="#_x0000_t32" style="position:absolute;margin-left:470.5pt;margin-top:220.65pt;width:3.6pt;height:4.8pt;flip:x;z-index:252053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2052480" behindDoc="0" locked="0" layoutInCell="1" allowOverlap="1" wp14:anchorId="03215141" wp14:editId="3036CD9B">
                <wp:simplePos x="0" y="0"/>
                <wp:positionH relativeFrom="column">
                  <wp:posOffset>7309654</wp:posOffset>
                </wp:positionH>
                <wp:positionV relativeFrom="paragraph">
                  <wp:posOffset>2154348</wp:posOffset>
                </wp:positionV>
                <wp:extent cx="45085" cy="45085"/>
                <wp:effectExtent l="38100" t="19050" r="12065" b="31115"/>
                <wp:wrapNone/>
                <wp:docPr id="1847535504" name="Lygiašonis trikampis 1847535504"/>
                <wp:cNvGraphicFramePr/>
                <a:graphic xmlns:a="http://schemas.openxmlformats.org/drawingml/2006/main">
                  <a:graphicData uri="http://schemas.microsoft.com/office/word/2010/wordprocessingShape">
                    <wps:wsp>
                      <wps:cNvSpPr/>
                      <wps:spPr>
                        <a:xfrm rot="9849555">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4EDAEDE" id="Lygiašonis trikampis 1847535504" o:spid="_x0000_s1026" type="#_x0000_t5" style="position:absolute;margin-left:575.55pt;margin-top:169.65pt;width:3.55pt;height:3.55pt;rotation:10758341fd;z-index:252052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" fillcolor="red" strokecolor="red" strokeweight="1pt"/>
            </w:pict>
          </mc:Fallback>
        </mc:AlternateContent>
      </w:r>
      <w:r w:rsidRPr="00EB6E26">
        <w:rPr>
          <w:noProof/>
          <w:lang w:val="lt-LT"/>
        </w:rPr>
        <mc:AlternateContent>
          <mc:Choice Requires="wps">
            <w:drawing>
              <wp:anchor distT="0" distB="0" distL="114300" distR="114300" simplePos="0" relativeHeight="252051456" behindDoc="0" locked="0" layoutInCell="1" allowOverlap="1" wp14:anchorId="417A867B" wp14:editId="1485FEFE">
                <wp:simplePos x="0" y="0"/>
                <wp:positionH relativeFrom="column">
                  <wp:posOffset>7305084</wp:posOffset>
                </wp:positionH>
                <wp:positionV relativeFrom="paragraph">
                  <wp:posOffset>1933055</wp:posOffset>
                </wp:positionV>
                <wp:extent cx="16150" cy="219694"/>
                <wp:effectExtent l="19050" t="0" r="22225" b="28575"/>
                <wp:wrapNone/>
                <wp:docPr id="813527382" name="Laisva forma: figūra 813527382"/>
                <wp:cNvGraphicFramePr/>
                <a:graphic xmlns:a="http://schemas.openxmlformats.org/drawingml/2006/main">
                  <a:graphicData uri="http://schemas.microsoft.com/office/word/2010/wordprocessingShape">
                    <wps:wsp>
                      <wps:cNvSpPr/>
                      <wps:spPr>
                        <a:xfrm>
                          <a:off x="0" y="0"/>
                          <a:ext cx="16150" cy="219694"/>
                        </a:xfrm>
                        <a:custGeom>
                          <a:avLst/>
                          <a:gdLst>
                            <a:gd name="connsiteX0" fmla="*/ 220 w 16150"/>
                            <a:gd name="connsiteY0" fmla="*/ 0 h 219694"/>
                            <a:gd name="connsiteX1" fmla="*/ 2199 w 16150"/>
                            <a:gd name="connsiteY1" fmla="*/ 57398 h 219694"/>
                            <a:gd name="connsiteX2" fmla="*/ 16054 w 16150"/>
                            <a:gd name="connsiteY2" fmla="*/ 106878 h 219694"/>
                            <a:gd name="connsiteX3" fmla="*/ 8137 w 16150"/>
                            <a:gd name="connsiteY3" fmla="*/ 136567 h 219694"/>
                            <a:gd name="connsiteX4" fmla="*/ 4178 w 16150"/>
                            <a:gd name="connsiteY4" fmla="*/ 190006 h 219694"/>
                            <a:gd name="connsiteX5" fmla="*/ 16054 w 16150"/>
                            <a:gd name="connsiteY5" fmla="*/ 219694 h 2196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6150" h="219694">
                              <a:moveTo>
                                <a:pt x="220" y="0"/>
                              </a:moveTo>
                              <a:cubicBezTo>
                                <a:pt x="-110" y="19792"/>
                                <a:pt x="-440" y="39585"/>
                                <a:pt x="2199" y="57398"/>
                              </a:cubicBezTo>
                              <a:cubicBezTo>
                                <a:pt x="4838" y="75211"/>
                                <a:pt x="15064" y="93683"/>
                                <a:pt x="16054" y="106878"/>
                              </a:cubicBezTo>
                              <a:cubicBezTo>
                                <a:pt x="17044" y="120073"/>
                                <a:pt x="10116" y="122712"/>
                                <a:pt x="8137" y="136567"/>
                              </a:cubicBezTo>
                              <a:cubicBezTo>
                                <a:pt x="6158" y="150422"/>
                                <a:pt x="2859" y="176152"/>
                                <a:pt x="4178" y="190006"/>
                              </a:cubicBezTo>
                              <a:cubicBezTo>
                                <a:pt x="5497" y="203860"/>
                                <a:pt x="10775" y="211777"/>
                                <a:pt x="16054" y="219694"/>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0A7811" id="Laisva forma: figūra 813527382" o:spid="_x0000_s1026" style="position:absolute;margin-left:575.2pt;margin-top:152.2pt;width:1.25pt;height:17.3pt;z-index:25205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6150,2196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" path="m220,c-110,19792,-440,39585,2199,57398v2639,17813,12865,36285,13855,49480c17044,120073,10116,122712,8137,136567,6158,150422,2859,176152,4178,190006v1319,13854,6597,21771,11876,29688e" filled="f" strokecolor="red" strokeweight=".5pt">
                <v:stroke joinstyle="miter"/>
                <v:path arrowok="t" o:connecttype="custom" o:connectlocs="220,0;2199,57398;16054,106878;8137,136567;4178,190006;16054,219694" o:connectangles="0,0,0,0,0,0"/>
              </v:shape>
            </w:pict>
          </mc:Fallback>
        </mc:AlternateContent>
      </w:r>
      <w:r w:rsidRPr="00EB6E26">
        <w:rPr>
          <w:noProof/>
          <w:lang w:val="lt-LT"/>
        </w:rPr>
        <mc:AlternateContent>
          <mc:Choice Requires="wps">
            <w:drawing>
              <wp:anchor distT="0" distB="0" distL="114300" distR="114300" simplePos="0" relativeHeight="252050432" behindDoc="0" locked="0" layoutInCell="1" allowOverlap="1" wp14:anchorId="739415BC" wp14:editId="1312C7BC">
                <wp:simplePos x="0" y="0"/>
                <wp:positionH relativeFrom="column">
                  <wp:posOffset>7434507</wp:posOffset>
                </wp:positionH>
                <wp:positionV relativeFrom="paragraph">
                  <wp:posOffset>1907326</wp:posOffset>
                </wp:positionV>
                <wp:extent cx="31114" cy="72747"/>
                <wp:effectExtent l="19050" t="0" r="26670" b="22860"/>
                <wp:wrapNone/>
                <wp:docPr id="1408689670" name="Laisva forma: figūra 1408689670"/>
                <wp:cNvGraphicFramePr/>
                <a:graphic xmlns:a="http://schemas.openxmlformats.org/drawingml/2006/main">
                  <a:graphicData uri="http://schemas.microsoft.com/office/word/2010/wordprocessingShape">
                    <wps:wsp>
                      <wps:cNvSpPr/>
                      <wps:spPr>
                        <a:xfrm>
                          <a:off x="0" y="0"/>
                          <a:ext cx="31114" cy="72747"/>
                        </a:xfrm>
                        <a:custGeom>
                          <a:avLst/>
                          <a:gdLst>
                            <a:gd name="connsiteX0" fmla="*/ 1425 w 31114"/>
                            <a:gd name="connsiteY0" fmla="*/ 0 h 72747"/>
                            <a:gd name="connsiteX1" fmla="*/ 3405 w 31114"/>
                            <a:gd name="connsiteY1" fmla="*/ 63335 h 72747"/>
                            <a:gd name="connsiteX2" fmla="*/ 31114 w 31114"/>
                            <a:gd name="connsiteY2" fmla="*/ 71252 h 72747"/>
                          </a:gdLst>
                          <a:ahLst/>
                          <a:cxnLst>
                            <a:cxn ang="0">
                              <a:pos x="connsiteX0" y="connsiteY0"/>
                            </a:cxn>
                            <a:cxn ang="0">
                              <a:pos x="connsiteX1" y="connsiteY1"/>
                            </a:cxn>
                            <a:cxn ang="0">
                              <a:pos x="connsiteX2" y="connsiteY2"/>
                            </a:cxn>
                          </a:cxnLst>
                          <a:rect l="l" t="t" r="r" b="b"/>
                          <a:pathLst>
                            <a:path w="31114" h="72747">
                              <a:moveTo>
                                <a:pt x="1425" y="0"/>
                              </a:moveTo>
                              <a:cubicBezTo>
                                <a:pt x="-59" y="25730"/>
                                <a:pt x="-1543" y="51460"/>
                                <a:pt x="3405" y="63335"/>
                              </a:cubicBezTo>
                              <a:cubicBezTo>
                                <a:pt x="8353" y="75210"/>
                                <a:pt x="19733" y="73231"/>
                                <a:pt x="31114" y="71252"/>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4E05461" id="Laisva forma: figūra 1408689670" o:spid="_x0000_s1026" style="position:absolute;margin-left:585.4pt;margin-top:150.2pt;width:2.45pt;height:5.75pt;z-index:252050432;visibility:visible;mso-wrap-style:square;mso-wrap-distance-left:9pt;mso-wrap-distance-top:0;mso-wrap-distance-right:9pt;mso-wrap-distance-bottom:0;mso-position-horizontal:absolute;mso-position-horizontal-relative:text;mso-position-vertical:absolute;mso-position-vertical-relative:text;v-text-anchor:middle" coordsize="31114,727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" path="m1425,c-59,25730,-1543,51460,3405,63335v4948,11875,16328,9896,27709,7917e" filled="f" strokecolor="red" strokeweight=".5pt">
                <v:stroke joinstyle="miter"/>
                <v:path arrowok="t" o:connecttype="custom" o:connectlocs="1425,0;3405,63335;31114,71252" o:connectangles="0,0,0"/>
              </v:shape>
            </w:pict>
          </mc:Fallback>
        </mc:AlternateContent>
      </w:r>
      <w:r w:rsidRPr="00EB6E26">
        <w:rPr>
          <w:noProof/>
          <w:lang w:val="lt-LT"/>
        </w:rPr>
        <mc:AlternateContent>
          <mc:Choice Requires="wps">
            <w:drawing>
              <wp:anchor distT="0" distB="0" distL="114300" distR="114300" simplePos="0" relativeHeight="251795456" behindDoc="0" locked="0" layoutInCell="1" allowOverlap="1" wp14:anchorId="52852347" wp14:editId="58A74C88">
                <wp:simplePos x="0" y="0"/>
                <wp:positionH relativeFrom="column">
                  <wp:posOffset>7428857</wp:posOffset>
                </wp:positionH>
                <wp:positionV relativeFrom="paragraph">
                  <wp:posOffset>1950069</wp:posOffset>
                </wp:positionV>
                <wp:extent cx="64168" cy="56147"/>
                <wp:effectExtent l="0" t="0" r="12065" b="20320"/>
                <wp:wrapNone/>
                <wp:docPr id="1475848902" name="Ovalas 1475848902"/>
                <wp:cNvGraphicFramePr/>
                <a:graphic xmlns:a="http://schemas.openxmlformats.org/drawingml/2006/main">
                  <a:graphicData uri="http://schemas.microsoft.com/office/word/2010/wordprocessingShape">
                    <wps:wsp>
                      <wps:cNvSpPr/>
                      <wps:spPr>
                        <a:xfrm>
                          <a:off x="0" y="0"/>
                          <a:ext cx="64168" cy="56147"/>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2D8D13D" id="Ovalas 1475848902" o:spid="_x0000_s1026" style="position:absolute;margin-left:584.95pt;margin-top:153.55pt;width:5.05pt;height:4.4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2049408" behindDoc="0" locked="0" layoutInCell="1" allowOverlap="1" wp14:anchorId="252FF345" wp14:editId="3B946D31">
                <wp:simplePos x="0" y="0"/>
                <wp:positionH relativeFrom="column">
                  <wp:posOffset>7607048</wp:posOffset>
                </wp:positionH>
                <wp:positionV relativeFrom="paragraph">
                  <wp:posOffset>1911284</wp:posOffset>
                </wp:positionV>
                <wp:extent cx="40661" cy="90935"/>
                <wp:effectExtent l="19050" t="0" r="16510" b="23495"/>
                <wp:wrapNone/>
                <wp:docPr id="844214039" name="Laisva forma: figūra 844214039"/>
                <wp:cNvGraphicFramePr/>
                <a:graphic xmlns:a="http://schemas.openxmlformats.org/drawingml/2006/main">
                  <a:graphicData uri="http://schemas.microsoft.com/office/word/2010/wordprocessingShape">
                    <wps:wsp>
                      <wps:cNvSpPr/>
                      <wps:spPr>
                        <a:xfrm>
                          <a:off x="0" y="0"/>
                          <a:ext cx="40661" cy="90935"/>
                        </a:xfrm>
                        <a:custGeom>
                          <a:avLst/>
                          <a:gdLst>
                            <a:gd name="connsiteX0" fmla="*/ 1077 w 40661"/>
                            <a:gd name="connsiteY0" fmla="*/ 0 h 90935"/>
                            <a:gd name="connsiteX1" fmla="*/ 5035 w 40661"/>
                            <a:gd name="connsiteY1" fmla="*/ 79169 h 90935"/>
                            <a:gd name="connsiteX2" fmla="*/ 40661 w 40661"/>
                            <a:gd name="connsiteY2" fmla="*/ 89065 h 90935"/>
                          </a:gdLst>
                          <a:ahLst/>
                          <a:cxnLst>
                            <a:cxn ang="0">
                              <a:pos x="connsiteX0" y="connsiteY0"/>
                            </a:cxn>
                            <a:cxn ang="0">
                              <a:pos x="connsiteX1" y="connsiteY1"/>
                            </a:cxn>
                            <a:cxn ang="0">
                              <a:pos x="connsiteX2" y="connsiteY2"/>
                            </a:cxn>
                          </a:cxnLst>
                          <a:rect l="l" t="t" r="r" b="b"/>
                          <a:pathLst>
                            <a:path w="40661" h="90935">
                              <a:moveTo>
                                <a:pt x="1077" y="0"/>
                              </a:moveTo>
                              <a:cubicBezTo>
                                <a:pt x="-243" y="32162"/>
                                <a:pt x="-1562" y="64325"/>
                                <a:pt x="5035" y="79169"/>
                              </a:cubicBezTo>
                              <a:cubicBezTo>
                                <a:pt x="11632" y="94013"/>
                                <a:pt x="26146" y="91539"/>
                                <a:pt x="40661" y="89065"/>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C153B63" id="Laisva forma: figūra 844214039" o:spid="_x0000_s1026" style="position:absolute;margin-left:599pt;margin-top:150.5pt;width:3.2pt;height:7.15pt;z-index:252049408;visibility:visible;mso-wrap-style:square;mso-wrap-distance-left:9pt;mso-wrap-distance-top:0;mso-wrap-distance-right:9pt;mso-wrap-distance-bottom:0;mso-position-horizontal:absolute;mso-position-horizontal-relative:text;mso-position-vertical:absolute;mso-position-vertical-relative:text;v-text-anchor:middle" coordsize="40661,909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" path="m1077,c-243,32162,-1562,64325,5035,79169v6597,14844,21111,12370,35626,9896e" filled="f" strokecolor="red" strokeweight=".5pt">
                <v:stroke joinstyle="miter"/>
                <v:path arrowok="t" o:connecttype="custom" o:connectlocs="1077,0;5035,79169;40661,89065" o:connectangles="0,0,0"/>
              </v:shape>
            </w:pict>
          </mc:Fallback>
        </mc:AlternateContent>
      </w:r>
      <w:r w:rsidRPr="00EB6E26">
        <w:rPr>
          <w:noProof/>
          <w:lang w:val="lt-LT"/>
        </w:rPr>
        <mc:AlternateContent>
          <mc:Choice Requires="wps">
            <w:drawing>
              <wp:anchor distT="0" distB="0" distL="114300" distR="114300" simplePos="0" relativeHeight="252048384" behindDoc="0" locked="0" layoutInCell="1" allowOverlap="1" wp14:anchorId="482DC372" wp14:editId="1EAFD3AB">
                <wp:simplePos x="0" y="0"/>
                <wp:positionH relativeFrom="column">
                  <wp:posOffset>5983184</wp:posOffset>
                </wp:positionH>
                <wp:positionV relativeFrom="paragraph">
                  <wp:posOffset>2608269</wp:posOffset>
                </wp:positionV>
                <wp:extent cx="275123" cy="253041"/>
                <wp:effectExtent l="0" t="0" r="10795" b="13970"/>
                <wp:wrapNone/>
                <wp:docPr id="13943962" name="Laisva forma: figūra 13943962"/>
                <wp:cNvGraphicFramePr/>
                <a:graphic xmlns:a="http://schemas.openxmlformats.org/drawingml/2006/main">
                  <a:graphicData uri="http://schemas.microsoft.com/office/word/2010/wordprocessingShape">
                    <wps:wsp>
                      <wps:cNvSpPr/>
                      <wps:spPr>
                        <a:xfrm>
                          <a:off x="0" y="0"/>
                          <a:ext cx="275123" cy="253041"/>
                        </a:xfrm>
                        <a:custGeom>
                          <a:avLst/>
                          <a:gdLst>
                            <a:gd name="connsiteX0" fmla="*/ 0 w 275123"/>
                            <a:gd name="connsiteY0" fmla="*/ 253041 h 253041"/>
                            <a:gd name="connsiteX1" fmla="*/ 17813 w 275123"/>
                            <a:gd name="connsiteY1" fmla="*/ 199602 h 253041"/>
                            <a:gd name="connsiteX2" fmla="*/ 57398 w 275123"/>
                            <a:gd name="connsiteY2" fmla="*/ 177831 h 253041"/>
                            <a:gd name="connsiteX3" fmla="*/ 128650 w 275123"/>
                            <a:gd name="connsiteY3" fmla="*/ 158038 h 253041"/>
                            <a:gd name="connsiteX4" fmla="*/ 160317 w 275123"/>
                            <a:gd name="connsiteY4" fmla="*/ 138246 h 253041"/>
                            <a:gd name="connsiteX5" fmla="*/ 249382 w 275123"/>
                            <a:gd name="connsiteY5" fmla="*/ 94703 h 253041"/>
                            <a:gd name="connsiteX6" fmla="*/ 275112 w 275123"/>
                            <a:gd name="connsiteY6" fmla="*/ 9597 h 253041"/>
                            <a:gd name="connsiteX7" fmla="*/ 247403 w 275123"/>
                            <a:gd name="connsiteY7" fmla="*/ 5638 h 25304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275123" h="253041">
                              <a:moveTo>
                                <a:pt x="0" y="253041"/>
                              </a:moveTo>
                              <a:cubicBezTo>
                                <a:pt x="4123" y="232589"/>
                                <a:pt x="8247" y="212137"/>
                                <a:pt x="17813" y="199602"/>
                              </a:cubicBezTo>
                              <a:cubicBezTo>
                                <a:pt x="27379" y="187067"/>
                                <a:pt x="38925" y="184758"/>
                                <a:pt x="57398" y="177831"/>
                              </a:cubicBezTo>
                              <a:cubicBezTo>
                                <a:pt x="75871" y="170904"/>
                                <a:pt x="111497" y="164635"/>
                                <a:pt x="128650" y="158038"/>
                              </a:cubicBezTo>
                              <a:cubicBezTo>
                                <a:pt x="145803" y="151440"/>
                                <a:pt x="140195" y="148802"/>
                                <a:pt x="160317" y="138246"/>
                              </a:cubicBezTo>
                              <a:cubicBezTo>
                                <a:pt x="180439" y="127690"/>
                                <a:pt x="230250" y="116144"/>
                                <a:pt x="249382" y="94703"/>
                              </a:cubicBezTo>
                              <a:cubicBezTo>
                                <a:pt x="268515" y="73261"/>
                                <a:pt x="275442" y="24441"/>
                                <a:pt x="275112" y="9597"/>
                              </a:cubicBezTo>
                              <a:cubicBezTo>
                                <a:pt x="274782" y="-5247"/>
                                <a:pt x="261092" y="195"/>
                                <a:pt x="247403" y="5638"/>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7CCCC2A" id="Laisva forma: figūra 13943962" o:spid="_x0000_s1026" style="position:absolute;margin-left:471.1pt;margin-top:205.4pt;width:21.65pt;height:19.9pt;z-index:252048384;visibility:visible;mso-wrap-style:square;mso-wrap-distance-left:9pt;mso-wrap-distance-top:0;mso-wrap-distance-right:9pt;mso-wrap-distance-bottom:0;mso-position-horizontal:absolute;mso-position-horizontal-relative:text;mso-position-vertical:absolute;mso-position-vertical-relative:text;v-text-anchor:middle" coordsize="275123,253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" path="m,253041c4123,232589,8247,212137,17813,199602v9566,-12535,21112,-14844,39585,-21771c75871,170904,111497,164635,128650,158038v17153,-6598,11545,-9236,31667,-19792c180439,127690,230250,116144,249382,94703,268515,73261,275442,24441,275112,9597,274782,-5247,261092,195,247403,5638e" filled="f" strokecolor="red" strokeweight=".5pt">
                <v:stroke joinstyle="miter"/>
                <v:path arrowok="t" o:connecttype="custom" o:connectlocs="0,253041;17813,199602;57398,177831;128650,158038;160317,138246;249382,94703;275112,9597;247403,5638" o:connectangles="0,0,0,0,0,0,0,0"/>
              </v:shape>
            </w:pict>
          </mc:Fallback>
        </mc:AlternateContent>
      </w:r>
      <w:r w:rsidRPr="00EB6E26">
        <w:rPr>
          <w:noProof/>
          <w:lang w:val="lt-LT"/>
        </w:rPr>
        <mc:AlternateContent>
          <mc:Choice Requires="wps">
            <w:drawing>
              <wp:anchor distT="0" distB="0" distL="114300" distR="114300" simplePos="0" relativeHeight="252047360" behindDoc="0" locked="0" layoutInCell="1" allowOverlap="1" wp14:anchorId="5A580622" wp14:editId="7DF03D56">
                <wp:simplePos x="0" y="0"/>
                <wp:positionH relativeFrom="column">
                  <wp:posOffset>6669248</wp:posOffset>
                </wp:positionH>
                <wp:positionV relativeFrom="paragraph">
                  <wp:posOffset>2996326</wp:posOffset>
                </wp:positionV>
                <wp:extent cx="45085" cy="45085"/>
                <wp:effectExtent l="0" t="19050" r="31115" b="31115"/>
                <wp:wrapNone/>
                <wp:docPr id="1554680956" name="Lygiašonis trikampis 1554680956"/>
                <wp:cNvGraphicFramePr/>
                <a:graphic xmlns:a="http://schemas.openxmlformats.org/drawingml/2006/main">
                  <a:graphicData uri="http://schemas.microsoft.com/office/word/2010/wordprocessingShape">
                    <wps:wsp>
                      <wps:cNvSpPr/>
                      <wps:spPr>
                        <a:xfrm rot="5400000">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CBC75B8" id="Lygiašonis trikampis 1554680956" o:spid="_x0000_s1026" type="#_x0000_t5" style="position:absolute;margin-left:525.15pt;margin-top:235.95pt;width:3.55pt;height:3.55pt;rotation:90;z-index:252047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" fillcolor="red" strokecolor="red" strokeweight="1pt"/>
            </w:pict>
          </mc:Fallback>
        </mc:AlternateContent>
      </w:r>
      <w:r w:rsidRPr="00EB6E26">
        <w:rPr>
          <w:noProof/>
          <w:lang w:val="lt-LT"/>
        </w:rPr>
        <mc:AlternateContent>
          <mc:Choice Requires="wps">
            <w:drawing>
              <wp:anchor distT="0" distB="0" distL="114300" distR="114300" simplePos="0" relativeHeight="252046336" behindDoc="0" locked="0" layoutInCell="1" allowOverlap="1" wp14:anchorId="046DF72B" wp14:editId="09AFE7E5">
                <wp:simplePos x="0" y="0"/>
                <wp:positionH relativeFrom="column">
                  <wp:posOffset>5290969</wp:posOffset>
                </wp:positionH>
                <wp:positionV relativeFrom="paragraph">
                  <wp:posOffset>2725146</wp:posOffset>
                </wp:positionV>
                <wp:extent cx="1378772" cy="292150"/>
                <wp:effectExtent l="0" t="0" r="12065" b="12700"/>
                <wp:wrapNone/>
                <wp:docPr id="1176517032" name="Laisva forma: figūra 1176517032"/>
                <wp:cNvGraphicFramePr/>
                <a:graphic xmlns:a="http://schemas.openxmlformats.org/drawingml/2006/main">
                  <a:graphicData uri="http://schemas.microsoft.com/office/word/2010/wordprocessingShape">
                    <wps:wsp>
                      <wps:cNvSpPr/>
                      <wps:spPr>
                        <a:xfrm>
                          <a:off x="0" y="0"/>
                          <a:ext cx="1378772" cy="292150"/>
                        </a:xfrm>
                        <a:custGeom>
                          <a:avLst/>
                          <a:gdLst>
                            <a:gd name="connsiteX0" fmla="*/ 0 w 1378772"/>
                            <a:gd name="connsiteY0" fmla="*/ 17830 h 292150"/>
                            <a:gd name="connsiteX1" fmla="*/ 55582 w 1378772"/>
                            <a:gd name="connsiteY1" fmla="*/ 30380 h 292150"/>
                            <a:gd name="connsiteX2" fmla="*/ 118335 w 1378772"/>
                            <a:gd name="connsiteY2" fmla="*/ 10658 h 292150"/>
                            <a:gd name="connsiteX3" fmla="*/ 168537 w 1378772"/>
                            <a:gd name="connsiteY3" fmla="*/ 23209 h 292150"/>
                            <a:gd name="connsiteX4" fmla="*/ 238462 w 1378772"/>
                            <a:gd name="connsiteY4" fmla="*/ 3486 h 292150"/>
                            <a:gd name="connsiteX5" fmla="*/ 290457 w 1378772"/>
                            <a:gd name="connsiteY5" fmla="*/ 1693 h 292150"/>
                            <a:gd name="connsiteX6" fmla="*/ 355003 w 1378772"/>
                            <a:gd name="connsiteY6" fmla="*/ 21416 h 292150"/>
                            <a:gd name="connsiteX7" fmla="*/ 387276 w 1378772"/>
                            <a:gd name="connsiteY7" fmla="*/ 17830 h 292150"/>
                            <a:gd name="connsiteX8" fmla="*/ 444650 w 1378772"/>
                            <a:gd name="connsiteY8" fmla="*/ 16037 h 292150"/>
                            <a:gd name="connsiteX9" fmla="*/ 494852 w 1378772"/>
                            <a:gd name="connsiteY9" fmla="*/ 62653 h 292150"/>
                            <a:gd name="connsiteX10" fmla="*/ 541469 w 1378772"/>
                            <a:gd name="connsiteY10" fmla="*/ 93133 h 292150"/>
                            <a:gd name="connsiteX11" fmla="*/ 631116 w 1378772"/>
                            <a:gd name="connsiteY11" fmla="*/ 123613 h 292150"/>
                            <a:gd name="connsiteX12" fmla="*/ 697455 w 1378772"/>
                            <a:gd name="connsiteY12" fmla="*/ 139750 h 292150"/>
                            <a:gd name="connsiteX13" fmla="*/ 962810 w 1378772"/>
                            <a:gd name="connsiteY13" fmla="*/ 209675 h 292150"/>
                            <a:gd name="connsiteX14" fmla="*/ 1034527 w 1378772"/>
                            <a:gd name="connsiteY14" fmla="*/ 216846 h 292150"/>
                            <a:gd name="connsiteX15" fmla="*/ 1099073 w 1378772"/>
                            <a:gd name="connsiteY15" fmla="*/ 234776 h 292150"/>
                            <a:gd name="connsiteX16" fmla="*/ 1134932 w 1378772"/>
                            <a:gd name="connsiteY16" fmla="*/ 250912 h 292150"/>
                            <a:gd name="connsiteX17" fmla="*/ 1197685 w 1378772"/>
                            <a:gd name="connsiteY17" fmla="*/ 267049 h 292150"/>
                            <a:gd name="connsiteX18" fmla="*/ 1256852 w 1378772"/>
                            <a:gd name="connsiteY18" fmla="*/ 281392 h 292150"/>
                            <a:gd name="connsiteX19" fmla="*/ 1312433 w 1378772"/>
                            <a:gd name="connsiteY19" fmla="*/ 290357 h 292150"/>
                            <a:gd name="connsiteX20" fmla="*/ 1378772 w 1378772"/>
                            <a:gd name="connsiteY20" fmla="*/ 292150 h 2921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Lst>
                          <a:rect l="l" t="t" r="r" b="b"/>
                          <a:pathLst>
                            <a:path w="1378772" h="292150">
                              <a:moveTo>
                                <a:pt x="0" y="17830"/>
                              </a:moveTo>
                              <a:cubicBezTo>
                                <a:pt x="17930" y="24702"/>
                                <a:pt x="35860" y="31575"/>
                                <a:pt x="55582" y="30380"/>
                              </a:cubicBezTo>
                              <a:cubicBezTo>
                                <a:pt x="75304" y="29185"/>
                                <a:pt x="99509" y="11853"/>
                                <a:pt x="118335" y="10658"/>
                              </a:cubicBezTo>
                              <a:cubicBezTo>
                                <a:pt x="137161" y="9463"/>
                                <a:pt x="148516" y="24404"/>
                                <a:pt x="168537" y="23209"/>
                              </a:cubicBezTo>
                              <a:cubicBezTo>
                                <a:pt x="188558" y="22014"/>
                                <a:pt x="218142" y="7072"/>
                                <a:pt x="238462" y="3486"/>
                              </a:cubicBezTo>
                              <a:cubicBezTo>
                                <a:pt x="258782" y="-100"/>
                                <a:pt x="271034" y="-1295"/>
                                <a:pt x="290457" y="1693"/>
                              </a:cubicBezTo>
                              <a:cubicBezTo>
                                <a:pt x="309880" y="4681"/>
                                <a:pt x="338867" y="18727"/>
                                <a:pt x="355003" y="21416"/>
                              </a:cubicBezTo>
                              <a:cubicBezTo>
                                <a:pt x="371139" y="24105"/>
                                <a:pt x="372335" y="18726"/>
                                <a:pt x="387276" y="17830"/>
                              </a:cubicBezTo>
                              <a:cubicBezTo>
                                <a:pt x="402217" y="16934"/>
                                <a:pt x="426721" y="8566"/>
                                <a:pt x="444650" y="16037"/>
                              </a:cubicBezTo>
                              <a:cubicBezTo>
                                <a:pt x="462579" y="23508"/>
                                <a:pt x="478716" y="49804"/>
                                <a:pt x="494852" y="62653"/>
                              </a:cubicBezTo>
                              <a:cubicBezTo>
                                <a:pt x="510988" y="75502"/>
                                <a:pt x="518759" y="82973"/>
                                <a:pt x="541469" y="93133"/>
                              </a:cubicBezTo>
                              <a:cubicBezTo>
                                <a:pt x="564179" y="103293"/>
                                <a:pt x="605118" y="115843"/>
                                <a:pt x="631116" y="123613"/>
                              </a:cubicBezTo>
                              <a:cubicBezTo>
                                <a:pt x="657114" y="131383"/>
                                <a:pt x="697455" y="139750"/>
                                <a:pt x="697455" y="139750"/>
                              </a:cubicBezTo>
                              <a:lnTo>
                                <a:pt x="962810" y="209675"/>
                              </a:lnTo>
                              <a:cubicBezTo>
                                <a:pt x="1018989" y="222524"/>
                                <a:pt x="1011817" y="212663"/>
                                <a:pt x="1034527" y="216846"/>
                              </a:cubicBezTo>
                              <a:cubicBezTo>
                                <a:pt x="1057238" y="221030"/>
                                <a:pt x="1082339" y="229098"/>
                                <a:pt x="1099073" y="234776"/>
                              </a:cubicBezTo>
                              <a:cubicBezTo>
                                <a:pt x="1115807" y="240454"/>
                                <a:pt x="1118497" y="245533"/>
                                <a:pt x="1134932" y="250912"/>
                              </a:cubicBezTo>
                              <a:cubicBezTo>
                                <a:pt x="1151367" y="256291"/>
                                <a:pt x="1177365" y="261969"/>
                                <a:pt x="1197685" y="267049"/>
                              </a:cubicBezTo>
                              <a:cubicBezTo>
                                <a:pt x="1218005" y="272129"/>
                                <a:pt x="1237727" y="277507"/>
                                <a:pt x="1256852" y="281392"/>
                              </a:cubicBezTo>
                              <a:cubicBezTo>
                                <a:pt x="1275977" y="285277"/>
                                <a:pt x="1292113" y="288564"/>
                                <a:pt x="1312433" y="290357"/>
                              </a:cubicBezTo>
                              <a:cubicBezTo>
                                <a:pt x="1332753" y="292150"/>
                                <a:pt x="1355762" y="292150"/>
                                <a:pt x="1378772" y="29215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DCA845E" id="Laisva forma: figūra 1176517032" o:spid="_x0000_s1026" style="position:absolute;margin-left:416.6pt;margin-top:214.6pt;width:108.55pt;height:23pt;z-index:252046336;visibility:visible;mso-wrap-style:square;mso-wrap-distance-left:9pt;mso-wrap-distance-top:0;mso-wrap-distance-right:9pt;mso-wrap-distance-bottom:0;mso-position-horizontal:absolute;mso-position-horizontal-relative:text;mso-position-vertical:absolute;mso-position-vertical-relative:text;v-text-anchor:middle" coordsize="1378772,292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" path="m,17830v17930,6872,35860,13745,55582,12550c75304,29185,99509,11853,118335,10658v18826,-1195,30181,13746,50202,12551c188558,22014,218142,7072,238462,3486v20320,-3586,32572,-4781,51995,-1793c309880,4681,338867,18727,355003,21416v16136,2689,17332,-2690,32273,-3586c402217,16934,426721,8566,444650,16037v17929,7471,34066,33767,50202,46616c510988,75502,518759,82973,541469,93133v22710,10160,63649,22710,89647,30480c657114,131383,697455,139750,697455,139750r265355,69925c1018989,222524,1011817,212663,1034527,216846v22711,4184,47812,12252,64546,17930c1115807,240454,1118497,245533,1134932,250912v16435,5379,42433,11057,62753,16137c1218005,272129,1237727,277507,1256852,281392v19125,3885,35261,7172,55581,8965c1332753,292150,1355762,292150,1378772,292150e" filled="f" strokecolor="red" strokeweight=".5pt">
                <v:stroke joinstyle="miter"/>
                <v:path arrowok="t" o:connecttype="custom" o:connectlocs="0,17830;55582,30380;118335,10658;168537,23209;238462,3486;290457,1693;355003,21416;387276,17830;444650,16037;494852,62653;541469,93133;631116,123613;697455,139750;962810,209675;1034527,216846;1099073,234776;1134932,250912;1197685,267049;1256852,281392;1312433,290357;1378772,292150" o:connectangles="0,0,0,0,0,0,0,0,0,0,0,0,0,0,0,0,0,0,0,0,0"/>
              </v:shape>
            </w:pict>
          </mc:Fallback>
        </mc:AlternateContent>
      </w:r>
      <w:r w:rsidRPr="00EB6E26">
        <w:rPr>
          <w:noProof/>
          <w:lang w:val="lt-LT"/>
        </w:rPr>
        <mc:AlternateContent>
          <mc:Choice Requires="wps">
            <w:drawing>
              <wp:anchor distT="0" distB="0" distL="114300" distR="114300" simplePos="0" relativeHeight="252045312" behindDoc="0" locked="0" layoutInCell="1" allowOverlap="1" wp14:anchorId="3C5FE34E" wp14:editId="459FFA22">
                <wp:simplePos x="0" y="0"/>
                <wp:positionH relativeFrom="column">
                  <wp:posOffset>6192707</wp:posOffset>
                </wp:positionH>
                <wp:positionV relativeFrom="paragraph">
                  <wp:posOffset>2581910</wp:posOffset>
                </wp:positionV>
                <wp:extent cx="64168" cy="56147"/>
                <wp:effectExtent l="0" t="0" r="12065" b="20320"/>
                <wp:wrapNone/>
                <wp:docPr id="336275688" name="Ovalas 336275688"/>
                <wp:cNvGraphicFramePr/>
                <a:graphic xmlns:a="http://schemas.openxmlformats.org/drawingml/2006/main">
                  <a:graphicData uri="http://schemas.microsoft.com/office/word/2010/wordprocessingShape">
                    <wps:wsp>
                      <wps:cNvSpPr/>
                      <wps:spPr>
                        <a:xfrm>
                          <a:off x="0" y="0"/>
                          <a:ext cx="64168" cy="56147"/>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81CCFBF" id="Ovalas 336275688" o:spid="_x0000_s1026" style="position:absolute;margin-left:487.6pt;margin-top:203.3pt;width:5.05pt;height:4.4pt;z-index:25204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724800" behindDoc="0" locked="0" layoutInCell="1" allowOverlap="1" wp14:anchorId="254BB92E" wp14:editId="650BD07B">
                <wp:simplePos x="0" y="0"/>
                <wp:positionH relativeFrom="column">
                  <wp:posOffset>5484383</wp:posOffset>
                </wp:positionH>
                <wp:positionV relativeFrom="paragraph">
                  <wp:posOffset>2003459</wp:posOffset>
                </wp:positionV>
                <wp:extent cx="227454" cy="208902"/>
                <wp:effectExtent l="38100" t="0" r="20320" b="58420"/>
                <wp:wrapNone/>
                <wp:docPr id="226" name="Tiesioji rodyklės jungtis 226"/>
                <wp:cNvGraphicFramePr/>
                <a:graphic xmlns:a="http://schemas.openxmlformats.org/drawingml/2006/main">
                  <a:graphicData uri="http://schemas.microsoft.com/office/word/2010/wordprocessingShape">
                    <wps:wsp>
                      <wps:cNvCnPr/>
                      <wps:spPr>
                        <a:xfrm flipH="1">
                          <a:off x="0" y="0"/>
                          <a:ext cx="227454" cy="208902"/>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50550BFD" id="Tiesioji rodyklės jungtis 226" o:spid="_x0000_s1026" type="#_x0000_t32" style="position:absolute;margin-left:431.85pt;margin-top:157.75pt;width:17.9pt;height:16.45pt;flip:x;z-index:2517248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723776" behindDoc="0" locked="0" layoutInCell="1" allowOverlap="1" wp14:anchorId="1149F66C" wp14:editId="5D7F4AC0">
                <wp:simplePos x="0" y="0"/>
                <wp:positionH relativeFrom="column">
                  <wp:posOffset>5712049</wp:posOffset>
                </wp:positionH>
                <wp:positionV relativeFrom="paragraph">
                  <wp:posOffset>1817407</wp:posOffset>
                </wp:positionV>
                <wp:extent cx="1253680" cy="188738"/>
                <wp:effectExtent l="0" t="0" r="22860" b="20955"/>
                <wp:wrapNone/>
                <wp:docPr id="225" name="Laisva forma: figūra 225"/>
                <wp:cNvGraphicFramePr/>
                <a:graphic xmlns:a="http://schemas.openxmlformats.org/drawingml/2006/main">
                  <a:graphicData uri="http://schemas.microsoft.com/office/word/2010/wordprocessingShape">
                    <wps:wsp>
                      <wps:cNvSpPr/>
                      <wps:spPr>
                        <a:xfrm>
                          <a:off x="0" y="0"/>
                          <a:ext cx="1253680" cy="188738"/>
                        </a:xfrm>
                        <a:custGeom>
                          <a:avLst/>
                          <a:gdLst>
                            <a:gd name="connsiteX0" fmla="*/ 1253680 w 1253680"/>
                            <a:gd name="connsiteY0" fmla="*/ 85766 h 188738"/>
                            <a:gd name="connsiteX1" fmla="*/ 1116992 w 1253680"/>
                            <a:gd name="connsiteY1" fmla="*/ 2496 h 188738"/>
                            <a:gd name="connsiteX2" fmla="*/ 931598 w 1253680"/>
                            <a:gd name="connsiteY2" fmla="*/ 26063 h 188738"/>
                            <a:gd name="connsiteX3" fmla="*/ 831045 w 1253680"/>
                            <a:gd name="connsiteY3" fmla="*/ 70055 h 188738"/>
                            <a:gd name="connsiteX4" fmla="*/ 686501 w 1253680"/>
                            <a:gd name="connsiteY4" fmla="*/ 76339 h 188738"/>
                            <a:gd name="connsiteX5" fmla="*/ 513676 w 1253680"/>
                            <a:gd name="connsiteY5" fmla="*/ 38632 h 188738"/>
                            <a:gd name="connsiteX6" fmla="*/ 455544 w 1253680"/>
                            <a:gd name="connsiteY6" fmla="*/ 8781 h 188738"/>
                            <a:gd name="connsiteX7" fmla="*/ 384843 w 1253680"/>
                            <a:gd name="connsiteY7" fmla="*/ 7210 h 188738"/>
                            <a:gd name="connsiteX8" fmla="*/ 311000 w 1253680"/>
                            <a:gd name="connsiteY8" fmla="*/ 63770 h 188738"/>
                            <a:gd name="connsiteX9" fmla="*/ 205734 w 1253680"/>
                            <a:gd name="connsiteY9" fmla="*/ 134471 h 188738"/>
                            <a:gd name="connsiteX10" fmla="*/ 62761 w 1253680"/>
                            <a:gd name="connsiteY10" fmla="*/ 161181 h 188738"/>
                            <a:gd name="connsiteX11" fmla="*/ 3058 w 1253680"/>
                            <a:gd name="connsiteY11" fmla="*/ 186319 h 188738"/>
                            <a:gd name="connsiteX12" fmla="*/ 14056 w 1253680"/>
                            <a:gd name="connsiteY12" fmla="*/ 186319 h 18873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253680" h="188738">
                              <a:moveTo>
                                <a:pt x="1253680" y="85766"/>
                              </a:moveTo>
                              <a:cubicBezTo>
                                <a:pt x="1212176" y="49106"/>
                                <a:pt x="1170672" y="12446"/>
                                <a:pt x="1116992" y="2496"/>
                              </a:cubicBezTo>
                              <a:cubicBezTo>
                                <a:pt x="1063312" y="-7454"/>
                                <a:pt x="979256" y="14803"/>
                                <a:pt x="931598" y="26063"/>
                              </a:cubicBezTo>
                              <a:cubicBezTo>
                                <a:pt x="883940" y="37323"/>
                                <a:pt x="871894" y="61676"/>
                                <a:pt x="831045" y="70055"/>
                              </a:cubicBezTo>
                              <a:cubicBezTo>
                                <a:pt x="790195" y="78434"/>
                                <a:pt x="739396" y="81576"/>
                                <a:pt x="686501" y="76339"/>
                              </a:cubicBezTo>
                              <a:cubicBezTo>
                                <a:pt x="633606" y="71102"/>
                                <a:pt x="552169" y="49892"/>
                                <a:pt x="513676" y="38632"/>
                              </a:cubicBezTo>
                              <a:cubicBezTo>
                                <a:pt x="475183" y="27372"/>
                                <a:pt x="477016" y="14018"/>
                                <a:pt x="455544" y="8781"/>
                              </a:cubicBezTo>
                              <a:cubicBezTo>
                                <a:pt x="434072" y="3544"/>
                                <a:pt x="408934" y="-1955"/>
                                <a:pt x="384843" y="7210"/>
                              </a:cubicBezTo>
                              <a:cubicBezTo>
                                <a:pt x="360752" y="16375"/>
                                <a:pt x="340851" y="42560"/>
                                <a:pt x="311000" y="63770"/>
                              </a:cubicBezTo>
                              <a:cubicBezTo>
                                <a:pt x="281149" y="84980"/>
                                <a:pt x="247107" y="118236"/>
                                <a:pt x="205734" y="134471"/>
                              </a:cubicBezTo>
                              <a:cubicBezTo>
                                <a:pt x="164361" y="150706"/>
                                <a:pt x="96540" y="152540"/>
                                <a:pt x="62761" y="161181"/>
                              </a:cubicBezTo>
                              <a:cubicBezTo>
                                <a:pt x="28982" y="169822"/>
                                <a:pt x="11175" y="182129"/>
                                <a:pt x="3058" y="186319"/>
                              </a:cubicBezTo>
                              <a:cubicBezTo>
                                <a:pt x="-5059" y="190509"/>
                                <a:pt x="4498" y="188414"/>
                                <a:pt x="14056" y="186319"/>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49607CB" id="Laisva forma: figūra 225" o:spid="_x0000_s1026" style="position:absolute;margin-left:449.75pt;margin-top:143.1pt;width:98.7pt;height:14.85pt;z-index:251723776;visibility:visible;mso-wrap-style:square;mso-wrap-distance-left:9pt;mso-wrap-distance-top:0;mso-wrap-distance-right:9pt;mso-wrap-distance-bottom:0;mso-position-horizontal:absolute;mso-position-horizontal-relative:text;mso-position-vertical:absolute;mso-position-vertical-relative:text;v-text-anchor:middle" coordsize="1253680,1887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" path="m1253680,85766c1212176,49106,1170672,12446,1116992,2496,1063312,-7454,979256,14803,931598,26063,883940,37323,871894,61676,831045,70055v-40850,8379,-91649,11521,-144544,6284c633606,71102,552169,49892,513676,38632,475183,27372,477016,14018,455544,8781,434072,3544,408934,-1955,384843,7210v-24091,9165,-43992,35350,-73843,56560c281149,84980,247107,118236,205734,134471,164361,150706,96540,152540,62761,161181,28982,169822,11175,182129,3058,186319v-8117,4190,1440,2095,10998,e" filled="f" strokecolor="red" strokeweight=".5pt">
                <v:stroke joinstyle="miter"/>
                <v:path arrowok="t" o:connecttype="custom" o:connectlocs="1253680,85766;1116992,2496;931598,26063;831045,70055;686501,76339;513676,38632;455544,8781;384843,7210;311000,63770;205734,134471;62761,161181;3058,186319;14056,186319" o:connectangles="0,0,0,0,0,0,0,0,0,0,0,0,0"/>
              </v:shape>
            </w:pict>
          </mc:Fallback>
        </mc:AlternateContent>
      </w:r>
      <w:r w:rsidRPr="00EB6E26">
        <w:rPr>
          <w:noProof/>
          <w:lang w:val="lt-LT"/>
        </w:rPr>
        <mc:AlternateContent>
          <mc:Choice Requires="wps">
            <w:drawing>
              <wp:anchor distT="0" distB="0" distL="114300" distR="114300" simplePos="0" relativeHeight="252044288" behindDoc="0" locked="0" layoutInCell="1" allowOverlap="1" wp14:anchorId="77638675" wp14:editId="402A271F">
                <wp:simplePos x="0" y="0"/>
                <wp:positionH relativeFrom="column">
                  <wp:posOffset>3878142</wp:posOffset>
                </wp:positionH>
                <wp:positionV relativeFrom="paragraph">
                  <wp:posOffset>2716827</wp:posOffset>
                </wp:positionV>
                <wp:extent cx="88216" cy="303669"/>
                <wp:effectExtent l="0" t="0" r="26670" b="20320"/>
                <wp:wrapNone/>
                <wp:docPr id="1682792274" name="Laisva forma: figūra 1682792274"/>
                <wp:cNvGraphicFramePr/>
                <a:graphic xmlns:a="http://schemas.openxmlformats.org/drawingml/2006/main">
                  <a:graphicData uri="http://schemas.microsoft.com/office/word/2010/wordprocessingShape">
                    <wps:wsp>
                      <wps:cNvSpPr/>
                      <wps:spPr>
                        <a:xfrm>
                          <a:off x="0" y="0"/>
                          <a:ext cx="88216" cy="303669"/>
                        </a:xfrm>
                        <a:custGeom>
                          <a:avLst/>
                          <a:gdLst>
                            <a:gd name="connsiteX0" fmla="*/ 0 w 88216"/>
                            <a:gd name="connsiteY0" fmla="*/ 303669 h 303669"/>
                            <a:gd name="connsiteX1" fmla="*/ 30536 w 88216"/>
                            <a:gd name="connsiteY1" fmla="*/ 245989 h 303669"/>
                            <a:gd name="connsiteX2" fmla="*/ 54287 w 88216"/>
                            <a:gd name="connsiteY2" fmla="*/ 178130 h 303669"/>
                            <a:gd name="connsiteX3" fmla="*/ 76341 w 88216"/>
                            <a:gd name="connsiteY3" fmla="*/ 128932 h 303669"/>
                            <a:gd name="connsiteX4" fmla="*/ 88216 w 88216"/>
                            <a:gd name="connsiteY4" fmla="*/ 0 h 303669"/>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88216" h="303669">
                              <a:moveTo>
                                <a:pt x="0" y="303669"/>
                              </a:moveTo>
                              <a:cubicBezTo>
                                <a:pt x="10744" y="285290"/>
                                <a:pt x="21488" y="266912"/>
                                <a:pt x="30536" y="245989"/>
                              </a:cubicBezTo>
                              <a:cubicBezTo>
                                <a:pt x="39584" y="225066"/>
                                <a:pt x="46653" y="197639"/>
                                <a:pt x="54287" y="178130"/>
                              </a:cubicBezTo>
                              <a:cubicBezTo>
                                <a:pt x="61921" y="158621"/>
                                <a:pt x="70686" y="158620"/>
                                <a:pt x="76341" y="128932"/>
                              </a:cubicBezTo>
                              <a:cubicBezTo>
                                <a:pt x="81996" y="99244"/>
                                <a:pt x="85106" y="49622"/>
                                <a:pt x="88216"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DA603A2" id="Laisva forma: figūra 1682792274" o:spid="_x0000_s1026" style="position:absolute;margin-left:305.35pt;margin-top:213.9pt;width:6.95pt;height:23.9pt;z-index:252044288;visibility:visible;mso-wrap-style:square;mso-wrap-distance-left:9pt;mso-wrap-distance-top:0;mso-wrap-distance-right:9pt;mso-wrap-distance-bottom:0;mso-position-horizontal:absolute;mso-position-horizontal-relative:text;mso-position-vertical:absolute;mso-position-vertical-relative:text;v-text-anchor:middle" coordsize="88216,3036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" path="m,303669c10744,285290,21488,266912,30536,245989v9048,-20923,16117,-48350,23751,-67859c61921,158621,70686,158620,76341,128932,81996,99244,85106,49622,88216,e" filled="f" strokecolor="red" strokeweight=".5pt">
                <v:stroke joinstyle="miter"/>
                <v:path arrowok="t" o:connecttype="custom" o:connectlocs="0,303669;30536,245989;54287,178130;76341,128932;88216,0" o:connectangles="0,0,0,0,0"/>
              </v:shape>
            </w:pict>
          </mc:Fallback>
        </mc:AlternateContent>
      </w:r>
      <w:r w:rsidRPr="00EB6E26">
        <w:rPr>
          <w:noProof/>
          <w:lang w:val="lt-LT"/>
        </w:rPr>
        <mc:AlternateContent>
          <mc:Choice Requires="wps">
            <w:drawing>
              <wp:anchor distT="0" distB="0" distL="114300" distR="114300" simplePos="0" relativeHeight="251714560" behindDoc="0" locked="0" layoutInCell="1" allowOverlap="1" wp14:anchorId="2C2BAA67" wp14:editId="2234F89A">
                <wp:simplePos x="0" y="0"/>
                <wp:positionH relativeFrom="column">
                  <wp:posOffset>3220627</wp:posOffset>
                </wp:positionH>
                <wp:positionV relativeFrom="paragraph">
                  <wp:posOffset>3186071</wp:posOffset>
                </wp:positionV>
                <wp:extent cx="704404" cy="169737"/>
                <wp:effectExtent l="114935" t="0" r="115570" b="0"/>
                <wp:wrapNone/>
                <wp:docPr id="197" name="Teksto laukas 197"/>
                <wp:cNvGraphicFramePr/>
                <a:graphic xmlns:a="http://schemas.openxmlformats.org/drawingml/2006/main">
                  <a:graphicData uri="http://schemas.microsoft.com/office/word/2010/wordprocessingShape">
                    <wps:wsp>
                      <wps:cNvSpPr txBox="1"/>
                      <wps:spPr>
                        <a:xfrm rot="8053789" flipV="1">
                          <a:off x="0" y="0"/>
                          <a:ext cx="704404" cy="169737"/>
                        </a:xfrm>
                        <a:prstGeom prst="rect">
                          <a:avLst/>
                        </a:prstGeom>
                        <a:noFill/>
                        <a:ln w="6350">
                          <a:noFill/>
                        </a:ln>
                        <a:effectLst/>
                      </wps:spPr>
                      <wps:txbx>
                        <w:txbxContent>
                          <w:p w14:paraId="106E8098" w14:textId="77777777" w:rsidR="00EB6E26" w:rsidRPr="00715289" w:rsidRDefault="00EB6E26" w:rsidP="00EB6E26">
                            <w:pPr>
                              <w:jc w:val="center"/>
                              <w:rPr>
                                <w:b/>
                                <w:color w:val="FF0000"/>
                                <w:sz w:val="10"/>
                                <w:lang w:val="lt-LT"/>
                              </w:rPr>
                            </w:pPr>
                            <w:r w:rsidRPr="00715289">
                              <w:rPr>
                                <w:b/>
                                <w:color w:val="FF0000"/>
                                <w:sz w:val="10"/>
                                <w:lang w:val="lt-LT"/>
                              </w:rPr>
                              <w:t>Savanorių pr.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2BAA67" id="Teksto laukas 197" o:spid="_x0000_s1072" type="#_x0000_t202" style="position:absolute;margin-left:253.6pt;margin-top:250.85pt;width:55.45pt;height:13.35pt;rotation:-8796885fd;flip:y;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" filled="f" stroked="f" strokeweight=".5pt">
                <v:textbox>
                  <w:txbxContent>
                    <w:p w14:paraId="106E8098" w14:textId="77777777" w:rsidR="00EB6E26" w:rsidRPr="00715289" w:rsidRDefault="00EB6E26" w:rsidP="00EB6E26">
                      <w:pPr>
                        <w:jc w:val="center"/>
                        <w:rPr>
                          <w:b/>
                          <w:color w:val="FF0000"/>
                          <w:sz w:val="10"/>
                          <w:lang w:val="lt-LT"/>
                        </w:rPr>
                      </w:pPr>
                      <w:r w:rsidRPr="00715289">
                        <w:rPr>
                          <w:b/>
                          <w:color w:val="FF0000"/>
                          <w:sz w:val="10"/>
                          <w:lang w:val="lt-LT"/>
                        </w:rPr>
                        <w:t>Savanorių pr.</w:t>
                      </w:r>
                    </w:p>
                  </w:txbxContent>
                </v:textbox>
              </v:shape>
            </w:pict>
          </mc:Fallback>
        </mc:AlternateContent>
      </w:r>
      <w:r w:rsidRPr="00EB6E26">
        <w:rPr>
          <w:noProof/>
          <w:lang w:val="lt-LT"/>
        </w:rPr>
        <mc:AlternateContent>
          <mc:Choice Requires="wps">
            <w:drawing>
              <wp:anchor distT="0" distB="0" distL="114300" distR="114300" simplePos="0" relativeHeight="252043264" behindDoc="0" locked="0" layoutInCell="1" allowOverlap="1" wp14:anchorId="6531F4D9" wp14:editId="488B1EEB">
                <wp:simplePos x="0" y="0"/>
                <wp:positionH relativeFrom="column">
                  <wp:posOffset>3059512</wp:posOffset>
                </wp:positionH>
                <wp:positionV relativeFrom="paragraph">
                  <wp:posOffset>3683981</wp:posOffset>
                </wp:positionV>
                <wp:extent cx="45719" cy="45719"/>
                <wp:effectExtent l="19050" t="38100" r="31115" b="12065"/>
                <wp:wrapNone/>
                <wp:docPr id="1099227120" name="Lygiašonis trikampis 1099227120"/>
                <wp:cNvGraphicFramePr/>
                <a:graphic xmlns:a="http://schemas.openxmlformats.org/drawingml/2006/main">
                  <a:graphicData uri="http://schemas.microsoft.com/office/word/2010/wordprocessingShape">
                    <wps:wsp>
                      <wps:cNvSpPr/>
                      <wps:spPr>
                        <a:xfrm rot="14928207">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E61CC8D" id="Lygiašonis trikampis 1099227120" o:spid="_x0000_s1026" type="#_x0000_t5" style="position:absolute;margin-left:240.9pt;margin-top:290.1pt;width:3.6pt;height:3.6pt;rotation:-7287377fd;z-index:252043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" fillcolor="red" strokecolor="red" strokeweight="1pt"/>
            </w:pict>
          </mc:Fallback>
        </mc:AlternateContent>
      </w:r>
      <w:r w:rsidRPr="00EB6E26">
        <w:rPr>
          <w:noProof/>
          <w:lang w:val="lt-LT"/>
        </w:rPr>
        <mc:AlternateContent>
          <mc:Choice Requires="wps">
            <w:drawing>
              <wp:anchor distT="0" distB="0" distL="114300" distR="114300" simplePos="0" relativeHeight="252042240" behindDoc="0" locked="0" layoutInCell="1" allowOverlap="1" wp14:anchorId="1C2E0167" wp14:editId="2BF892B4">
                <wp:simplePos x="0" y="0"/>
                <wp:positionH relativeFrom="column">
                  <wp:posOffset>3102853</wp:posOffset>
                </wp:positionH>
                <wp:positionV relativeFrom="paragraph">
                  <wp:posOffset>3018799</wp:posOffset>
                </wp:positionV>
                <wp:extent cx="776985" cy="673501"/>
                <wp:effectExtent l="0" t="0" r="23495" b="12700"/>
                <wp:wrapNone/>
                <wp:docPr id="564678028" name="Laisva forma: figūra 564678028"/>
                <wp:cNvGraphicFramePr/>
                <a:graphic xmlns:a="http://schemas.openxmlformats.org/drawingml/2006/main">
                  <a:graphicData uri="http://schemas.microsoft.com/office/word/2010/wordprocessingShape">
                    <wps:wsp>
                      <wps:cNvSpPr/>
                      <wps:spPr>
                        <a:xfrm>
                          <a:off x="0" y="0"/>
                          <a:ext cx="776985" cy="673501"/>
                        </a:xfrm>
                        <a:custGeom>
                          <a:avLst/>
                          <a:gdLst>
                            <a:gd name="connsiteX0" fmla="*/ 0 w 776985"/>
                            <a:gd name="connsiteY0" fmla="*/ 673501 h 673501"/>
                            <a:gd name="connsiteX1" fmla="*/ 127235 w 776985"/>
                            <a:gd name="connsiteY1" fmla="*/ 590374 h 673501"/>
                            <a:gd name="connsiteX2" fmla="*/ 279918 w 776985"/>
                            <a:gd name="connsiteY2" fmla="*/ 495371 h 673501"/>
                            <a:gd name="connsiteX3" fmla="*/ 351170 w 776985"/>
                            <a:gd name="connsiteY3" fmla="*/ 430905 h 673501"/>
                            <a:gd name="connsiteX4" fmla="*/ 435994 w 776985"/>
                            <a:gd name="connsiteY4" fmla="*/ 346081 h 673501"/>
                            <a:gd name="connsiteX5" fmla="*/ 534389 w 776985"/>
                            <a:gd name="connsiteY5" fmla="*/ 251079 h 673501"/>
                            <a:gd name="connsiteX6" fmla="*/ 656535 w 776985"/>
                            <a:gd name="connsiteY6" fmla="*/ 127236 h 673501"/>
                            <a:gd name="connsiteX7" fmla="*/ 746449 w 776985"/>
                            <a:gd name="connsiteY7" fmla="*/ 32233 h 673501"/>
                            <a:gd name="connsiteX8" fmla="*/ 776985 w 776985"/>
                            <a:gd name="connsiteY8" fmla="*/ 0 h 67350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776985" h="673501">
                              <a:moveTo>
                                <a:pt x="0" y="673501"/>
                              </a:moveTo>
                              <a:lnTo>
                                <a:pt x="127235" y="590374"/>
                              </a:lnTo>
                              <a:cubicBezTo>
                                <a:pt x="173888" y="560686"/>
                                <a:pt x="242595" y="521949"/>
                                <a:pt x="279918" y="495371"/>
                              </a:cubicBezTo>
                              <a:cubicBezTo>
                                <a:pt x="317241" y="468793"/>
                                <a:pt x="325157" y="455787"/>
                                <a:pt x="351170" y="430905"/>
                              </a:cubicBezTo>
                              <a:cubicBezTo>
                                <a:pt x="377183" y="406023"/>
                                <a:pt x="435994" y="346081"/>
                                <a:pt x="435994" y="346081"/>
                              </a:cubicBezTo>
                              <a:cubicBezTo>
                                <a:pt x="466530" y="316110"/>
                                <a:pt x="497632" y="287553"/>
                                <a:pt x="534389" y="251079"/>
                              </a:cubicBezTo>
                              <a:cubicBezTo>
                                <a:pt x="571146" y="214605"/>
                                <a:pt x="621192" y="163710"/>
                                <a:pt x="656535" y="127236"/>
                              </a:cubicBezTo>
                              <a:cubicBezTo>
                                <a:pt x="691878" y="90762"/>
                                <a:pt x="746449" y="32233"/>
                                <a:pt x="746449" y="32233"/>
                              </a:cubicBezTo>
                              <a:lnTo>
                                <a:pt x="776985" y="0"/>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EB031CC" id="Laisva forma: figūra 564678028" o:spid="_x0000_s1026" style="position:absolute;margin-left:244.3pt;margin-top:237.7pt;width:61.2pt;height:53.05pt;z-index:252042240;visibility:visible;mso-wrap-style:square;mso-wrap-distance-left:9pt;mso-wrap-distance-top:0;mso-wrap-distance-right:9pt;mso-wrap-distance-bottom:0;mso-position-horizontal:absolute;mso-position-horizontal-relative:text;mso-position-vertical:absolute;mso-position-vertical-relative:text;v-text-anchor:middle" coordsize="776985,6735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" path="m,673501l127235,590374v46653,-29688,115360,-68425,152683,-95003c317241,468793,325157,455787,351170,430905v26013,-24882,84824,-84824,84824,-84824c466530,316110,497632,287553,534389,251079v36757,-36474,86803,-87369,122146,-123843c691878,90762,746449,32233,746449,32233l776985,e" filled="f" strokecolor="red" strokeweight=".5pt">
                <v:stroke joinstyle="miter"/>
                <v:path arrowok="t" o:connecttype="custom" o:connectlocs="0,673501;127235,590374;279918,495371;351170,430905;435994,346081;534389,251079;656535,127236;746449,32233;776985,0" o:connectangles="0,0,0,0,0,0,0,0,0"/>
              </v:shape>
            </w:pict>
          </mc:Fallback>
        </mc:AlternateContent>
      </w:r>
      <w:r w:rsidRPr="00EB6E26">
        <w:rPr>
          <w:noProof/>
          <w:lang w:val="lt-LT"/>
        </w:rPr>
        <mc:AlternateContent>
          <mc:Choice Requires="wps">
            <w:drawing>
              <wp:anchor distT="0" distB="0" distL="114300" distR="114300" simplePos="0" relativeHeight="251761664" behindDoc="0" locked="0" layoutInCell="1" allowOverlap="1" wp14:anchorId="7A20C566" wp14:editId="5641DB3B">
                <wp:simplePos x="0" y="0"/>
                <wp:positionH relativeFrom="column">
                  <wp:posOffset>2327095</wp:posOffset>
                </wp:positionH>
                <wp:positionV relativeFrom="paragraph">
                  <wp:posOffset>3715318</wp:posOffset>
                </wp:positionV>
                <wp:extent cx="704215" cy="248659"/>
                <wp:effectExtent l="0" t="76200" r="0" b="94615"/>
                <wp:wrapNone/>
                <wp:docPr id="229" name="Teksto laukas 229"/>
                <wp:cNvGraphicFramePr/>
                <a:graphic xmlns:a="http://schemas.openxmlformats.org/drawingml/2006/main">
                  <a:graphicData uri="http://schemas.microsoft.com/office/word/2010/wordprocessingShape">
                    <wps:wsp>
                      <wps:cNvSpPr txBox="1"/>
                      <wps:spPr>
                        <a:xfrm rot="9501886" flipV="1">
                          <a:off x="0" y="0"/>
                          <a:ext cx="704215" cy="248659"/>
                        </a:xfrm>
                        <a:prstGeom prst="rect">
                          <a:avLst/>
                        </a:prstGeom>
                        <a:noFill/>
                        <a:ln w="6350">
                          <a:noFill/>
                        </a:ln>
                        <a:effectLst/>
                      </wps:spPr>
                      <wps:txbx>
                        <w:txbxContent>
                          <w:p w14:paraId="7A4809E7" w14:textId="77777777" w:rsidR="00EB6E26" w:rsidRPr="00715289" w:rsidRDefault="00EB6E26" w:rsidP="00EB6E26">
                            <w:pPr>
                              <w:jc w:val="center"/>
                              <w:rPr>
                                <w:b/>
                                <w:color w:val="FF0000"/>
                                <w:sz w:val="10"/>
                                <w:lang w:val="lt-LT"/>
                              </w:rPr>
                            </w:pPr>
                            <w:r>
                              <w:rPr>
                                <w:b/>
                                <w:color w:val="FF0000"/>
                                <w:sz w:val="10"/>
                                <w:lang w:val="lt-LT"/>
                              </w:rPr>
                              <w:t>Abiejų Tautų Respublikos pl</w:t>
                            </w:r>
                            <w:r w:rsidRPr="00715289">
                              <w:rPr>
                                <w:b/>
                                <w:color w:val="FF0000"/>
                                <w:sz w:val="10"/>
                                <w:lang w:val="lt-L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20C566" id="Teksto laukas 229" o:spid="_x0000_s1073" type="#_x0000_t202" style="position:absolute;margin-left:183.25pt;margin-top:292.55pt;width:55.45pt;height:19.6pt;rotation:-10378593fd;flip:y;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" filled="f" stroked="f" strokeweight=".5pt">
                <v:textbox>
                  <w:txbxContent>
                    <w:p w14:paraId="7A4809E7" w14:textId="77777777" w:rsidR="00EB6E26" w:rsidRPr="00715289" w:rsidRDefault="00EB6E26" w:rsidP="00EB6E26">
                      <w:pPr>
                        <w:jc w:val="center"/>
                        <w:rPr>
                          <w:b/>
                          <w:color w:val="FF0000"/>
                          <w:sz w:val="10"/>
                          <w:lang w:val="lt-LT"/>
                        </w:rPr>
                      </w:pPr>
                      <w:r>
                        <w:rPr>
                          <w:b/>
                          <w:color w:val="FF0000"/>
                          <w:sz w:val="10"/>
                          <w:lang w:val="lt-LT"/>
                        </w:rPr>
                        <w:t>Abiejų Tautų Respublikos pl</w:t>
                      </w:r>
                      <w:r w:rsidRPr="00715289">
                        <w:rPr>
                          <w:b/>
                          <w:color w:val="FF0000"/>
                          <w:sz w:val="10"/>
                          <w:lang w:val="lt-LT"/>
                        </w:rPr>
                        <w:t>.</w:t>
                      </w:r>
                    </w:p>
                  </w:txbxContent>
                </v:textbox>
              </v:shape>
            </w:pict>
          </mc:Fallback>
        </mc:AlternateContent>
      </w:r>
      <w:r w:rsidRPr="00EB6E26">
        <w:rPr>
          <w:noProof/>
          <w:lang w:val="lt-LT"/>
        </w:rPr>
        <mc:AlternateContent>
          <mc:Choice Requires="wps">
            <w:drawing>
              <wp:anchor distT="0" distB="0" distL="114300" distR="114300" simplePos="0" relativeHeight="252039168" behindDoc="0" locked="0" layoutInCell="1" allowOverlap="1" wp14:anchorId="378445F8" wp14:editId="687D0545">
                <wp:simplePos x="0" y="0"/>
                <wp:positionH relativeFrom="column">
                  <wp:posOffset>2290374</wp:posOffset>
                </wp:positionH>
                <wp:positionV relativeFrom="paragraph">
                  <wp:posOffset>3845827</wp:posOffset>
                </wp:positionV>
                <wp:extent cx="45085" cy="45085"/>
                <wp:effectExtent l="19050" t="38100" r="31115" b="31115"/>
                <wp:wrapNone/>
                <wp:docPr id="1247644893" name="Lygiašonis trikampis 1247644893"/>
                <wp:cNvGraphicFramePr/>
                <a:graphic xmlns:a="http://schemas.openxmlformats.org/drawingml/2006/main">
                  <a:graphicData uri="http://schemas.microsoft.com/office/word/2010/wordprocessingShape">
                    <wps:wsp>
                      <wps:cNvSpPr/>
                      <wps:spPr>
                        <a:xfrm rot="12153866">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B5DD524" id="Lygiašonis trikampis 1247644893" o:spid="_x0000_s1026" type="#_x0000_t5" style="position:absolute;margin-left:180.35pt;margin-top:302.8pt;width:3.55pt;height:3.55pt;rotation:-10317697fd;z-index:252039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" fillcolor="red" strokecolor="red" strokeweight="1pt"/>
            </w:pict>
          </mc:Fallback>
        </mc:AlternateContent>
      </w:r>
      <w:r w:rsidRPr="00EB6E26">
        <w:rPr>
          <w:noProof/>
          <w:lang w:val="lt-LT"/>
        </w:rPr>
        <mc:AlternateContent>
          <mc:Choice Requires="wps">
            <w:drawing>
              <wp:anchor distT="0" distB="0" distL="114300" distR="114300" simplePos="0" relativeHeight="252040192" behindDoc="0" locked="0" layoutInCell="1" allowOverlap="1" wp14:anchorId="1F402187" wp14:editId="7A52FC60">
                <wp:simplePos x="0" y="0"/>
                <wp:positionH relativeFrom="column">
                  <wp:posOffset>2305347</wp:posOffset>
                </wp:positionH>
                <wp:positionV relativeFrom="paragraph">
                  <wp:posOffset>3221436</wp:posOffset>
                </wp:positionV>
                <wp:extent cx="20403" cy="635273"/>
                <wp:effectExtent l="0" t="0" r="17780" b="12700"/>
                <wp:wrapNone/>
                <wp:docPr id="724263394" name="Laisva forma: figūra 724263394"/>
                <wp:cNvGraphicFramePr/>
                <a:graphic xmlns:a="http://schemas.openxmlformats.org/drawingml/2006/main">
                  <a:graphicData uri="http://schemas.microsoft.com/office/word/2010/wordprocessingShape">
                    <wps:wsp>
                      <wps:cNvSpPr/>
                      <wps:spPr>
                        <a:xfrm>
                          <a:off x="0" y="0"/>
                          <a:ext cx="20403" cy="635273"/>
                        </a:xfrm>
                        <a:custGeom>
                          <a:avLst/>
                          <a:gdLst>
                            <a:gd name="connsiteX0" fmla="*/ 0 w 20403"/>
                            <a:gd name="connsiteY0" fmla="*/ 0 h 635273"/>
                            <a:gd name="connsiteX1" fmla="*/ 20365 w 20403"/>
                            <a:gd name="connsiteY1" fmla="*/ 549862 h 635273"/>
                            <a:gd name="connsiteX2" fmla="*/ 4073 w 20403"/>
                            <a:gd name="connsiteY2" fmla="*/ 625213 h 635273"/>
                          </a:gdLst>
                          <a:ahLst/>
                          <a:cxnLst>
                            <a:cxn ang="0">
                              <a:pos x="connsiteX0" y="connsiteY0"/>
                            </a:cxn>
                            <a:cxn ang="0">
                              <a:pos x="connsiteX1" y="connsiteY1"/>
                            </a:cxn>
                            <a:cxn ang="0">
                              <a:pos x="connsiteX2" y="connsiteY2"/>
                            </a:cxn>
                          </a:cxnLst>
                          <a:rect l="l" t="t" r="r" b="b"/>
                          <a:pathLst>
                            <a:path w="20403" h="635273">
                              <a:moveTo>
                                <a:pt x="0" y="0"/>
                              </a:moveTo>
                              <a:cubicBezTo>
                                <a:pt x="9843" y="222830"/>
                                <a:pt x="19686" y="445660"/>
                                <a:pt x="20365" y="549862"/>
                              </a:cubicBezTo>
                              <a:cubicBezTo>
                                <a:pt x="21044" y="654064"/>
                                <a:pt x="12558" y="639638"/>
                                <a:pt x="4073" y="625213"/>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7D7A2A5" id="Laisva forma: figūra 724263394" o:spid="_x0000_s1026" style="position:absolute;margin-left:181.5pt;margin-top:253.65pt;width:1.6pt;height:50pt;z-index:252040192;visibility:visible;mso-wrap-style:square;mso-wrap-distance-left:9pt;mso-wrap-distance-top:0;mso-wrap-distance-right:9pt;mso-wrap-distance-bottom:0;mso-position-horizontal:absolute;mso-position-horizontal-relative:text;mso-position-vertical:absolute;mso-position-vertical-relative:text;v-text-anchor:middle" coordsize="20403,6352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" path="m,c9843,222830,19686,445660,20365,549862v679,104202,-7807,89776,-16292,75351e" filled="f" strokecolor="red" strokeweight=".5pt">
                <v:stroke joinstyle="miter"/>
                <v:path arrowok="t" o:connecttype="custom" o:connectlocs="0,0;20365,549862;4073,625213" o:connectangles="0,0,0"/>
              </v:shape>
            </w:pict>
          </mc:Fallback>
        </mc:AlternateContent>
      </w:r>
      <w:r w:rsidRPr="00EB6E26">
        <w:rPr>
          <w:noProof/>
          <w:lang w:val="lt-LT"/>
        </w:rPr>
        <mc:AlternateContent>
          <mc:Choice Requires="wps">
            <w:drawing>
              <wp:anchor distT="0" distB="0" distL="114300" distR="114300" simplePos="0" relativeHeight="251715584" behindDoc="0" locked="0" layoutInCell="1" allowOverlap="1" wp14:anchorId="5CA8E1E3" wp14:editId="55EEBAC6">
                <wp:simplePos x="0" y="0"/>
                <wp:positionH relativeFrom="column">
                  <wp:posOffset>2310981</wp:posOffset>
                </wp:positionH>
                <wp:positionV relativeFrom="paragraph">
                  <wp:posOffset>3184680</wp:posOffset>
                </wp:positionV>
                <wp:extent cx="729436" cy="525496"/>
                <wp:effectExtent l="38100" t="38100" r="33020" b="27305"/>
                <wp:wrapNone/>
                <wp:docPr id="198" name="Tiesioji rodyklės jungtis 198"/>
                <wp:cNvGraphicFramePr/>
                <a:graphic xmlns:a="http://schemas.openxmlformats.org/drawingml/2006/main">
                  <a:graphicData uri="http://schemas.microsoft.com/office/word/2010/wordprocessingShape">
                    <wps:wsp>
                      <wps:cNvCnPr/>
                      <wps:spPr>
                        <a:xfrm flipH="1" flipV="1">
                          <a:off x="0" y="0"/>
                          <a:ext cx="729436" cy="525496"/>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3CB1F351" id="Tiesioji rodyklės jungtis 198" o:spid="_x0000_s1026" type="#_x0000_t32" style="position:absolute;margin-left:181.95pt;margin-top:250.75pt;width:57.45pt;height:41.4pt;flip:x y;z-index:2517155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2038144" behindDoc="0" locked="0" layoutInCell="1" allowOverlap="1" wp14:anchorId="42801AB1" wp14:editId="478CCD32">
                <wp:simplePos x="0" y="0"/>
                <wp:positionH relativeFrom="column">
                  <wp:posOffset>2400406</wp:posOffset>
                </wp:positionH>
                <wp:positionV relativeFrom="paragraph">
                  <wp:posOffset>3869907</wp:posOffset>
                </wp:positionV>
                <wp:extent cx="45085" cy="45085"/>
                <wp:effectExtent l="38100" t="38100" r="31115" b="12065"/>
                <wp:wrapNone/>
                <wp:docPr id="1636891875" name="Lygiašonis trikampis 1636891875"/>
                <wp:cNvGraphicFramePr/>
                <a:graphic xmlns:a="http://schemas.openxmlformats.org/drawingml/2006/main">
                  <a:graphicData uri="http://schemas.microsoft.com/office/word/2010/wordprocessingShape">
                    <wps:wsp>
                      <wps:cNvSpPr/>
                      <wps:spPr>
                        <a:xfrm rot="15573044">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D259096" id="Lygiašonis trikampis 1636891875" o:spid="_x0000_s1026" type="#_x0000_t5" style="position:absolute;margin-left:189pt;margin-top:304.7pt;width:3.55pt;height:3.55pt;rotation:-6583043fd;z-index:252038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" fillcolor="red" strokecolor="red" strokeweight="1pt"/>
            </w:pict>
          </mc:Fallback>
        </mc:AlternateContent>
      </w:r>
      <w:r w:rsidRPr="00EB6E26">
        <w:rPr>
          <w:noProof/>
          <w:lang w:val="lt-LT"/>
        </w:rPr>
        <mc:AlternateContent>
          <mc:Choice Requires="wps">
            <w:drawing>
              <wp:anchor distT="0" distB="0" distL="114300" distR="114300" simplePos="0" relativeHeight="252037120" behindDoc="0" locked="0" layoutInCell="1" allowOverlap="1" wp14:anchorId="7FA8C948" wp14:editId="093ED25C">
                <wp:simplePos x="0" y="0"/>
                <wp:positionH relativeFrom="column">
                  <wp:posOffset>2433648</wp:posOffset>
                </wp:positionH>
                <wp:positionV relativeFrom="paragraph">
                  <wp:posOffset>3657252</wp:posOffset>
                </wp:positionV>
                <wp:extent cx="460255" cy="236237"/>
                <wp:effectExtent l="0" t="0" r="16510" b="11430"/>
                <wp:wrapNone/>
                <wp:docPr id="66711070" name="Laisva forma: figūra 66711070"/>
                <wp:cNvGraphicFramePr/>
                <a:graphic xmlns:a="http://schemas.openxmlformats.org/drawingml/2006/main">
                  <a:graphicData uri="http://schemas.microsoft.com/office/word/2010/wordprocessingShape">
                    <wps:wsp>
                      <wps:cNvSpPr/>
                      <wps:spPr>
                        <a:xfrm>
                          <a:off x="0" y="0"/>
                          <a:ext cx="460255" cy="236237"/>
                        </a:xfrm>
                        <a:custGeom>
                          <a:avLst/>
                          <a:gdLst>
                            <a:gd name="connsiteX0" fmla="*/ 460255 w 460255"/>
                            <a:gd name="connsiteY0" fmla="*/ 0 h 236237"/>
                            <a:gd name="connsiteX1" fmla="*/ 342136 w 460255"/>
                            <a:gd name="connsiteY1" fmla="*/ 126265 h 236237"/>
                            <a:gd name="connsiteX2" fmla="*/ 295296 w 460255"/>
                            <a:gd name="connsiteY2" fmla="*/ 166995 h 236237"/>
                            <a:gd name="connsiteX3" fmla="*/ 209762 w 460255"/>
                            <a:gd name="connsiteY3" fmla="*/ 205689 h 236237"/>
                            <a:gd name="connsiteX4" fmla="*/ 107936 w 460255"/>
                            <a:gd name="connsiteY4" fmla="*/ 221981 h 236237"/>
                            <a:gd name="connsiteX5" fmla="*/ 0 w 460255"/>
                            <a:gd name="connsiteY5" fmla="*/ 236237 h 23623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460255" h="236237">
                              <a:moveTo>
                                <a:pt x="460255" y="0"/>
                              </a:moveTo>
                              <a:cubicBezTo>
                                <a:pt x="414942" y="49216"/>
                                <a:pt x="369629" y="98433"/>
                                <a:pt x="342136" y="126265"/>
                              </a:cubicBezTo>
                              <a:cubicBezTo>
                                <a:pt x="314643" y="154097"/>
                                <a:pt x="317358" y="153758"/>
                                <a:pt x="295296" y="166995"/>
                              </a:cubicBezTo>
                              <a:cubicBezTo>
                                <a:pt x="273234" y="180232"/>
                                <a:pt x="240989" y="196525"/>
                                <a:pt x="209762" y="205689"/>
                              </a:cubicBezTo>
                              <a:cubicBezTo>
                                <a:pt x="178535" y="214853"/>
                                <a:pt x="142896" y="216890"/>
                                <a:pt x="107936" y="221981"/>
                              </a:cubicBezTo>
                              <a:cubicBezTo>
                                <a:pt x="72976" y="227072"/>
                                <a:pt x="36488" y="231654"/>
                                <a:pt x="0" y="236237"/>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F83FDA0" id="Laisva forma: figūra 66711070" o:spid="_x0000_s1026" style="position:absolute;margin-left:191.65pt;margin-top:287.95pt;width:36.25pt;height:18.6pt;z-index:252037120;visibility:visible;mso-wrap-style:square;mso-wrap-distance-left:9pt;mso-wrap-distance-top:0;mso-wrap-distance-right:9pt;mso-wrap-distance-bottom:0;mso-position-horizontal:absolute;mso-position-horizontal-relative:text;mso-position-vertical:absolute;mso-position-vertical-relative:text;v-text-anchor:middle" coordsize="460255,2362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" path="m460255,c414942,49216,369629,98433,342136,126265v-27493,27832,-24778,27493,-46840,40730c273234,180232,240989,196525,209762,205689v-31227,9164,-66866,11201,-101826,16292c72976,227072,36488,231654,,236237e" filled="f" strokecolor="red" strokeweight=".5pt">
                <v:stroke joinstyle="miter"/>
                <v:path arrowok="t" o:connecttype="custom" o:connectlocs="460255,0;342136,126265;295296,166995;209762,205689;107936,221981;0,236237" o:connectangles="0,0,0,0,0,0"/>
              </v:shape>
            </w:pict>
          </mc:Fallback>
        </mc:AlternateContent>
      </w:r>
      <w:r w:rsidRPr="00EB6E26">
        <w:rPr>
          <w:noProof/>
          <w:lang w:val="lt-LT"/>
        </w:rPr>
        <mc:AlternateContent>
          <mc:Choice Requires="wps">
            <w:drawing>
              <wp:anchor distT="0" distB="0" distL="114300" distR="114300" simplePos="0" relativeHeight="251781120" behindDoc="0" locked="0" layoutInCell="1" allowOverlap="1" wp14:anchorId="4A18C8FF" wp14:editId="33E3B39B">
                <wp:simplePos x="0" y="0"/>
                <wp:positionH relativeFrom="column">
                  <wp:posOffset>1844798</wp:posOffset>
                </wp:positionH>
                <wp:positionV relativeFrom="paragraph">
                  <wp:posOffset>3714719</wp:posOffset>
                </wp:positionV>
                <wp:extent cx="345440" cy="159716"/>
                <wp:effectExtent l="0" t="0" r="0" b="12065"/>
                <wp:wrapNone/>
                <wp:docPr id="728549160" name="Teksto laukas 728549160"/>
                <wp:cNvGraphicFramePr/>
                <a:graphic xmlns:a="http://schemas.openxmlformats.org/drawingml/2006/main">
                  <a:graphicData uri="http://schemas.microsoft.com/office/word/2010/wordprocessingShape">
                    <wps:wsp>
                      <wps:cNvSpPr txBox="1"/>
                      <wps:spPr>
                        <a:xfrm rot="21116062">
                          <a:off x="0" y="0"/>
                          <a:ext cx="345440" cy="159716"/>
                        </a:xfrm>
                        <a:prstGeom prst="rect">
                          <a:avLst/>
                        </a:prstGeom>
                        <a:noFill/>
                        <a:ln w="6350">
                          <a:noFill/>
                        </a:ln>
                      </wps:spPr>
                      <wps:txbx>
                        <w:txbxContent>
                          <w:p w14:paraId="38B0D615" w14:textId="77777777" w:rsidR="00EB6E26" w:rsidRPr="00B6260C" w:rsidRDefault="00EB6E26" w:rsidP="00EB6E26">
                            <w:pPr>
                              <w:rPr>
                                <w:color w:val="FF0000"/>
                                <w:sz w:val="8"/>
                                <w:szCs w:val="8"/>
                                <w:lang w:val="lt-LT"/>
                              </w:rPr>
                            </w:pPr>
                            <w:r>
                              <w:rPr>
                                <w:color w:val="FF0000"/>
                                <w:sz w:val="8"/>
                                <w:szCs w:val="8"/>
                                <w:lang w:val="lt-LT"/>
                              </w:rPr>
                              <w:t>Ižos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18C8FF" id="Teksto laukas 728549160" o:spid="_x0000_s1074" type="#_x0000_t202" style="position:absolute;margin-left:145.25pt;margin-top:292.5pt;width:27.2pt;height:12.6pt;rotation:-528589fd;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" filled="f" stroked="f" strokeweight=".5pt">
                <v:textbox>
                  <w:txbxContent>
                    <w:p w14:paraId="38B0D615" w14:textId="77777777" w:rsidR="00EB6E26" w:rsidRPr="00B6260C" w:rsidRDefault="00EB6E26" w:rsidP="00EB6E26">
                      <w:pPr>
                        <w:rPr>
                          <w:color w:val="FF0000"/>
                          <w:sz w:val="8"/>
                          <w:szCs w:val="8"/>
                          <w:lang w:val="lt-LT"/>
                        </w:rPr>
                      </w:pPr>
                      <w:r>
                        <w:rPr>
                          <w:color w:val="FF0000"/>
                          <w:sz w:val="8"/>
                          <w:szCs w:val="8"/>
                          <w:lang w:val="lt-LT"/>
                        </w:rPr>
                        <w:t>Ižos g.</w:t>
                      </w:r>
                    </w:p>
                  </w:txbxContent>
                </v:textbox>
              </v:shape>
            </w:pict>
          </mc:Fallback>
        </mc:AlternateContent>
      </w:r>
      <w:r w:rsidRPr="00EB6E26">
        <w:rPr>
          <w:noProof/>
          <w:lang w:val="lt-LT"/>
        </w:rPr>
        <mc:AlternateContent>
          <mc:Choice Requires="wps">
            <w:drawing>
              <wp:anchor distT="0" distB="0" distL="114300" distR="114300" simplePos="0" relativeHeight="251763712" behindDoc="0" locked="0" layoutInCell="1" allowOverlap="1" wp14:anchorId="416E1A66" wp14:editId="37F793C5">
                <wp:simplePos x="0" y="0"/>
                <wp:positionH relativeFrom="column">
                  <wp:posOffset>698606</wp:posOffset>
                </wp:positionH>
                <wp:positionV relativeFrom="paragraph">
                  <wp:posOffset>4256008</wp:posOffset>
                </wp:positionV>
                <wp:extent cx="704404" cy="169737"/>
                <wp:effectExtent l="0" t="19050" r="0" b="20955"/>
                <wp:wrapNone/>
                <wp:docPr id="247" name="Teksto laukas 247"/>
                <wp:cNvGraphicFramePr/>
                <a:graphic xmlns:a="http://schemas.openxmlformats.org/drawingml/2006/main">
                  <a:graphicData uri="http://schemas.microsoft.com/office/word/2010/wordprocessingShape">
                    <wps:wsp>
                      <wps:cNvSpPr txBox="1"/>
                      <wps:spPr>
                        <a:xfrm rot="10462181" flipV="1">
                          <a:off x="0" y="0"/>
                          <a:ext cx="704404" cy="169737"/>
                        </a:xfrm>
                        <a:prstGeom prst="rect">
                          <a:avLst/>
                        </a:prstGeom>
                        <a:noFill/>
                        <a:ln w="6350">
                          <a:noFill/>
                        </a:ln>
                        <a:effectLst/>
                      </wps:spPr>
                      <wps:txbx>
                        <w:txbxContent>
                          <w:p w14:paraId="7311C482" w14:textId="77777777" w:rsidR="00EB6E26" w:rsidRPr="00715289" w:rsidRDefault="00EB6E26" w:rsidP="00EB6E26">
                            <w:pPr>
                              <w:jc w:val="center"/>
                              <w:rPr>
                                <w:b/>
                                <w:color w:val="FF0000"/>
                                <w:sz w:val="10"/>
                                <w:lang w:val="lt-LT"/>
                              </w:rPr>
                            </w:pPr>
                            <w:r w:rsidRPr="00715289">
                              <w:rPr>
                                <w:b/>
                                <w:color w:val="FF0000"/>
                                <w:sz w:val="10"/>
                                <w:lang w:val="lt-LT"/>
                              </w:rPr>
                              <w:t>Galvės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6E1A66" id="Teksto laukas 247" o:spid="_x0000_s1075" type="#_x0000_t202" style="position:absolute;margin-left:55pt;margin-top:335.1pt;width:55.45pt;height:13.35pt;rotation:-11427492fd;flip:y;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" filled="f" stroked="f" strokeweight=".5pt">
                <v:textbox>
                  <w:txbxContent>
                    <w:p w14:paraId="7311C482" w14:textId="77777777" w:rsidR="00EB6E26" w:rsidRPr="00715289" w:rsidRDefault="00EB6E26" w:rsidP="00EB6E26">
                      <w:pPr>
                        <w:jc w:val="center"/>
                        <w:rPr>
                          <w:b/>
                          <w:color w:val="FF0000"/>
                          <w:sz w:val="10"/>
                          <w:lang w:val="lt-LT"/>
                        </w:rPr>
                      </w:pPr>
                      <w:r w:rsidRPr="00715289">
                        <w:rPr>
                          <w:b/>
                          <w:color w:val="FF0000"/>
                          <w:sz w:val="10"/>
                          <w:lang w:val="lt-LT"/>
                        </w:rPr>
                        <w:t>Galvės g.</w:t>
                      </w:r>
                    </w:p>
                  </w:txbxContent>
                </v:textbox>
              </v:shape>
            </w:pict>
          </mc:Fallback>
        </mc:AlternateContent>
      </w:r>
      <w:r w:rsidRPr="00EB6E26">
        <w:rPr>
          <w:noProof/>
          <w:lang w:val="lt-LT"/>
        </w:rPr>
        <mc:AlternateContent>
          <mc:Choice Requires="wps">
            <w:drawing>
              <wp:anchor distT="0" distB="0" distL="114300" distR="114300" simplePos="0" relativeHeight="251933696" behindDoc="0" locked="0" layoutInCell="1" allowOverlap="1" wp14:anchorId="2FECC8CE" wp14:editId="29E05151">
                <wp:simplePos x="0" y="0"/>
                <wp:positionH relativeFrom="column">
                  <wp:posOffset>772695</wp:posOffset>
                </wp:positionH>
                <wp:positionV relativeFrom="paragraph">
                  <wp:posOffset>4363063</wp:posOffset>
                </wp:positionV>
                <wp:extent cx="45085" cy="45085"/>
                <wp:effectExtent l="19050" t="19050" r="12065" b="31115"/>
                <wp:wrapNone/>
                <wp:docPr id="245138168" name="Lygiašonis trikampis 245138168"/>
                <wp:cNvGraphicFramePr/>
                <a:graphic xmlns:a="http://schemas.openxmlformats.org/drawingml/2006/main">
                  <a:graphicData uri="http://schemas.microsoft.com/office/word/2010/wordprocessingShape">
                    <wps:wsp>
                      <wps:cNvSpPr/>
                      <wps:spPr>
                        <a:xfrm rot="16200000">
                          <a:off x="0" y="0"/>
                          <a:ext cx="45085" cy="45085"/>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8505EB0" id="Lygiašonis trikampis 245138168" o:spid="_x0000_s1026" type="#_x0000_t5" style="position:absolute;margin-left:60.85pt;margin-top:343.55pt;width:3.55pt;height:3.55pt;rotation:-90;z-index:251933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" fillcolor="red" strokecolor="red" strokeweight="1pt"/>
            </w:pict>
          </mc:Fallback>
        </mc:AlternateContent>
      </w:r>
      <w:r w:rsidRPr="00EB6E26">
        <w:rPr>
          <w:noProof/>
          <w:lang w:val="lt-LT"/>
        </w:rPr>
        <mc:AlternateContent>
          <mc:Choice Requires="wps">
            <w:drawing>
              <wp:anchor distT="0" distB="0" distL="114300" distR="114300" simplePos="0" relativeHeight="252035072" behindDoc="0" locked="0" layoutInCell="1" allowOverlap="1" wp14:anchorId="1D9C5909" wp14:editId="1210621F">
                <wp:simplePos x="0" y="0"/>
                <wp:positionH relativeFrom="column">
                  <wp:posOffset>1522709</wp:posOffset>
                </wp:positionH>
                <wp:positionV relativeFrom="paragraph">
                  <wp:posOffset>4074860</wp:posOffset>
                </wp:positionV>
                <wp:extent cx="54610" cy="54610"/>
                <wp:effectExtent l="0" t="0" r="21590" b="21590"/>
                <wp:wrapNone/>
                <wp:docPr id="835671728" name="Ovalas 835671728"/>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061F63D" id="Ovalas 835671728" o:spid="_x0000_s1026" style="position:absolute;margin-left:119.9pt;margin-top:320.85pt;width:4.3pt;height:4.3pt;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2034048" behindDoc="0" locked="0" layoutInCell="1" allowOverlap="1" wp14:anchorId="19910D6A" wp14:editId="6CBC604A">
                <wp:simplePos x="0" y="0"/>
                <wp:positionH relativeFrom="column">
                  <wp:posOffset>1897886</wp:posOffset>
                </wp:positionH>
                <wp:positionV relativeFrom="paragraph">
                  <wp:posOffset>3812777</wp:posOffset>
                </wp:positionV>
                <wp:extent cx="54610" cy="54610"/>
                <wp:effectExtent l="0" t="0" r="21590" b="21590"/>
                <wp:wrapNone/>
                <wp:docPr id="686599440" name="Ovalas 686599440"/>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651E33E" id="Ovalas 686599440" o:spid="_x0000_s1026" style="position:absolute;margin-left:149.45pt;margin-top:300.2pt;width:4.3pt;height:4.3pt;z-index:25203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2033024" behindDoc="0" locked="0" layoutInCell="1" allowOverlap="1" wp14:anchorId="11C6ED59" wp14:editId="178C298E">
                <wp:simplePos x="0" y="0"/>
                <wp:positionH relativeFrom="column">
                  <wp:posOffset>809356</wp:posOffset>
                </wp:positionH>
                <wp:positionV relativeFrom="paragraph">
                  <wp:posOffset>4324178</wp:posOffset>
                </wp:positionV>
                <wp:extent cx="521776" cy="69177"/>
                <wp:effectExtent l="0" t="0" r="12065" b="26670"/>
                <wp:wrapNone/>
                <wp:docPr id="1605132574" name="Laisva forma: figūra 1605132574"/>
                <wp:cNvGraphicFramePr/>
                <a:graphic xmlns:a="http://schemas.openxmlformats.org/drawingml/2006/main">
                  <a:graphicData uri="http://schemas.microsoft.com/office/word/2010/wordprocessingShape">
                    <wps:wsp>
                      <wps:cNvSpPr/>
                      <wps:spPr>
                        <a:xfrm>
                          <a:off x="0" y="0"/>
                          <a:ext cx="521776" cy="69177"/>
                        </a:xfrm>
                        <a:custGeom>
                          <a:avLst/>
                          <a:gdLst>
                            <a:gd name="connsiteX0" fmla="*/ 521776 w 521776"/>
                            <a:gd name="connsiteY0" fmla="*/ 0 h 69177"/>
                            <a:gd name="connsiteX1" fmla="*/ 396068 w 521776"/>
                            <a:gd name="connsiteY1" fmla="*/ 36163 h 69177"/>
                            <a:gd name="connsiteX2" fmla="*/ 278969 w 521776"/>
                            <a:gd name="connsiteY2" fmla="*/ 60271 h 69177"/>
                            <a:gd name="connsiteX3" fmla="*/ 167037 w 521776"/>
                            <a:gd name="connsiteY3" fmla="*/ 67159 h 69177"/>
                            <a:gd name="connsiteX4" fmla="*/ 70603 w 521776"/>
                            <a:gd name="connsiteY4" fmla="*/ 68881 h 69177"/>
                            <a:gd name="connsiteX5" fmla="*/ 0 w 521776"/>
                            <a:gd name="connsiteY5" fmla="*/ 61993 h 6917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521776" h="69177">
                              <a:moveTo>
                                <a:pt x="521776" y="0"/>
                              </a:moveTo>
                              <a:cubicBezTo>
                                <a:pt x="479156" y="13059"/>
                                <a:pt x="436536" y="26118"/>
                                <a:pt x="396068" y="36163"/>
                              </a:cubicBezTo>
                              <a:cubicBezTo>
                                <a:pt x="355600" y="46208"/>
                                <a:pt x="317141" y="55105"/>
                                <a:pt x="278969" y="60271"/>
                              </a:cubicBezTo>
                              <a:cubicBezTo>
                                <a:pt x="240797" y="65437"/>
                                <a:pt x="201765" y="65724"/>
                                <a:pt x="167037" y="67159"/>
                              </a:cubicBezTo>
                              <a:cubicBezTo>
                                <a:pt x="132309" y="68594"/>
                                <a:pt x="98442" y="69742"/>
                                <a:pt x="70603" y="68881"/>
                              </a:cubicBezTo>
                              <a:cubicBezTo>
                                <a:pt x="42764" y="68020"/>
                                <a:pt x="21382" y="65006"/>
                                <a:pt x="0" y="61993"/>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86E9FF1" id="Laisva forma: figūra 1605132574" o:spid="_x0000_s1026" style="position:absolute;margin-left:63.75pt;margin-top:340.5pt;width:41.1pt;height:5.45pt;z-index:252033024;visibility:visible;mso-wrap-style:square;mso-wrap-distance-left:9pt;mso-wrap-distance-top:0;mso-wrap-distance-right:9pt;mso-wrap-distance-bottom:0;mso-position-horizontal:absolute;mso-position-horizontal-relative:text;mso-position-vertical:absolute;mso-position-vertical-relative:text;v-text-anchor:middle" coordsize="521776,691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" path="m521776,c479156,13059,436536,26118,396068,36163,355600,46208,317141,55105,278969,60271v-38172,5166,-77204,5453,-111932,6888c132309,68594,98442,69742,70603,68881,42764,68020,21382,65006,,61993e" filled="f" strokecolor="red" strokeweight=".5pt">
                <v:stroke joinstyle="miter"/>
                <v:path arrowok="t" o:connecttype="custom" o:connectlocs="521776,0;396068,36163;278969,60271;167037,67159;70603,68881;0,61993" o:connectangles="0,0,0,0,0,0"/>
              </v:shape>
            </w:pict>
          </mc:Fallback>
        </mc:AlternateContent>
      </w:r>
      <w:r w:rsidRPr="00EB6E26">
        <w:rPr>
          <w:noProof/>
          <w:lang w:val="lt-LT"/>
        </w:rPr>
        <mc:AlternateContent>
          <mc:Choice Requires="wps">
            <w:drawing>
              <wp:anchor distT="0" distB="0" distL="114300" distR="114300" simplePos="0" relativeHeight="252032000" behindDoc="0" locked="0" layoutInCell="1" allowOverlap="1" wp14:anchorId="7722E53B" wp14:editId="10C0EE90">
                <wp:simplePos x="0" y="0"/>
                <wp:positionH relativeFrom="column">
                  <wp:posOffset>1093492</wp:posOffset>
                </wp:positionH>
                <wp:positionV relativeFrom="paragraph">
                  <wp:posOffset>4264806</wp:posOffset>
                </wp:positionV>
                <wp:extent cx="347850" cy="482992"/>
                <wp:effectExtent l="0" t="0" r="14605" b="12700"/>
                <wp:wrapNone/>
                <wp:docPr id="561916936" name="Laisva forma: figūra 561916936"/>
                <wp:cNvGraphicFramePr/>
                <a:graphic xmlns:a="http://schemas.openxmlformats.org/drawingml/2006/main">
                  <a:graphicData uri="http://schemas.microsoft.com/office/word/2010/wordprocessingShape">
                    <wps:wsp>
                      <wps:cNvSpPr/>
                      <wps:spPr>
                        <a:xfrm>
                          <a:off x="0" y="0"/>
                          <a:ext cx="347850" cy="482992"/>
                        </a:xfrm>
                        <a:custGeom>
                          <a:avLst/>
                          <a:gdLst>
                            <a:gd name="connsiteX0" fmla="*/ 347850 w 347850"/>
                            <a:gd name="connsiteY0" fmla="*/ 16321 h 482992"/>
                            <a:gd name="connsiteX1" fmla="*/ 273803 w 347850"/>
                            <a:gd name="connsiteY1" fmla="*/ 823 h 482992"/>
                            <a:gd name="connsiteX2" fmla="*/ 213532 w 347850"/>
                            <a:gd name="connsiteY2" fmla="*/ 38707 h 482992"/>
                            <a:gd name="connsiteX3" fmla="*/ 167037 w 347850"/>
                            <a:gd name="connsiteY3" fmla="*/ 152362 h 482992"/>
                            <a:gd name="connsiteX4" fmla="*/ 89545 w 347850"/>
                            <a:gd name="connsiteY4" fmla="*/ 309067 h 482992"/>
                            <a:gd name="connsiteX5" fmla="*/ 0 w 347850"/>
                            <a:gd name="connsiteY5" fmla="*/ 482992 h 48299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347850" h="482992">
                              <a:moveTo>
                                <a:pt x="347850" y="16321"/>
                              </a:moveTo>
                              <a:cubicBezTo>
                                <a:pt x="322019" y="6706"/>
                                <a:pt x="296189" y="-2908"/>
                                <a:pt x="273803" y="823"/>
                              </a:cubicBezTo>
                              <a:cubicBezTo>
                                <a:pt x="251417" y="4554"/>
                                <a:pt x="231326" y="13450"/>
                                <a:pt x="213532" y="38707"/>
                              </a:cubicBezTo>
                              <a:cubicBezTo>
                                <a:pt x="195738" y="63964"/>
                                <a:pt x="187701" y="107302"/>
                                <a:pt x="167037" y="152362"/>
                              </a:cubicBezTo>
                              <a:cubicBezTo>
                                <a:pt x="146373" y="197422"/>
                                <a:pt x="117384" y="253962"/>
                                <a:pt x="89545" y="309067"/>
                              </a:cubicBezTo>
                              <a:cubicBezTo>
                                <a:pt x="61706" y="364172"/>
                                <a:pt x="30853" y="423582"/>
                                <a:pt x="0" y="482992"/>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84429FE" id="Laisva forma: figūra 561916936" o:spid="_x0000_s1026" style="position:absolute;margin-left:86.1pt;margin-top:335.8pt;width:27.4pt;height:38.05pt;z-index:252032000;visibility:visible;mso-wrap-style:square;mso-wrap-distance-left:9pt;mso-wrap-distance-top:0;mso-wrap-distance-right:9pt;mso-wrap-distance-bottom:0;mso-position-horizontal:absolute;mso-position-horizontal-relative:text;mso-position-vertical:absolute;mso-position-vertical-relative:text;v-text-anchor:middle" coordsize="347850,4829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" path="m347850,16321c322019,6706,296189,-2908,273803,823,251417,4554,231326,13450,213532,38707v-17794,25257,-25831,68595,-46495,113655c146373,197422,117384,253962,89545,309067,61706,364172,30853,423582,,482992e" filled="f" strokecolor="red" strokeweight=".5pt">
                <v:stroke joinstyle="miter"/>
                <v:path arrowok="t" o:connecttype="custom" o:connectlocs="347850,16321;273803,823;213532,38707;167037,152362;89545,309067;0,482992" o:connectangles="0,0,0,0,0,0"/>
              </v:shape>
            </w:pict>
          </mc:Fallback>
        </mc:AlternateContent>
      </w:r>
      <w:r w:rsidRPr="00EB6E26">
        <w:rPr>
          <w:noProof/>
          <w:lang w:val="lt-LT"/>
        </w:rPr>
        <mc:AlternateContent>
          <mc:Choice Requires="wps">
            <w:drawing>
              <wp:anchor distT="0" distB="0" distL="114300" distR="114300" simplePos="0" relativeHeight="251660288" behindDoc="0" locked="0" layoutInCell="1" allowOverlap="1" wp14:anchorId="548CD3F7" wp14:editId="39AC99C6">
                <wp:simplePos x="0" y="0"/>
                <wp:positionH relativeFrom="column">
                  <wp:posOffset>1344907</wp:posOffset>
                </wp:positionH>
                <wp:positionV relativeFrom="paragraph">
                  <wp:posOffset>3929832</wp:posOffset>
                </wp:positionV>
                <wp:extent cx="956752" cy="390617"/>
                <wp:effectExtent l="38100" t="0" r="15240" b="66675"/>
                <wp:wrapNone/>
                <wp:docPr id="65" name="Tiesioji rodyklės jungtis 65"/>
                <wp:cNvGraphicFramePr/>
                <a:graphic xmlns:a="http://schemas.openxmlformats.org/drawingml/2006/main">
                  <a:graphicData uri="http://schemas.microsoft.com/office/word/2010/wordprocessingShape">
                    <wps:wsp>
                      <wps:cNvCnPr/>
                      <wps:spPr>
                        <a:xfrm flipH="1">
                          <a:off x="0" y="0"/>
                          <a:ext cx="956752" cy="390617"/>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B40B573" id="Tiesioji rodyklės jungtis 65" o:spid="_x0000_s1026" type="#_x0000_t32" style="position:absolute;margin-left:105.9pt;margin-top:309.45pt;width:75.35pt;height:30.7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737088" behindDoc="0" locked="0" layoutInCell="1" allowOverlap="1" wp14:anchorId="2D94221D" wp14:editId="26ED7C91">
                <wp:simplePos x="0" y="0"/>
                <wp:positionH relativeFrom="column">
                  <wp:posOffset>2318127</wp:posOffset>
                </wp:positionH>
                <wp:positionV relativeFrom="paragraph">
                  <wp:posOffset>3947193</wp:posOffset>
                </wp:positionV>
                <wp:extent cx="24570" cy="146538"/>
                <wp:effectExtent l="57150" t="38100" r="52070" b="25400"/>
                <wp:wrapNone/>
                <wp:docPr id="176" name="Tiesioji rodyklės jungtis 176"/>
                <wp:cNvGraphicFramePr/>
                <a:graphic xmlns:a="http://schemas.openxmlformats.org/drawingml/2006/main">
                  <a:graphicData uri="http://schemas.microsoft.com/office/word/2010/wordprocessingShape">
                    <wps:wsp>
                      <wps:cNvCnPr/>
                      <wps:spPr>
                        <a:xfrm flipV="1">
                          <a:off x="0" y="0"/>
                          <a:ext cx="24570" cy="146538"/>
                        </a:xfrm>
                        <a:prstGeom prst="straightConnector1">
                          <a:avLst/>
                        </a:prstGeom>
                        <a:noFill/>
                        <a:ln w="9525" cap="flat" cmpd="sng" algn="ctr">
                          <a:solidFill>
                            <a:srgbClr val="FF0000"/>
                          </a:solidFill>
                          <a:prstDash val="solid"/>
                          <a:miter lim="800000"/>
                          <a:tailEnd type="triangle"/>
                        </a:ln>
                        <a:effectLst/>
                      </wps:spPr>
                      <wps:bodyPr/>
                    </wps:wsp>
                  </a:graphicData>
                </a:graphic>
              </wp:anchor>
            </w:drawing>
          </mc:Choice>
          <mc:Fallback>
            <w:pict>
              <v:shape w14:anchorId="106BFB73" id="Tiesioji rodyklės jungtis 176" o:spid="_x0000_s1026" type="#_x0000_t32" style="position:absolute;margin-left:182.55pt;margin-top:310.8pt;width:1.95pt;height:11.55pt;flip:y;z-index:251737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" strokecolor="red">
                <v:stroke endarrow="block" joinstyle="miter"/>
              </v:shape>
            </w:pict>
          </mc:Fallback>
        </mc:AlternateContent>
      </w:r>
      <w:r w:rsidRPr="00EB6E26">
        <w:rPr>
          <w:noProof/>
          <w:lang w:val="lt-LT"/>
        </w:rPr>
        <mc:AlternateContent>
          <mc:Choice Requires="wps">
            <w:drawing>
              <wp:anchor distT="0" distB="0" distL="114300" distR="114300" simplePos="0" relativeHeight="252030976" behindDoc="0" locked="0" layoutInCell="1" allowOverlap="1" wp14:anchorId="7FD08BD5" wp14:editId="7E915D51">
                <wp:simplePos x="0" y="0"/>
                <wp:positionH relativeFrom="column">
                  <wp:posOffset>686967</wp:posOffset>
                </wp:positionH>
                <wp:positionV relativeFrom="paragraph">
                  <wp:posOffset>2435017</wp:posOffset>
                </wp:positionV>
                <wp:extent cx="388615" cy="149390"/>
                <wp:effectExtent l="0" t="0" r="0" b="3175"/>
                <wp:wrapNone/>
                <wp:docPr id="653727064" name="Teksto laukas 653727064"/>
                <wp:cNvGraphicFramePr/>
                <a:graphic xmlns:a="http://schemas.openxmlformats.org/drawingml/2006/main">
                  <a:graphicData uri="http://schemas.microsoft.com/office/word/2010/wordprocessingShape">
                    <wps:wsp>
                      <wps:cNvSpPr txBox="1"/>
                      <wps:spPr>
                        <a:xfrm rot="247904">
                          <a:off x="0" y="0"/>
                          <a:ext cx="388615" cy="149390"/>
                        </a:xfrm>
                        <a:prstGeom prst="rect">
                          <a:avLst/>
                        </a:prstGeom>
                        <a:noFill/>
                        <a:ln w="6350">
                          <a:noFill/>
                        </a:ln>
                      </wps:spPr>
                      <wps:txbx>
                        <w:txbxContent>
                          <w:p w14:paraId="0BACAA1D" w14:textId="77777777" w:rsidR="00EB6E26" w:rsidRPr="00D37AE9" w:rsidRDefault="00EB6E26" w:rsidP="00EB6E26">
                            <w:pPr>
                              <w:rPr>
                                <w:color w:val="FF0000"/>
                                <w:sz w:val="6"/>
                                <w:szCs w:val="6"/>
                                <w:lang w:val="lt-LT"/>
                              </w:rPr>
                            </w:pPr>
                            <w:r>
                              <w:rPr>
                                <w:color w:val="FF0000"/>
                                <w:sz w:val="6"/>
                                <w:szCs w:val="6"/>
                                <w:lang w:val="lt-LT"/>
                              </w:rPr>
                              <w:t>Mokyklos</w:t>
                            </w:r>
                            <w:r w:rsidRPr="00D37AE9">
                              <w:rPr>
                                <w:color w:val="FF0000"/>
                                <w:sz w:val="6"/>
                                <w:szCs w:val="6"/>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D08BD5" id="Teksto laukas 653727064" o:spid="_x0000_s1076" type="#_x0000_t202" style="position:absolute;margin-left:54.1pt;margin-top:191.75pt;width:30.6pt;height:11.75pt;rotation:270777fd;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" filled="f" stroked="f" strokeweight=".5pt">
                <v:textbox>
                  <w:txbxContent>
                    <w:p w14:paraId="0BACAA1D" w14:textId="77777777" w:rsidR="00EB6E26" w:rsidRPr="00D37AE9" w:rsidRDefault="00EB6E26" w:rsidP="00EB6E26">
                      <w:pPr>
                        <w:rPr>
                          <w:color w:val="FF0000"/>
                          <w:sz w:val="6"/>
                          <w:szCs w:val="6"/>
                          <w:lang w:val="lt-LT"/>
                        </w:rPr>
                      </w:pPr>
                      <w:r>
                        <w:rPr>
                          <w:color w:val="FF0000"/>
                          <w:sz w:val="6"/>
                          <w:szCs w:val="6"/>
                          <w:lang w:val="lt-LT"/>
                        </w:rPr>
                        <w:t>Mokyklos</w:t>
                      </w:r>
                      <w:r w:rsidRPr="00D37AE9">
                        <w:rPr>
                          <w:color w:val="FF0000"/>
                          <w:sz w:val="6"/>
                          <w:szCs w:val="6"/>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2029952" behindDoc="0" locked="0" layoutInCell="1" allowOverlap="1" wp14:anchorId="29B5DED8" wp14:editId="4132C608">
                <wp:simplePos x="0" y="0"/>
                <wp:positionH relativeFrom="column">
                  <wp:posOffset>697869</wp:posOffset>
                </wp:positionH>
                <wp:positionV relativeFrom="paragraph">
                  <wp:posOffset>2316274</wp:posOffset>
                </wp:positionV>
                <wp:extent cx="473273" cy="197972"/>
                <wp:effectExtent l="0" t="0" r="0" b="12065"/>
                <wp:wrapNone/>
                <wp:docPr id="949419252" name="Teksto laukas 949419252"/>
                <wp:cNvGraphicFramePr/>
                <a:graphic xmlns:a="http://schemas.openxmlformats.org/drawingml/2006/main">
                  <a:graphicData uri="http://schemas.microsoft.com/office/word/2010/wordprocessingShape">
                    <wps:wsp>
                      <wps:cNvSpPr txBox="1"/>
                      <wps:spPr>
                        <a:xfrm rot="157088">
                          <a:off x="0" y="0"/>
                          <a:ext cx="473273" cy="197972"/>
                        </a:xfrm>
                        <a:prstGeom prst="rect">
                          <a:avLst/>
                        </a:prstGeom>
                        <a:noFill/>
                        <a:ln w="6350">
                          <a:noFill/>
                        </a:ln>
                      </wps:spPr>
                      <wps:txbx>
                        <w:txbxContent>
                          <w:p w14:paraId="7A06C9D0" w14:textId="77777777" w:rsidR="00EB6E26" w:rsidRPr="00D37AE9" w:rsidRDefault="00EB6E26" w:rsidP="00EB6E26">
                            <w:pPr>
                              <w:rPr>
                                <w:color w:val="FF0000"/>
                                <w:sz w:val="6"/>
                                <w:szCs w:val="6"/>
                                <w:lang w:val="lt-LT"/>
                              </w:rPr>
                            </w:pPr>
                            <w:r>
                              <w:rPr>
                                <w:color w:val="FF0000"/>
                                <w:sz w:val="6"/>
                                <w:szCs w:val="6"/>
                                <w:lang w:val="lt-LT"/>
                              </w:rPr>
                              <w:t>Kauno Vokės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B5DED8" id="Teksto laukas 949419252" o:spid="_x0000_s1077" type="#_x0000_t202" style="position:absolute;margin-left:54.95pt;margin-top:182.4pt;width:37.25pt;height:15.6pt;rotation:171582fd;z-index:25202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" filled="f" stroked="f" strokeweight=".5pt">
                <v:textbox>
                  <w:txbxContent>
                    <w:p w14:paraId="7A06C9D0" w14:textId="77777777" w:rsidR="00EB6E26" w:rsidRPr="00D37AE9" w:rsidRDefault="00EB6E26" w:rsidP="00EB6E26">
                      <w:pPr>
                        <w:rPr>
                          <w:color w:val="FF0000"/>
                          <w:sz w:val="6"/>
                          <w:szCs w:val="6"/>
                          <w:lang w:val="lt-LT"/>
                        </w:rPr>
                      </w:pPr>
                      <w:r>
                        <w:rPr>
                          <w:color w:val="FF0000"/>
                          <w:sz w:val="6"/>
                          <w:szCs w:val="6"/>
                          <w:lang w:val="lt-LT"/>
                        </w:rPr>
                        <w:t>Kauno Vokės g.</w:t>
                      </w:r>
                    </w:p>
                  </w:txbxContent>
                </v:textbox>
              </v:shape>
            </w:pict>
          </mc:Fallback>
        </mc:AlternateContent>
      </w:r>
      <w:r w:rsidRPr="00EB6E26">
        <w:rPr>
          <w:noProof/>
          <w:lang w:val="lt-LT"/>
        </w:rPr>
        <mc:AlternateContent>
          <mc:Choice Requires="wps">
            <w:drawing>
              <wp:anchor distT="0" distB="0" distL="114300" distR="114300" simplePos="0" relativeHeight="252028928" behindDoc="0" locked="0" layoutInCell="1" allowOverlap="1" wp14:anchorId="53E3F846" wp14:editId="6BB86753">
                <wp:simplePos x="0" y="0"/>
                <wp:positionH relativeFrom="column">
                  <wp:posOffset>895058</wp:posOffset>
                </wp:positionH>
                <wp:positionV relativeFrom="paragraph">
                  <wp:posOffset>2436066</wp:posOffset>
                </wp:positionV>
                <wp:extent cx="45719" cy="45719"/>
                <wp:effectExtent l="38100" t="38100" r="31115" b="12065"/>
                <wp:wrapNone/>
                <wp:docPr id="1531785135" name="Lygiašonis trikampis 1531785135"/>
                <wp:cNvGraphicFramePr/>
                <a:graphic xmlns:a="http://schemas.openxmlformats.org/drawingml/2006/main">
                  <a:graphicData uri="http://schemas.microsoft.com/office/word/2010/wordprocessingShape">
                    <wps:wsp>
                      <wps:cNvSpPr/>
                      <wps:spPr>
                        <a:xfrm rot="15494849">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5F83E9E" id="Lygiašonis trikampis 1531785135" o:spid="_x0000_s1026" type="#_x0000_t5" style="position:absolute;margin-left:70.5pt;margin-top:191.8pt;width:3.6pt;height:3.6pt;rotation:-6668453fd;z-index:2520289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" fillcolor="red" strokecolor="red" strokeweight="1pt"/>
            </w:pict>
          </mc:Fallback>
        </mc:AlternateContent>
      </w:r>
      <w:r w:rsidRPr="00EB6E26">
        <w:rPr>
          <w:noProof/>
          <w:lang w:val="lt-LT"/>
        </w:rPr>
        <mc:AlternateContent>
          <mc:Choice Requires="wps">
            <w:drawing>
              <wp:anchor distT="0" distB="0" distL="114300" distR="114300" simplePos="0" relativeHeight="252027904" behindDoc="0" locked="0" layoutInCell="1" allowOverlap="1" wp14:anchorId="1C60C973" wp14:editId="481D02A4">
                <wp:simplePos x="0" y="0"/>
                <wp:positionH relativeFrom="column">
                  <wp:posOffset>871563</wp:posOffset>
                </wp:positionH>
                <wp:positionV relativeFrom="paragraph">
                  <wp:posOffset>2410578</wp:posOffset>
                </wp:positionV>
                <wp:extent cx="86726" cy="52844"/>
                <wp:effectExtent l="0" t="19050" r="27940" b="23495"/>
                <wp:wrapNone/>
                <wp:docPr id="1389341425" name="Laisva forma: figūra 1389341425"/>
                <wp:cNvGraphicFramePr/>
                <a:graphic xmlns:a="http://schemas.openxmlformats.org/drawingml/2006/main">
                  <a:graphicData uri="http://schemas.microsoft.com/office/word/2010/wordprocessingShape">
                    <wps:wsp>
                      <wps:cNvSpPr/>
                      <wps:spPr>
                        <a:xfrm>
                          <a:off x="0" y="0"/>
                          <a:ext cx="86726" cy="52844"/>
                        </a:xfrm>
                        <a:custGeom>
                          <a:avLst/>
                          <a:gdLst>
                            <a:gd name="connsiteX0" fmla="*/ 0 w 86726"/>
                            <a:gd name="connsiteY0" fmla="*/ 1770 h 52844"/>
                            <a:gd name="connsiteX1" fmla="*/ 65903 w 86726"/>
                            <a:gd name="connsiteY1" fmla="*/ 5065 h 52844"/>
                            <a:gd name="connsiteX2" fmla="*/ 85674 w 86726"/>
                            <a:gd name="connsiteY2" fmla="*/ 44607 h 52844"/>
                            <a:gd name="connsiteX3" fmla="*/ 39542 w 86726"/>
                            <a:gd name="connsiteY3" fmla="*/ 52844 h 52844"/>
                          </a:gdLst>
                          <a:ahLst/>
                          <a:cxnLst>
                            <a:cxn ang="0">
                              <a:pos x="connsiteX0" y="connsiteY0"/>
                            </a:cxn>
                            <a:cxn ang="0">
                              <a:pos x="connsiteX1" y="connsiteY1"/>
                            </a:cxn>
                            <a:cxn ang="0">
                              <a:pos x="connsiteX2" y="connsiteY2"/>
                            </a:cxn>
                            <a:cxn ang="0">
                              <a:pos x="connsiteX3" y="connsiteY3"/>
                            </a:cxn>
                          </a:cxnLst>
                          <a:rect l="l" t="t" r="r" b="b"/>
                          <a:pathLst>
                            <a:path w="86726" h="52844">
                              <a:moveTo>
                                <a:pt x="0" y="1770"/>
                              </a:moveTo>
                              <a:cubicBezTo>
                                <a:pt x="25812" y="-152"/>
                                <a:pt x="51624" y="-2074"/>
                                <a:pt x="65903" y="5065"/>
                              </a:cubicBezTo>
                              <a:cubicBezTo>
                                <a:pt x="80182" y="12204"/>
                                <a:pt x="90067" y="36644"/>
                                <a:pt x="85674" y="44607"/>
                              </a:cubicBezTo>
                              <a:cubicBezTo>
                                <a:pt x="81281" y="52570"/>
                                <a:pt x="60411" y="52707"/>
                                <a:pt x="39542" y="52844"/>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6968FFC" id="Laisva forma: figūra 1389341425" o:spid="_x0000_s1026" style="position:absolute;margin-left:68.65pt;margin-top:189.8pt;width:6.85pt;height:4.15pt;z-index:252027904;visibility:visible;mso-wrap-style:square;mso-wrap-distance-left:9pt;mso-wrap-distance-top:0;mso-wrap-distance-right:9pt;mso-wrap-distance-bottom:0;mso-position-horizontal:absolute;mso-position-horizontal-relative:text;mso-position-vertical:absolute;mso-position-vertical-relative:text;v-text-anchor:middle" coordsize="86726,528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" path="m,1770c25812,-152,51624,-2074,65903,5065v14279,7139,24164,31579,19771,39542c81281,52570,60411,52707,39542,52844e" filled="f" strokecolor="red" strokeweight=".5pt">
                <v:stroke joinstyle="miter"/>
                <v:path arrowok="t" o:connecttype="custom" o:connectlocs="0,1770;65903,5065;85674,44607;39542,52844" o:connectangles="0,0,0,0"/>
              </v:shape>
            </w:pict>
          </mc:Fallback>
        </mc:AlternateContent>
      </w:r>
      <w:r w:rsidRPr="00EB6E26">
        <w:rPr>
          <w:noProof/>
          <w:lang w:val="lt-LT"/>
        </w:rPr>
        <mc:AlternateContent>
          <mc:Choice Requires="wps">
            <w:drawing>
              <wp:anchor distT="0" distB="0" distL="114300" distR="114300" simplePos="0" relativeHeight="252026880" behindDoc="0" locked="0" layoutInCell="1" allowOverlap="1" wp14:anchorId="1BFB1A75" wp14:editId="0B32BBEB">
                <wp:simplePos x="0" y="0"/>
                <wp:positionH relativeFrom="column">
                  <wp:posOffset>834923</wp:posOffset>
                </wp:positionH>
                <wp:positionV relativeFrom="paragraph">
                  <wp:posOffset>2412348</wp:posOffset>
                </wp:positionV>
                <wp:extent cx="141377" cy="120272"/>
                <wp:effectExtent l="0" t="0" r="11430" b="13335"/>
                <wp:wrapNone/>
                <wp:docPr id="233145263" name="Laisva forma: figūra 233145263"/>
                <wp:cNvGraphicFramePr/>
                <a:graphic xmlns:a="http://schemas.openxmlformats.org/drawingml/2006/main">
                  <a:graphicData uri="http://schemas.microsoft.com/office/word/2010/wordprocessingShape">
                    <wps:wsp>
                      <wps:cNvSpPr/>
                      <wps:spPr>
                        <a:xfrm>
                          <a:off x="0" y="0"/>
                          <a:ext cx="141377" cy="120272"/>
                        </a:xfrm>
                        <a:custGeom>
                          <a:avLst/>
                          <a:gdLst>
                            <a:gd name="connsiteX0" fmla="*/ 38288 w 141377"/>
                            <a:gd name="connsiteY0" fmla="*/ 0 h 120272"/>
                            <a:gd name="connsiteX1" fmla="*/ 394 w 141377"/>
                            <a:gd name="connsiteY1" fmla="*/ 44484 h 120272"/>
                            <a:gd name="connsiteX2" fmla="*/ 21812 w 141377"/>
                            <a:gd name="connsiteY2" fmla="*/ 82378 h 120272"/>
                            <a:gd name="connsiteX3" fmla="*/ 72887 w 141377"/>
                            <a:gd name="connsiteY3" fmla="*/ 72493 h 120272"/>
                            <a:gd name="connsiteX4" fmla="*/ 115723 w 141377"/>
                            <a:gd name="connsiteY4" fmla="*/ 80731 h 120272"/>
                            <a:gd name="connsiteX5" fmla="*/ 140437 w 141377"/>
                            <a:gd name="connsiteY5" fmla="*/ 95559 h 120272"/>
                            <a:gd name="connsiteX6" fmla="*/ 133847 w 141377"/>
                            <a:gd name="connsiteY6" fmla="*/ 120272 h 12027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41377" h="120272">
                              <a:moveTo>
                                <a:pt x="38288" y="0"/>
                              </a:moveTo>
                              <a:cubicBezTo>
                                <a:pt x="20714" y="15377"/>
                                <a:pt x="3140" y="30754"/>
                                <a:pt x="394" y="44484"/>
                              </a:cubicBezTo>
                              <a:cubicBezTo>
                                <a:pt x="-2352" y="58214"/>
                                <a:pt x="9730" y="77710"/>
                                <a:pt x="21812" y="82378"/>
                              </a:cubicBezTo>
                              <a:cubicBezTo>
                                <a:pt x="33894" y="87046"/>
                                <a:pt x="57235" y="72767"/>
                                <a:pt x="72887" y="72493"/>
                              </a:cubicBezTo>
                              <a:cubicBezTo>
                                <a:pt x="88539" y="72219"/>
                                <a:pt x="104465" y="76887"/>
                                <a:pt x="115723" y="80731"/>
                              </a:cubicBezTo>
                              <a:cubicBezTo>
                                <a:pt x="126981" y="84575"/>
                                <a:pt x="137416" y="88969"/>
                                <a:pt x="140437" y="95559"/>
                              </a:cubicBezTo>
                              <a:cubicBezTo>
                                <a:pt x="143458" y="102149"/>
                                <a:pt x="138652" y="111210"/>
                                <a:pt x="133847" y="120272"/>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221830E" id="Laisva forma: figūra 233145263" o:spid="_x0000_s1026" style="position:absolute;margin-left:65.75pt;margin-top:189.95pt;width:11.15pt;height:9.45pt;z-index:252026880;visibility:visible;mso-wrap-style:square;mso-wrap-distance-left:9pt;mso-wrap-distance-top:0;mso-wrap-distance-right:9pt;mso-wrap-distance-bottom:0;mso-position-horizontal:absolute;mso-position-horizontal-relative:text;mso-position-vertical:absolute;mso-position-vertical-relative:text;v-text-anchor:middle" coordsize="141377,120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" path="m38288,c20714,15377,3140,30754,394,44484,-2352,58214,9730,77710,21812,82378v12082,4668,35423,-9611,51075,-9885c88539,72219,104465,76887,115723,80731v11258,3844,21693,8238,24714,14828c143458,102149,138652,111210,133847,120272e" filled="f" strokecolor="red" strokeweight=".5pt">
                <v:stroke joinstyle="miter"/>
                <v:path arrowok="t" o:connecttype="custom" o:connectlocs="38288,0;394,44484;21812,82378;72887,72493;115723,80731;140437,95559;133847,120272" o:connectangles="0,0,0,0,0,0,0"/>
              </v:shape>
            </w:pict>
          </mc:Fallback>
        </mc:AlternateContent>
      </w:r>
      <w:r w:rsidRPr="00EB6E26">
        <w:rPr>
          <w:noProof/>
          <w:lang w:val="lt-LT"/>
        </w:rPr>
        <mc:AlternateContent>
          <mc:Choice Requires="wps">
            <w:drawing>
              <wp:anchor distT="0" distB="0" distL="114300" distR="114300" simplePos="0" relativeHeight="252025856" behindDoc="0" locked="0" layoutInCell="1" allowOverlap="1" wp14:anchorId="345FEFCD" wp14:editId="5F7F659C">
                <wp:simplePos x="0" y="0"/>
                <wp:positionH relativeFrom="column">
                  <wp:posOffset>783194</wp:posOffset>
                </wp:positionH>
                <wp:positionV relativeFrom="paragraph">
                  <wp:posOffset>2512103</wp:posOffset>
                </wp:positionV>
                <wp:extent cx="390162" cy="197972"/>
                <wp:effectExtent l="20002" t="0" r="0" b="0"/>
                <wp:wrapNone/>
                <wp:docPr id="1479355077" name="Teksto laukas 1479355077"/>
                <wp:cNvGraphicFramePr/>
                <a:graphic xmlns:a="http://schemas.openxmlformats.org/drawingml/2006/main">
                  <a:graphicData uri="http://schemas.microsoft.com/office/word/2010/wordprocessingShape">
                    <wps:wsp>
                      <wps:cNvSpPr txBox="1"/>
                      <wps:spPr>
                        <a:xfrm rot="18016683">
                          <a:off x="0" y="0"/>
                          <a:ext cx="390162" cy="197972"/>
                        </a:xfrm>
                        <a:prstGeom prst="rect">
                          <a:avLst/>
                        </a:prstGeom>
                        <a:noFill/>
                        <a:ln w="6350">
                          <a:noFill/>
                        </a:ln>
                      </wps:spPr>
                      <wps:txbx>
                        <w:txbxContent>
                          <w:p w14:paraId="71792200" w14:textId="77777777" w:rsidR="00EB6E26" w:rsidRPr="00D37AE9" w:rsidRDefault="00EB6E26" w:rsidP="00EB6E26">
                            <w:pPr>
                              <w:rPr>
                                <w:color w:val="FF0000"/>
                                <w:sz w:val="6"/>
                                <w:szCs w:val="6"/>
                                <w:lang w:val="lt-LT"/>
                              </w:rPr>
                            </w:pPr>
                            <w:r>
                              <w:rPr>
                                <w:color w:val="FF0000"/>
                                <w:sz w:val="6"/>
                                <w:szCs w:val="6"/>
                                <w:lang w:val="lt-LT"/>
                              </w:rPr>
                              <w:t>Lentvario</w:t>
                            </w:r>
                            <w:r w:rsidRPr="00D37AE9">
                              <w:rPr>
                                <w:color w:val="FF0000"/>
                                <w:sz w:val="6"/>
                                <w:szCs w:val="6"/>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5FEFCD" id="Teksto laukas 1479355077" o:spid="_x0000_s1078" type="#_x0000_t202" style="position:absolute;margin-left:61.65pt;margin-top:197.8pt;width:30.7pt;height:15.6pt;rotation:-3913938fd;z-index:25202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" filled="f" stroked="f" strokeweight=".5pt">
                <v:textbox>
                  <w:txbxContent>
                    <w:p w14:paraId="71792200" w14:textId="77777777" w:rsidR="00EB6E26" w:rsidRPr="00D37AE9" w:rsidRDefault="00EB6E26" w:rsidP="00EB6E26">
                      <w:pPr>
                        <w:rPr>
                          <w:color w:val="FF0000"/>
                          <w:sz w:val="6"/>
                          <w:szCs w:val="6"/>
                          <w:lang w:val="lt-LT"/>
                        </w:rPr>
                      </w:pPr>
                      <w:r>
                        <w:rPr>
                          <w:color w:val="FF0000"/>
                          <w:sz w:val="6"/>
                          <w:szCs w:val="6"/>
                          <w:lang w:val="lt-LT"/>
                        </w:rPr>
                        <w:t>Lentvario</w:t>
                      </w:r>
                      <w:r w:rsidRPr="00D37AE9">
                        <w:rPr>
                          <w:color w:val="FF0000"/>
                          <w:sz w:val="6"/>
                          <w:szCs w:val="6"/>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2024832" behindDoc="0" locked="0" layoutInCell="1" allowOverlap="1" wp14:anchorId="3569FF38" wp14:editId="3E70D040">
                <wp:simplePos x="0" y="0"/>
                <wp:positionH relativeFrom="column">
                  <wp:posOffset>653158</wp:posOffset>
                </wp:positionH>
                <wp:positionV relativeFrom="paragraph">
                  <wp:posOffset>2537310</wp:posOffset>
                </wp:positionV>
                <wp:extent cx="367463" cy="197972"/>
                <wp:effectExtent l="0" t="19050" r="0" b="31115"/>
                <wp:wrapNone/>
                <wp:docPr id="42269850" name="Teksto laukas 42269850"/>
                <wp:cNvGraphicFramePr/>
                <a:graphic xmlns:a="http://schemas.openxmlformats.org/drawingml/2006/main">
                  <a:graphicData uri="http://schemas.microsoft.com/office/word/2010/wordprocessingShape">
                    <wps:wsp>
                      <wps:cNvSpPr txBox="1"/>
                      <wps:spPr>
                        <a:xfrm rot="1638481">
                          <a:off x="0" y="0"/>
                          <a:ext cx="367463" cy="197972"/>
                        </a:xfrm>
                        <a:prstGeom prst="rect">
                          <a:avLst/>
                        </a:prstGeom>
                        <a:noFill/>
                        <a:ln w="6350">
                          <a:noFill/>
                        </a:ln>
                      </wps:spPr>
                      <wps:txbx>
                        <w:txbxContent>
                          <w:p w14:paraId="4F1A5A80" w14:textId="77777777" w:rsidR="00EB6E26" w:rsidRPr="00D37AE9" w:rsidRDefault="00EB6E26" w:rsidP="00EB6E26">
                            <w:pPr>
                              <w:rPr>
                                <w:color w:val="FF0000"/>
                                <w:sz w:val="6"/>
                                <w:szCs w:val="6"/>
                                <w:lang w:val="lt-LT"/>
                              </w:rPr>
                            </w:pPr>
                            <w:r>
                              <w:rPr>
                                <w:color w:val="FF0000"/>
                                <w:sz w:val="6"/>
                                <w:szCs w:val="6"/>
                                <w:lang w:val="lt-LT"/>
                              </w:rPr>
                              <w:t>Žalioji</w:t>
                            </w:r>
                            <w:r w:rsidRPr="00D37AE9">
                              <w:rPr>
                                <w:color w:val="FF0000"/>
                                <w:sz w:val="6"/>
                                <w:szCs w:val="6"/>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69FF38" id="Teksto laukas 42269850" o:spid="_x0000_s1079" type="#_x0000_t202" style="position:absolute;margin-left:51.45pt;margin-top:199.8pt;width:28.95pt;height:15.6pt;rotation:1789658fd;z-index:25202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" filled="f" stroked="f" strokeweight=".5pt">
                <v:textbox>
                  <w:txbxContent>
                    <w:p w14:paraId="4F1A5A80" w14:textId="77777777" w:rsidR="00EB6E26" w:rsidRPr="00D37AE9" w:rsidRDefault="00EB6E26" w:rsidP="00EB6E26">
                      <w:pPr>
                        <w:rPr>
                          <w:color w:val="FF0000"/>
                          <w:sz w:val="6"/>
                          <w:szCs w:val="6"/>
                          <w:lang w:val="lt-LT"/>
                        </w:rPr>
                      </w:pPr>
                      <w:r>
                        <w:rPr>
                          <w:color w:val="FF0000"/>
                          <w:sz w:val="6"/>
                          <w:szCs w:val="6"/>
                          <w:lang w:val="lt-LT"/>
                        </w:rPr>
                        <w:t>Žalioji</w:t>
                      </w:r>
                      <w:r w:rsidRPr="00D37AE9">
                        <w:rPr>
                          <w:color w:val="FF0000"/>
                          <w:sz w:val="6"/>
                          <w:szCs w:val="6"/>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2022784" behindDoc="0" locked="0" layoutInCell="1" allowOverlap="1" wp14:anchorId="08F1F6FA" wp14:editId="459C927C">
                <wp:simplePos x="0" y="0"/>
                <wp:positionH relativeFrom="column">
                  <wp:posOffset>812697</wp:posOffset>
                </wp:positionH>
                <wp:positionV relativeFrom="paragraph">
                  <wp:posOffset>2637636</wp:posOffset>
                </wp:positionV>
                <wp:extent cx="54610" cy="54610"/>
                <wp:effectExtent l="0" t="0" r="21590" b="21590"/>
                <wp:wrapNone/>
                <wp:docPr id="1082044296" name="Ovalas 1082044296"/>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0B6AF4A" id="Ovalas 1082044296" o:spid="_x0000_s1026" style="position:absolute;margin-left:64pt;margin-top:207.7pt;width:4.3pt;height:4.3pt;z-index:25202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2023808" behindDoc="0" locked="0" layoutInCell="1" allowOverlap="1" wp14:anchorId="22AC8BB2" wp14:editId="5077EDAD">
                <wp:simplePos x="0" y="0"/>
                <wp:positionH relativeFrom="column">
                  <wp:posOffset>848017</wp:posOffset>
                </wp:positionH>
                <wp:positionV relativeFrom="paragraph">
                  <wp:posOffset>2527678</wp:posOffset>
                </wp:positionV>
                <wp:extent cx="122400" cy="138417"/>
                <wp:effectExtent l="0" t="0" r="11430" b="14605"/>
                <wp:wrapNone/>
                <wp:docPr id="2122598216" name="Laisva forma: figūra 2122598216"/>
                <wp:cNvGraphicFramePr/>
                <a:graphic xmlns:a="http://schemas.openxmlformats.org/drawingml/2006/main">
                  <a:graphicData uri="http://schemas.microsoft.com/office/word/2010/wordprocessingShape">
                    <wps:wsp>
                      <wps:cNvSpPr/>
                      <wps:spPr>
                        <a:xfrm>
                          <a:off x="0" y="0"/>
                          <a:ext cx="122400" cy="138417"/>
                        </a:xfrm>
                        <a:custGeom>
                          <a:avLst/>
                          <a:gdLst>
                            <a:gd name="connsiteX0" fmla="*/ 122400 w 122400"/>
                            <a:gd name="connsiteY0" fmla="*/ 0 h 138417"/>
                            <a:gd name="connsiteX1" fmla="*/ 94392 w 122400"/>
                            <a:gd name="connsiteY1" fmla="*/ 65902 h 138417"/>
                            <a:gd name="connsiteX2" fmla="*/ 61440 w 122400"/>
                            <a:gd name="connsiteY2" fmla="*/ 100501 h 138417"/>
                            <a:gd name="connsiteX3" fmla="*/ 66383 w 122400"/>
                            <a:gd name="connsiteY3" fmla="*/ 112034 h 138417"/>
                            <a:gd name="connsiteX4" fmla="*/ 48260 w 122400"/>
                            <a:gd name="connsiteY4" fmla="*/ 138395 h 138417"/>
                            <a:gd name="connsiteX5" fmla="*/ 3775 w 122400"/>
                            <a:gd name="connsiteY5" fmla="*/ 116977 h 138417"/>
                            <a:gd name="connsiteX6" fmla="*/ 5423 w 122400"/>
                            <a:gd name="connsiteY6" fmla="*/ 118624 h 13841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22400" h="138417">
                              <a:moveTo>
                                <a:pt x="122400" y="0"/>
                              </a:moveTo>
                              <a:cubicBezTo>
                                <a:pt x="113476" y="24576"/>
                                <a:pt x="104552" y="49152"/>
                                <a:pt x="94392" y="65902"/>
                              </a:cubicBezTo>
                              <a:cubicBezTo>
                                <a:pt x="84232" y="82652"/>
                                <a:pt x="66108" y="92812"/>
                                <a:pt x="61440" y="100501"/>
                              </a:cubicBezTo>
                              <a:cubicBezTo>
                                <a:pt x="56772" y="108190"/>
                                <a:pt x="68580" y="105718"/>
                                <a:pt x="66383" y="112034"/>
                              </a:cubicBezTo>
                              <a:cubicBezTo>
                                <a:pt x="64186" y="118350"/>
                                <a:pt x="58695" y="137571"/>
                                <a:pt x="48260" y="138395"/>
                              </a:cubicBezTo>
                              <a:cubicBezTo>
                                <a:pt x="37825" y="139219"/>
                                <a:pt x="3775" y="116977"/>
                                <a:pt x="3775" y="116977"/>
                              </a:cubicBezTo>
                              <a:cubicBezTo>
                                <a:pt x="-3364" y="113682"/>
                                <a:pt x="1029" y="116153"/>
                                <a:pt x="5423" y="118624"/>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B95C863" id="Laisva forma: figūra 2122598216" o:spid="_x0000_s1026" style="position:absolute;margin-left:66.75pt;margin-top:199.05pt;width:9.65pt;height:10.9pt;z-index:252023808;visibility:visible;mso-wrap-style:square;mso-wrap-distance-left:9pt;mso-wrap-distance-top:0;mso-wrap-distance-right:9pt;mso-wrap-distance-bottom:0;mso-position-horizontal:absolute;mso-position-horizontal-relative:text;mso-position-vertical:absolute;mso-position-vertical-relative:text;v-text-anchor:middle" coordsize="122400,1384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" path="m122400,c113476,24576,104552,49152,94392,65902,84232,82652,66108,92812,61440,100501v-4668,7689,7140,5217,4943,11533c64186,118350,58695,137571,48260,138395,37825,139219,3775,116977,3775,116977v-7139,-3295,-2746,-824,1648,1647e" filled="f" strokecolor="red" strokeweight=".5pt">
                <v:stroke joinstyle="miter"/>
                <v:path arrowok="t" o:connecttype="custom" o:connectlocs="122400,0;94392,65902;61440,100501;66383,112034;48260,138395;3775,116977;5423,118624" o:connectangles="0,0,0,0,0,0,0"/>
              </v:shape>
            </w:pict>
          </mc:Fallback>
        </mc:AlternateContent>
      </w:r>
      <w:r w:rsidRPr="00EB6E26">
        <w:rPr>
          <w:noProof/>
          <w:lang w:val="lt-LT"/>
        </w:rPr>
        <mc:AlternateContent>
          <mc:Choice Requires="wps">
            <w:drawing>
              <wp:anchor distT="0" distB="0" distL="114300" distR="114300" simplePos="0" relativeHeight="251673600" behindDoc="0" locked="0" layoutInCell="1" allowOverlap="1" wp14:anchorId="23E5E0AA" wp14:editId="44E892EE">
                <wp:simplePos x="0" y="0"/>
                <wp:positionH relativeFrom="column">
                  <wp:posOffset>1578679</wp:posOffset>
                </wp:positionH>
                <wp:positionV relativeFrom="paragraph">
                  <wp:posOffset>2824729</wp:posOffset>
                </wp:positionV>
                <wp:extent cx="704404" cy="169737"/>
                <wp:effectExtent l="0" t="114300" r="0" b="116205"/>
                <wp:wrapNone/>
                <wp:docPr id="92" name="Teksto laukas 92"/>
                <wp:cNvGraphicFramePr/>
                <a:graphic xmlns:a="http://schemas.openxmlformats.org/drawingml/2006/main">
                  <a:graphicData uri="http://schemas.microsoft.com/office/word/2010/wordprocessingShape">
                    <wps:wsp>
                      <wps:cNvSpPr txBox="1"/>
                      <wps:spPr>
                        <a:xfrm rot="12451828" flipV="1">
                          <a:off x="0" y="0"/>
                          <a:ext cx="704404" cy="169737"/>
                        </a:xfrm>
                        <a:prstGeom prst="rect">
                          <a:avLst/>
                        </a:prstGeom>
                        <a:noFill/>
                        <a:ln w="6350">
                          <a:noFill/>
                        </a:ln>
                        <a:effectLst/>
                      </wps:spPr>
                      <wps:txbx>
                        <w:txbxContent>
                          <w:p w14:paraId="410ECE1F" w14:textId="77777777" w:rsidR="00EB6E26" w:rsidRPr="00715289" w:rsidRDefault="00EB6E26" w:rsidP="00EB6E26">
                            <w:pPr>
                              <w:jc w:val="center"/>
                              <w:rPr>
                                <w:b/>
                                <w:color w:val="FF0000"/>
                                <w:sz w:val="10"/>
                                <w:lang w:val="lt-LT"/>
                              </w:rPr>
                            </w:pPr>
                            <w:r w:rsidRPr="00715289">
                              <w:rPr>
                                <w:b/>
                                <w:color w:val="FF0000"/>
                                <w:sz w:val="10"/>
                                <w:lang w:val="lt-LT"/>
                              </w:rPr>
                              <w:t>Savanorių pr.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E5E0AA" id="Teksto laukas 92" o:spid="_x0000_s1080" type="#_x0000_t202" style="position:absolute;margin-left:124.3pt;margin-top:222.4pt;width:55.45pt;height:13.35pt;rotation:9992243fd;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" filled="f" stroked="f" strokeweight=".5pt">
                <v:textbox>
                  <w:txbxContent>
                    <w:p w14:paraId="410ECE1F" w14:textId="77777777" w:rsidR="00EB6E26" w:rsidRPr="00715289" w:rsidRDefault="00EB6E26" w:rsidP="00EB6E26">
                      <w:pPr>
                        <w:jc w:val="center"/>
                        <w:rPr>
                          <w:b/>
                          <w:color w:val="FF0000"/>
                          <w:sz w:val="10"/>
                          <w:lang w:val="lt-LT"/>
                        </w:rPr>
                      </w:pPr>
                      <w:r w:rsidRPr="00715289">
                        <w:rPr>
                          <w:b/>
                          <w:color w:val="FF0000"/>
                          <w:sz w:val="10"/>
                          <w:lang w:val="lt-LT"/>
                        </w:rPr>
                        <w:t>Savanorių pr.</w:t>
                      </w:r>
                    </w:p>
                  </w:txbxContent>
                </v:textbox>
              </v:shape>
            </w:pict>
          </mc:Fallback>
        </mc:AlternateContent>
      </w:r>
      <w:r w:rsidRPr="00EB6E26">
        <w:rPr>
          <w:noProof/>
          <w:lang w:val="lt-LT"/>
        </w:rPr>
        <mc:AlternateContent>
          <mc:Choice Requires="wps">
            <w:drawing>
              <wp:anchor distT="0" distB="0" distL="114300" distR="114300" simplePos="0" relativeHeight="252021760" behindDoc="0" locked="0" layoutInCell="1" allowOverlap="1" wp14:anchorId="29597EA4" wp14:editId="695C2CAC">
                <wp:simplePos x="0" y="0"/>
                <wp:positionH relativeFrom="column">
                  <wp:posOffset>1367996</wp:posOffset>
                </wp:positionH>
                <wp:positionV relativeFrom="paragraph">
                  <wp:posOffset>2634008</wp:posOffset>
                </wp:positionV>
                <wp:extent cx="377981" cy="197972"/>
                <wp:effectExtent l="0" t="19050" r="0" b="12065"/>
                <wp:wrapNone/>
                <wp:docPr id="1836453514" name="Teksto laukas 1836453514"/>
                <wp:cNvGraphicFramePr/>
                <a:graphic xmlns:a="http://schemas.openxmlformats.org/drawingml/2006/main">
                  <a:graphicData uri="http://schemas.microsoft.com/office/word/2010/wordprocessingShape">
                    <wps:wsp>
                      <wps:cNvSpPr txBox="1"/>
                      <wps:spPr>
                        <a:xfrm rot="678806">
                          <a:off x="0" y="0"/>
                          <a:ext cx="377981" cy="197972"/>
                        </a:xfrm>
                        <a:prstGeom prst="rect">
                          <a:avLst/>
                        </a:prstGeom>
                        <a:noFill/>
                        <a:ln w="6350">
                          <a:noFill/>
                        </a:ln>
                      </wps:spPr>
                      <wps:txbx>
                        <w:txbxContent>
                          <w:p w14:paraId="70064B22" w14:textId="77777777" w:rsidR="00EB6E26" w:rsidRPr="00D37AE9" w:rsidRDefault="00EB6E26" w:rsidP="00EB6E26">
                            <w:pPr>
                              <w:rPr>
                                <w:color w:val="FF0000"/>
                                <w:sz w:val="6"/>
                                <w:szCs w:val="6"/>
                                <w:lang w:val="lt-LT"/>
                              </w:rPr>
                            </w:pPr>
                            <w:r>
                              <w:rPr>
                                <w:color w:val="FF0000"/>
                                <w:sz w:val="6"/>
                                <w:szCs w:val="6"/>
                                <w:lang w:val="lt-LT"/>
                              </w:rPr>
                              <w:t>Sniegenų</w:t>
                            </w:r>
                            <w:r w:rsidRPr="00D37AE9">
                              <w:rPr>
                                <w:color w:val="FF0000"/>
                                <w:sz w:val="6"/>
                                <w:szCs w:val="6"/>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597EA4" id="Teksto laukas 1836453514" o:spid="_x0000_s1081" type="#_x0000_t202" style="position:absolute;margin-left:107.7pt;margin-top:207.4pt;width:29.75pt;height:15.6pt;rotation:741437fd;z-index:25202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" filled="f" stroked="f" strokeweight=".5pt">
                <v:textbox>
                  <w:txbxContent>
                    <w:p w14:paraId="70064B22" w14:textId="77777777" w:rsidR="00EB6E26" w:rsidRPr="00D37AE9" w:rsidRDefault="00EB6E26" w:rsidP="00EB6E26">
                      <w:pPr>
                        <w:rPr>
                          <w:color w:val="FF0000"/>
                          <w:sz w:val="6"/>
                          <w:szCs w:val="6"/>
                          <w:lang w:val="lt-LT"/>
                        </w:rPr>
                      </w:pPr>
                      <w:r>
                        <w:rPr>
                          <w:color w:val="FF0000"/>
                          <w:sz w:val="6"/>
                          <w:szCs w:val="6"/>
                          <w:lang w:val="lt-LT"/>
                        </w:rPr>
                        <w:t>Sniegenų</w:t>
                      </w:r>
                      <w:r w:rsidRPr="00D37AE9">
                        <w:rPr>
                          <w:color w:val="FF0000"/>
                          <w:sz w:val="6"/>
                          <w:szCs w:val="6"/>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2020736" behindDoc="0" locked="0" layoutInCell="1" allowOverlap="1" wp14:anchorId="102AAD2F" wp14:editId="5042B0BA">
                <wp:simplePos x="0" y="0"/>
                <wp:positionH relativeFrom="column">
                  <wp:posOffset>1242850</wp:posOffset>
                </wp:positionH>
                <wp:positionV relativeFrom="paragraph">
                  <wp:posOffset>2689539</wp:posOffset>
                </wp:positionV>
                <wp:extent cx="367463" cy="197972"/>
                <wp:effectExtent l="0" t="19050" r="0" b="31115"/>
                <wp:wrapNone/>
                <wp:docPr id="361319721" name="Teksto laukas 361319721"/>
                <wp:cNvGraphicFramePr/>
                <a:graphic xmlns:a="http://schemas.openxmlformats.org/drawingml/2006/main">
                  <a:graphicData uri="http://schemas.microsoft.com/office/word/2010/wordprocessingShape">
                    <wps:wsp>
                      <wps:cNvSpPr txBox="1"/>
                      <wps:spPr>
                        <a:xfrm rot="20549942">
                          <a:off x="0" y="0"/>
                          <a:ext cx="367463" cy="197972"/>
                        </a:xfrm>
                        <a:prstGeom prst="rect">
                          <a:avLst/>
                        </a:prstGeom>
                        <a:noFill/>
                        <a:ln w="6350">
                          <a:noFill/>
                        </a:ln>
                      </wps:spPr>
                      <wps:txbx>
                        <w:txbxContent>
                          <w:p w14:paraId="3C7D4951" w14:textId="77777777" w:rsidR="00EB6E26" w:rsidRPr="00D37AE9" w:rsidRDefault="00EB6E26" w:rsidP="00EB6E26">
                            <w:pPr>
                              <w:rPr>
                                <w:color w:val="FF0000"/>
                                <w:sz w:val="6"/>
                                <w:szCs w:val="6"/>
                                <w:lang w:val="lt-LT"/>
                              </w:rPr>
                            </w:pPr>
                            <w:r>
                              <w:rPr>
                                <w:color w:val="FF0000"/>
                                <w:sz w:val="6"/>
                                <w:szCs w:val="6"/>
                                <w:lang w:val="lt-LT"/>
                              </w:rPr>
                              <w:t>Vilniaus</w:t>
                            </w:r>
                            <w:r w:rsidRPr="00D37AE9">
                              <w:rPr>
                                <w:color w:val="FF0000"/>
                                <w:sz w:val="6"/>
                                <w:szCs w:val="6"/>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2AAD2F" id="Teksto laukas 361319721" o:spid="_x0000_s1082" type="#_x0000_t202" style="position:absolute;margin-left:97.85pt;margin-top:211.75pt;width:28.95pt;height:15.6pt;rotation:-1146943fd;z-index:25202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" filled="f" stroked="f" strokeweight=".5pt">
                <v:textbox>
                  <w:txbxContent>
                    <w:p w14:paraId="3C7D4951" w14:textId="77777777" w:rsidR="00EB6E26" w:rsidRPr="00D37AE9" w:rsidRDefault="00EB6E26" w:rsidP="00EB6E26">
                      <w:pPr>
                        <w:rPr>
                          <w:color w:val="FF0000"/>
                          <w:sz w:val="6"/>
                          <w:szCs w:val="6"/>
                          <w:lang w:val="lt-LT"/>
                        </w:rPr>
                      </w:pPr>
                      <w:r>
                        <w:rPr>
                          <w:color w:val="FF0000"/>
                          <w:sz w:val="6"/>
                          <w:szCs w:val="6"/>
                          <w:lang w:val="lt-LT"/>
                        </w:rPr>
                        <w:t>Vilniaus</w:t>
                      </w:r>
                      <w:r w:rsidRPr="00D37AE9">
                        <w:rPr>
                          <w:color w:val="FF0000"/>
                          <w:sz w:val="6"/>
                          <w:szCs w:val="6"/>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2018688" behindDoc="0" locked="0" layoutInCell="1" allowOverlap="1" wp14:anchorId="2982A271" wp14:editId="139E9ED9">
                <wp:simplePos x="0" y="0"/>
                <wp:positionH relativeFrom="column">
                  <wp:posOffset>1004091</wp:posOffset>
                </wp:positionH>
                <wp:positionV relativeFrom="paragraph">
                  <wp:posOffset>2639369</wp:posOffset>
                </wp:positionV>
                <wp:extent cx="571399" cy="197972"/>
                <wp:effectExtent l="0" t="76200" r="0" b="88265"/>
                <wp:wrapNone/>
                <wp:docPr id="868863439" name="Teksto laukas 868863439"/>
                <wp:cNvGraphicFramePr/>
                <a:graphic xmlns:a="http://schemas.openxmlformats.org/drawingml/2006/main">
                  <a:graphicData uri="http://schemas.microsoft.com/office/word/2010/wordprocessingShape">
                    <wps:wsp>
                      <wps:cNvSpPr txBox="1"/>
                      <wps:spPr>
                        <a:xfrm rot="1603150">
                          <a:off x="0" y="0"/>
                          <a:ext cx="571399" cy="197972"/>
                        </a:xfrm>
                        <a:prstGeom prst="rect">
                          <a:avLst/>
                        </a:prstGeom>
                        <a:noFill/>
                        <a:ln w="6350">
                          <a:noFill/>
                        </a:ln>
                      </wps:spPr>
                      <wps:txbx>
                        <w:txbxContent>
                          <w:p w14:paraId="2D728CE8" w14:textId="77777777" w:rsidR="00EB6E26" w:rsidRPr="00D37AE9" w:rsidRDefault="00EB6E26" w:rsidP="00EB6E26">
                            <w:pPr>
                              <w:rPr>
                                <w:color w:val="FF0000"/>
                                <w:sz w:val="6"/>
                                <w:szCs w:val="6"/>
                                <w:lang w:val="lt-LT"/>
                              </w:rPr>
                            </w:pPr>
                            <w:r w:rsidRPr="00D37AE9">
                              <w:rPr>
                                <w:color w:val="FF0000"/>
                                <w:sz w:val="6"/>
                                <w:szCs w:val="6"/>
                                <w:lang w:val="lt-LT"/>
                              </w:rPr>
                              <w:t>Kovo 11-osios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82A271" id="Teksto laukas 868863439" o:spid="_x0000_s1083" type="#_x0000_t202" style="position:absolute;margin-left:79.05pt;margin-top:207.8pt;width:45pt;height:15.6pt;rotation:1751067fd;z-index:25201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" filled="f" stroked="f" strokeweight=".5pt">
                <v:textbox>
                  <w:txbxContent>
                    <w:p w14:paraId="2D728CE8" w14:textId="77777777" w:rsidR="00EB6E26" w:rsidRPr="00D37AE9" w:rsidRDefault="00EB6E26" w:rsidP="00EB6E26">
                      <w:pPr>
                        <w:rPr>
                          <w:color w:val="FF0000"/>
                          <w:sz w:val="6"/>
                          <w:szCs w:val="6"/>
                          <w:lang w:val="lt-LT"/>
                        </w:rPr>
                      </w:pPr>
                      <w:r w:rsidRPr="00D37AE9">
                        <w:rPr>
                          <w:color w:val="FF0000"/>
                          <w:sz w:val="6"/>
                          <w:szCs w:val="6"/>
                          <w:lang w:val="lt-LT"/>
                        </w:rPr>
                        <w:t>Kovo 11-osios g.</w:t>
                      </w:r>
                    </w:p>
                  </w:txbxContent>
                </v:textbox>
              </v:shape>
            </w:pict>
          </mc:Fallback>
        </mc:AlternateContent>
      </w:r>
      <w:r w:rsidRPr="00EB6E26">
        <w:rPr>
          <w:noProof/>
          <w:lang w:val="lt-LT"/>
        </w:rPr>
        <mc:AlternateContent>
          <mc:Choice Requires="wps">
            <w:drawing>
              <wp:anchor distT="0" distB="0" distL="114300" distR="114300" simplePos="0" relativeHeight="252012544" behindDoc="0" locked="0" layoutInCell="1" allowOverlap="1" wp14:anchorId="47409D7C" wp14:editId="14E66FCC">
                <wp:simplePos x="0" y="0"/>
                <wp:positionH relativeFrom="column">
                  <wp:posOffset>1268627</wp:posOffset>
                </wp:positionH>
                <wp:positionV relativeFrom="paragraph">
                  <wp:posOffset>2726004</wp:posOffset>
                </wp:positionV>
                <wp:extent cx="314960" cy="42419"/>
                <wp:effectExtent l="0" t="0" r="27940" b="15240"/>
                <wp:wrapNone/>
                <wp:docPr id="1844160747" name="Laisva forma: figūra 1844160747"/>
                <wp:cNvGraphicFramePr/>
                <a:graphic xmlns:a="http://schemas.openxmlformats.org/drawingml/2006/main">
                  <a:graphicData uri="http://schemas.microsoft.com/office/word/2010/wordprocessingShape">
                    <wps:wsp>
                      <wps:cNvSpPr/>
                      <wps:spPr>
                        <a:xfrm>
                          <a:off x="0" y="0"/>
                          <a:ext cx="314960" cy="42419"/>
                        </a:xfrm>
                        <a:custGeom>
                          <a:avLst/>
                          <a:gdLst>
                            <a:gd name="connsiteX0" fmla="*/ 0 w 315103"/>
                            <a:gd name="connsiteY0" fmla="*/ 211 h 57168"/>
                            <a:gd name="connsiteX1" fmla="*/ 123568 w 315103"/>
                            <a:gd name="connsiteY1" fmla="*/ 54581 h 57168"/>
                            <a:gd name="connsiteX2" fmla="*/ 201003 w 315103"/>
                            <a:gd name="connsiteY2" fmla="*/ 44695 h 57168"/>
                            <a:gd name="connsiteX3" fmla="*/ 217479 w 315103"/>
                            <a:gd name="connsiteY3" fmla="*/ 11744 h 57168"/>
                            <a:gd name="connsiteX4" fmla="*/ 278439 w 315103"/>
                            <a:gd name="connsiteY4" fmla="*/ 211 h 57168"/>
                            <a:gd name="connsiteX5" fmla="*/ 314685 w 315103"/>
                            <a:gd name="connsiteY5" fmla="*/ 19982 h 57168"/>
                            <a:gd name="connsiteX6" fmla="*/ 294915 w 315103"/>
                            <a:gd name="connsiteY6" fmla="*/ 38105 h 57168"/>
                            <a:gd name="connsiteX0" fmla="*/ 0 w 315103"/>
                            <a:gd name="connsiteY0" fmla="*/ 211 h 48615"/>
                            <a:gd name="connsiteX1" fmla="*/ 88954 w 315103"/>
                            <a:gd name="connsiteY1" fmla="*/ 43045 h 48615"/>
                            <a:gd name="connsiteX2" fmla="*/ 201003 w 315103"/>
                            <a:gd name="connsiteY2" fmla="*/ 44695 h 48615"/>
                            <a:gd name="connsiteX3" fmla="*/ 217479 w 315103"/>
                            <a:gd name="connsiteY3" fmla="*/ 11744 h 48615"/>
                            <a:gd name="connsiteX4" fmla="*/ 278439 w 315103"/>
                            <a:gd name="connsiteY4" fmla="*/ 211 h 48615"/>
                            <a:gd name="connsiteX5" fmla="*/ 314685 w 315103"/>
                            <a:gd name="connsiteY5" fmla="*/ 19982 h 48615"/>
                            <a:gd name="connsiteX6" fmla="*/ 294915 w 315103"/>
                            <a:gd name="connsiteY6" fmla="*/ 38105 h 48615"/>
                            <a:gd name="connsiteX0" fmla="*/ 0 w 315103"/>
                            <a:gd name="connsiteY0" fmla="*/ 111 h 42970"/>
                            <a:gd name="connsiteX1" fmla="*/ 88954 w 315103"/>
                            <a:gd name="connsiteY1" fmla="*/ 42945 h 42970"/>
                            <a:gd name="connsiteX2" fmla="*/ 161758 w 315103"/>
                            <a:gd name="connsiteY2" fmla="*/ 6423 h 42970"/>
                            <a:gd name="connsiteX3" fmla="*/ 217479 w 315103"/>
                            <a:gd name="connsiteY3" fmla="*/ 11644 h 42970"/>
                            <a:gd name="connsiteX4" fmla="*/ 278439 w 315103"/>
                            <a:gd name="connsiteY4" fmla="*/ 111 h 42970"/>
                            <a:gd name="connsiteX5" fmla="*/ 314685 w 315103"/>
                            <a:gd name="connsiteY5" fmla="*/ 19882 h 42970"/>
                            <a:gd name="connsiteX6" fmla="*/ 294915 w 315103"/>
                            <a:gd name="connsiteY6" fmla="*/ 38005 h 42970"/>
                            <a:gd name="connsiteX0" fmla="*/ 0 w 315103"/>
                            <a:gd name="connsiteY0" fmla="*/ 7782 h 50663"/>
                            <a:gd name="connsiteX1" fmla="*/ 88954 w 315103"/>
                            <a:gd name="connsiteY1" fmla="*/ 50616 h 50663"/>
                            <a:gd name="connsiteX2" fmla="*/ 150220 w 315103"/>
                            <a:gd name="connsiteY2" fmla="*/ 781 h 50663"/>
                            <a:gd name="connsiteX3" fmla="*/ 217479 w 315103"/>
                            <a:gd name="connsiteY3" fmla="*/ 19315 h 50663"/>
                            <a:gd name="connsiteX4" fmla="*/ 278439 w 315103"/>
                            <a:gd name="connsiteY4" fmla="*/ 7782 h 50663"/>
                            <a:gd name="connsiteX5" fmla="*/ 314685 w 315103"/>
                            <a:gd name="connsiteY5" fmla="*/ 27553 h 50663"/>
                            <a:gd name="connsiteX6" fmla="*/ 294915 w 315103"/>
                            <a:gd name="connsiteY6" fmla="*/ 45676 h 50663"/>
                            <a:gd name="connsiteX0" fmla="*/ 0 w 315103"/>
                            <a:gd name="connsiteY0" fmla="*/ 7286 h 50167"/>
                            <a:gd name="connsiteX1" fmla="*/ 88954 w 315103"/>
                            <a:gd name="connsiteY1" fmla="*/ 50120 h 50167"/>
                            <a:gd name="connsiteX2" fmla="*/ 150220 w 315103"/>
                            <a:gd name="connsiteY2" fmla="*/ 285 h 50167"/>
                            <a:gd name="connsiteX3" fmla="*/ 217479 w 315103"/>
                            <a:gd name="connsiteY3" fmla="*/ 28802 h 50167"/>
                            <a:gd name="connsiteX4" fmla="*/ 278439 w 315103"/>
                            <a:gd name="connsiteY4" fmla="*/ 7286 h 50167"/>
                            <a:gd name="connsiteX5" fmla="*/ 314685 w 315103"/>
                            <a:gd name="connsiteY5" fmla="*/ 27057 h 50167"/>
                            <a:gd name="connsiteX6" fmla="*/ 294915 w 315103"/>
                            <a:gd name="connsiteY6" fmla="*/ 45180 h 50167"/>
                            <a:gd name="connsiteX0" fmla="*/ 0 w 315103"/>
                            <a:gd name="connsiteY0" fmla="*/ 5 h 42840"/>
                            <a:gd name="connsiteX1" fmla="*/ 88954 w 315103"/>
                            <a:gd name="connsiteY1" fmla="*/ 42839 h 42840"/>
                            <a:gd name="connsiteX2" fmla="*/ 159665 w 315103"/>
                            <a:gd name="connsiteY2" fmla="*/ 1585 h 42840"/>
                            <a:gd name="connsiteX3" fmla="*/ 217479 w 315103"/>
                            <a:gd name="connsiteY3" fmla="*/ 21521 h 42840"/>
                            <a:gd name="connsiteX4" fmla="*/ 278439 w 315103"/>
                            <a:gd name="connsiteY4" fmla="*/ 5 h 42840"/>
                            <a:gd name="connsiteX5" fmla="*/ 314685 w 315103"/>
                            <a:gd name="connsiteY5" fmla="*/ 19776 h 42840"/>
                            <a:gd name="connsiteX6" fmla="*/ 294915 w 315103"/>
                            <a:gd name="connsiteY6" fmla="*/ 37899 h 428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315103" h="42840">
                              <a:moveTo>
                                <a:pt x="0" y="5"/>
                              </a:moveTo>
                              <a:cubicBezTo>
                                <a:pt x="45034" y="23483"/>
                                <a:pt x="62343" y="42576"/>
                                <a:pt x="88954" y="42839"/>
                              </a:cubicBezTo>
                              <a:cubicBezTo>
                                <a:pt x="115565" y="43102"/>
                                <a:pt x="138244" y="5138"/>
                                <a:pt x="159665" y="1585"/>
                              </a:cubicBezTo>
                              <a:cubicBezTo>
                                <a:pt x="181086" y="-1968"/>
                                <a:pt x="197683" y="21784"/>
                                <a:pt x="217479" y="21521"/>
                              </a:cubicBezTo>
                              <a:cubicBezTo>
                                <a:pt x="237275" y="21258"/>
                                <a:pt x="262238" y="296"/>
                                <a:pt x="278439" y="5"/>
                              </a:cubicBezTo>
                              <a:cubicBezTo>
                                <a:pt x="294640" y="-286"/>
                                <a:pt x="311939" y="13460"/>
                                <a:pt x="314685" y="19776"/>
                              </a:cubicBezTo>
                              <a:cubicBezTo>
                                <a:pt x="317431" y="26092"/>
                                <a:pt x="306173" y="31995"/>
                                <a:pt x="294915" y="37899"/>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0A804DC" id="Laisva forma: figūra 1844160747" o:spid="_x0000_s1026" style="position:absolute;margin-left:99.9pt;margin-top:214.65pt;width:24.8pt;height:3.35pt;z-index:252012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315103,42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" path="m,5c45034,23483,62343,42576,88954,42839v26611,263,49290,-37701,70711,-41254c181086,-1968,197683,21784,217479,21521,237275,21258,262238,296,278439,5v16201,-291,33500,13455,36246,19771c317431,26092,306173,31995,294915,37899e" filled="f" strokecolor="red" strokeweight=".5pt">
                <v:stroke joinstyle="miter"/>
                <v:path arrowok="t" o:connecttype="custom" o:connectlocs="0,5;88914,42418;159593,1569;217380,21310;278313,5;314542,19582;294781,37527" o:connectangles="0,0,0,0,0,0,0"/>
              </v:shape>
            </w:pict>
          </mc:Fallback>
        </mc:AlternateContent>
      </w:r>
      <w:r w:rsidRPr="00EB6E26">
        <w:rPr>
          <w:noProof/>
          <w:lang w:val="lt-LT"/>
        </w:rPr>
        <mc:AlternateContent>
          <mc:Choice Requires="wps">
            <w:drawing>
              <wp:anchor distT="0" distB="0" distL="114300" distR="114300" simplePos="0" relativeHeight="252019712" behindDoc="0" locked="0" layoutInCell="1" allowOverlap="1" wp14:anchorId="675B9F1A" wp14:editId="40F398EA">
                <wp:simplePos x="0" y="0"/>
                <wp:positionH relativeFrom="column">
                  <wp:posOffset>1067363</wp:posOffset>
                </wp:positionH>
                <wp:positionV relativeFrom="paragraph">
                  <wp:posOffset>2680313</wp:posOffset>
                </wp:positionV>
                <wp:extent cx="367463" cy="197972"/>
                <wp:effectExtent l="8572" t="0" r="0" b="0"/>
                <wp:wrapNone/>
                <wp:docPr id="1238476585" name="Teksto laukas 1238476585"/>
                <wp:cNvGraphicFramePr/>
                <a:graphic xmlns:a="http://schemas.openxmlformats.org/drawingml/2006/main">
                  <a:graphicData uri="http://schemas.microsoft.com/office/word/2010/wordprocessingShape">
                    <wps:wsp>
                      <wps:cNvSpPr txBox="1"/>
                      <wps:spPr>
                        <a:xfrm rot="17684024">
                          <a:off x="0" y="0"/>
                          <a:ext cx="367463" cy="197972"/>
                        </a:xfrm>
                        <a:prstGeom prst="rect">
                          <a:avLst/>
                        </a:prstGeom>
                        <a:noFill/>
                        <a:ln w="6350">
                          <a:noFill/>
                        </a:ln>
                      </wps:spPr>
                      <wps:txbx>
                        <w:txbxContent>
                          <w:p w14:paraId="1E946A03" w14:textId="77777777" w:rsidR="00EB6E26" w:rsidRPr="00D37AE9" w:rsidRDefault="00EB6E26" w:rsidP="00EB6E26">
                            <w:pPr>
                              <w:rPr>
                                <w:color w:val="FF0000"/>
                                <w:sz w:val="6"/>
                                <w:szCs w:val="6"/>
                                <w:lang w:val="lt-LT"/>
                              </w:rPr>
                            </w:pPr>
                            <w:r>
                              <w:rPr>
                                <w:color w:val="FF0000"/>
                                <w:sz w:val="6"/>
                                <w:szCs w:val="6"/>
                                <w:lang w:val="lt-LT"/>
                              </w:rPr>
                              <w:t>Šviesos</w:t>
                            </w:r>
                            <w:r w:rsidRPr="00D37AE9">
                              <w:rPr>
                                <w:color w:val="FF0000"/>
                                <w:sz w:val="6"/>
                                <w:szCs w:val="6"/>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5B9F1A" id="Teksto laukas 1238476585" o:spid="_x0000_s1084" type="#_x0000_t202" style="position:absolute;margin-left:84.05pt;margin-top:211.05pt;width:28.95pt;height:15.6pt;rotation:-4277290fd;z-index:25201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" filled="f" stroked="f" strokeweight=".5pt">
                <v:textbox>
                  <w:txbxContent>
                    <w:p w14:paraId="1E946A03" w14:textId="77777777" w:rsidR="00EB6E26" w:rsidRPr="00D37AE9" w:rsidRDefault="00EB6E26" w:rsidP="00EB6E26">
                      <w:pPr>
                        <w:rPr>
                          <w:color w:val="FF0000"/>
                          <w:sz w:val="6"/>
                          <w:szCs w:val="6"/>
                          <w:lang w:val="lt-LT"/>
                        </w:rPr>
                      </w:pPr>
                      <w:r>
                        <w:rPr>
                          <w:color w:val="FF0000"/>
                          <w:sz w:val="6"/>
                          <w:szCs w:val="6"/>
                          <w:lang w:val="lt-LT"/>
                        </w:rPr>
                        <w:t>Šviesos</w:t>
                      </w:r>
                      <w:r w:rsidRPr="00D37AE9">
                        <w:rPr>
                          <w:color w:val="FF0000"/>
                          <w:sz w:val="6"/>
                          <w:szCs w:val="6"/>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2017664" behindDoc="0" locked="0" layoutInCell="1" allowOverlap="1" wp14:anchorId="5C3E1522" wp14:editId="54BDA82B">
                <wp:simplePos x="0" y="0"/>
                <wp:positionH relativeFrom="column">
                  <wp:posOffset>779849</wp:posOffset>
                </wp:positionH>
                <wp:positionV relativeFrom="paragraph">
                  <wp:posOffset>2410322</wp:posOffset>
                </wp:positionV>
                <wp:extent cx="45719" cy="45719"/>
                <wp:effectExtent l="19050" t="19050" r="31115" b="31115"/>
                <wp:wrapNone/>
                <wp:docPr id="1328356359" name="Lygiašonis trikampis 1328356359"/>
                <wp:cNvGraphicFramePr/>
                <a:graphic xmlns:a="http://schemas.openxmlformats.org/drawingml/2006/main">
                  <a:graphicData uri="http://schemas.microsoft.com/office/word/2010/wordprocessingShape">
                    <wps:wsp>
                      <wps:cNvSpPr/>
                      <wps:spPr>
                        <a:xfrm rot="17556625">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2D097AD" id="Lygiašonis trikampis 1328356359" o:spid="_x0000_s1026" type="#_x0000_t5" style="position:absolute;margin-left:61.4pt;margin-top:189.8pt;width:3.6pt;height:3.6pt;rotation:-4416444fd;z-index:252017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" fillcolor="red" strokecolor="red" strokeweight="1pt"/>
            </w:pict>
          </mc:Fallback>
        </mc:AlternateContent>
      </w:r>
      <w:r w:rsidRPr="00EB6E26">
        <w:rPr>
          <w:noProof/>
          <w:lang w:val="lt-LT"/>
        </w:rPr>
        <mc:AlternateContent>
          <mc:Choice Requires="wps">
            <w:drawing>
              <wp:anchor distT="0" distB="0" distL="114300" distR="114300" simplePos="0" relativeHeight="252016640" behindDoc="0" locked="0" layoutInCell="1" allowOverlap="1" wp14:anchorId="0AE96C44" wp14:editId="37EB1CBC">
                <wp:simplePos x="0" y="0"/>
                <wp:positionH relativeFrom="column">
                  <wp:posOffset>794128</wp:posOffset>
                </wp:positionH>
                <wp:positionV relativeFrom="paragraph">
                  <wp:posOffset>2437061</wp:posOffset>
                </wp:positionV>
                <wp:extent cx="518983" cy="220774"/>
                <wp:effectExtent l="0" t="0" r="14605" b="27305"/>
                <wp:wrapNone/>
                <wp:docPr id="2054173888" name="Laisva forma: figūra 2054173888"/>
                <wp:cNvGraphicFramePr/>
                <a:graphic xmlns:a="http://schemas.openxmlformats.org/drawingml/2006/main">
                  <a:graphicData uri="http://schemas.microsoft.com/office/word/2010/wordprocessingShape">
                    <wps:wsp>
                      <wps:cNvSpPr/>
                      <wps:spPr>
                        <a:xfrm>
                          <a:off x="0" y="0"/>
                          <a:ext cx="518983" cy="220774"/>
                        </a:xfrm>
                        <a:custGeom>
                          <a:avLst/>
                          <a:gdLst>
                            <a:gd name="connsiteX0" fmla="*/ 518983 w 518983"/>
                            <a:gd name="connsiteY0" fmla="*/ 220774 h 220774"/>
                            <a:gd name="connsiteX1" fmla="*/ 428367 w 518983"/>
                            <a:gd name="connsiteY1" fmla="*/ 181233 h 220774"/>
                            <a:gd name="connsiteX2" fmla="*/ 354227 w 518983"/>
                            <a:gd name="connsiteY2" fmla="*/ 135101 h 220774"/>
                            <a:gd name="connsiteX3" fmla="*/ 289971 w 518983"/>
                            <a:gd name="connsiteY3" fmla="*/ 100502 h 220774"/>
                            <a:gd name="connsiteX4" fmla="*/ 214183 w 518983"/>
                            <a:gd name="connsiteY4" fmla="*/ 67551 h 220774"/>
                            <a:gd name="connsiteX5" fmla="*/ 140043 w 518983"/>
                            <a:gd name="connsiteY5" fmla="*/ 39542 h 220774"/>
                            <a:gd name="connsiteX6" fmla="*/ 62607 w 518983"/>
                            <a:gd name="connsiteY6" fmla="*/ 16476 h 220774"/>
                            <a:gd name="connsiteX7" fmla="*/ 0 w 518983"/>
                            <a:gd name="connsiteY7" fmla="*/ 0 h 22077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518983" h="220774">
                              <a:moveTo>
                                <a:pt x="518983" y="220774"/>
                              </a:moveTo>
                              <a:cubicBezTo>
                                <a:pt x="487404" y="208143"/>
                                <a:pt x="455826" y="195512"/>
                                <a:pt x="428367" y="181233"/>
                              </a:cubicBezTo>
                              <a:cubicBezTo>
                                <a:pt x="400908" y="166954"/>
                                <a:pt x="377293" y="148556"/>
                                <a:pt x="354227" y="135101"/>
                              </a:cubicBezTo>
                              <a:cubicBezTo>
                                <a:pt x="331161" y="121646"/>
                                <a:pt x="313312" y="111760"/>
                                <a:pt x="289971" y="100502"/>
                              </a:cubicBezTo>
                              <a:cubicBezTo>
                                <a:pt x="266630" y="89244"/>
                                <a:pt x="239171" y="77711"/>
                                <a:pt x="214183" y="67551"/>
                              </a:cubicBezTo>
                              <a:cubicBezTo>
                                <a:pt x="189195" y="57391"/>
                                <a:pt x="165306" y="48054"/>
                                <a:pt x="140043" y="39542"/>
                              </a:cubicBezTo>
                              <a:cubicBezTo>
                                <a:pt x="114780" y="31030"/>
                                <a:pt x="85947" y="23066"/>
                                <a:pt x="62607" y="16476"/>
                              </a:cubicBezTo>
                              <a:cubicBezTo>
                                <a:pt x="39266" y="9886"/>
                                <a:pt x="19633" y="4943"/>
                                <a:pt x="0"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80D9CCA" id="Laisva forma: figūra 2054173888" o:spid="_x0000_s1026" style="position:absolute;margin-left:62.55pt;margin-top:191.9pt;width:40.85pt;height:17.4pt;z-index:252016640;visibility:visible;mso-wrap-style:square;mso-wrap-distance-left:9pt;mso-wrap-distance-top:0;mso-wrap-distance-right:9pt;mso-wrap-distance-bottom:0;mso-position-horizontal:absolute;mso-position-horizontal-relative:text;mso-position-vertical:absolute;mso-position-vertical-relative:text;v-text-anchor:middle" coordsize="518983,2207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" path="m518983,220774c487404,208143,455826,195512,428367,181233,400908,166954,377293,148556,354227,135101,331161,121646,313312,111760,289971,100502,266630,89244,239171,77711,214183,67551,189195,57391,165306,48054,140043,39542,114780,31030,85947,23066,62607,16476,39266,9886,19633,4943,,e" filled="f" strokecolor="red" strokeweight=".5pt">
                <v:stroke joinstyle="miter"/>
                <v:path arrowok="t" o:connecttype="custom" o:connectlocs="518983,220774;428367,181233;354227,135101;289971,100502;214183,67551;140043,39542;62607,16476;0,0" o:connectangles="0,0,0,0,0,0,0,0"/>
              </v:shape>
            </w:pict>
          </mc:Fallback>
        </mc:AlternateContent>
      </w:r>
      <w:r w:rsidRPr="00EB6E26">
        <w:rPr>
          <w:noProof/>
          <w:lang w:val="lt-LT"/>
        </w:rPr>
        <mc:AlternateContent>
          <mc:Choice Requires="wps">
            <w:drawing>
              <wp:anchor distT="0" distB="0" distL="114300" distR="114300" simplePos="0" relativeHeight="252015616" behindDoc="0" locked="0" layoutInCell="1" allowOverlap="1" wp14:anchorId="51BA1C55" wp14:editId="6BDDC005">
                <wp:simplePos x="0" y="0"/>
                <wp:positionH relativeFrom="column">
                  <wp:posOffset>1126936</wp:posOffset>
                </wp:positionH>
                <wp:positionV relativeFrom="paragraph">
                  <wp:posOffset>2663541</wp:posOffset>
                </wp:positionV>
                <wp:extent cx="144986" cy="65140"/>
                <wp:effectExtent l="0" t="0" r="26670" b="11430"/>
                <wp:wrapNone/>
                <wp:docPr id="1914215490" name="Laisva forma: figūra 1914215490"/>
                <wp:cNvGraphicFramePr/>
                <a:graphic xmlns:a="http://schemas.openxmlformats.org/drawingml/2006/main">
                  <a:graphicData uri="http://schemas.microsoft.com/office/word/2010/wordprocessingShape">
                    <wps:wsp>
                      <wps:cNvSpPr/>
                      <wps:spPr>
                        <a:xfrm>
                          <a:off x="0" y="0"/>
                          <a:ext cx="144986" cy="65140"/>
                        </a:xfrm>
                        <a:custGeom>
                          <a:avLst/>
                          <a:gdLst>
                            <a:gd name="connsiteX0" fmla="*/ 144986 w 144986"/>
                            <a:gd name="connsiteY0" fmla="*/ 65140 h 65140"/>
                            <a:gd name="connsiteX1" fmla="*/ 90616 w 144986"/>
                            <a:gd name="connsiteY1" fmla="*/ 40426 h 65140"/>
                            <a:gd name="connsiteX2" fmla="*/ 57665 w 144986"/>
                            <a:gd name="connsiteY2" fmla="*/ 22303 h 65140"/>
                            <a:gd name="connsiteX3" fmla="*/ 24714 w 144986"/>
                            <a:gd name="connsiteY3" fmla="*/ 2532 h 65140"/>
                            <a:gd name="connsiteX4" fmla="*/ 0 w 144986"/>
                            <a:gd name="connsiteY4" fmla="*/ 885 h 6514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4986" h="65140">
                              <a:moveTo>
                                <a:pt x="144986" y="65140"/>
                              </a:moveTo>
                              <a:cubicBezTo>
                                <a:pt x="125077" y="56352"/>
                                <a:pt x="105169" y="47565"/>
                                <a:pt x="90616" y="40426"/>
                              </a:cubicBezTo>
                              <a:cubicBezTo>
                                <a:pt x="76063" y="33287"/>
                                <a:pt x="68649" y="28619"/>
                                <a:pt x="57665" y="22303"/>
                              </a:cubicBezTo>
                              <a:cubicBezTo>
                                <a:pt x="46681" y="15987"/>
                                <a:pt x="34325" y="6102"/>
                                <a:pt x="24714" y="2532"/>
                              </a:cubicBezTo>
                              <a:cubicBezTo>
                                <a:pt x="15103" y="-1038"/>
                                <a:pt x="7551" y="-77"/>
                                <a:pt x="0" y="885"/>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E1E9C3B" id="Laisva forma: figūra 1914215490" o:spid="_x0000_s1026" style="position:absolute;margin-left:88.75pt;margin-top:209.75pt;width:11.4pt;height:5.15pt;z-index:252015616;visibility:visible;mso-wrap-style:square;mso-wrap-distance-left:9pt;mso-wrap-distance-top:0;mso-wrap-distance-right:9pt;mso-wrap-distance-bottom:0;mso-position-horizontal:absolute;mso-position-horizontal-relative:text;mso-position-vertical:absolute;mso-position-vertical-relative:text;v-text-anchor:middle" coordsize="144986,65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" path="m144986,65140c125077,56352,105169,47565,90616,40426,76063,33287,68649,28619,57665,22303,46681,15987,34325,6102,24714,2532,15103,-1038,7551,-77,,885e" filled="f" strokecolor="red" strokeweight=".5pt">
                <v:stroke joinstyle="miter"/>
                <v:path arrowok="t" o:connecttype="custom" o:connectlocs="144986,65140;90616,40426;57665,22303;24714,2532;0,885" o:connectangles="0,0,0,0,0"/>
              </v:shape>
            </w:pict>
          </mc:Fallback>
        </mc:AlternateContent>
      </w:r>
      <w:r w:rsidRPr="00EB6E26">
        <w:rPr>
          <w:noProof/>
          <w:lang w:val="lt-LT"/>
        </w:rPr>
        <mc:AlternateContent>
          <mc:Choice Requires="wps">
            <w:drawing>
              <wp:anchor distT="0" distB="0" distL="114300" distR="114300" simplePos="0" relativeHeight="252014592" behindDoc="0" locked="0" layoutInCell="1" allowOverlap="1" wp14:anchorId="351C632C" wp14:editId="1D15636E">
                <wp:simplePos x="0" y="0"/>
                <wp:positionH relativeFrom="column">
                  <wp:posOffset>1089711</wp:posOffset>
                </wp:positionH>
                <wp:positionV relativeFrom="paragraph">
                  <wp:posOffset>2641995</wp:posOffset>
                </wp:positionV>
                <wp:extent cx="54610" cy="54610"/>
                <wp:effectExtent l="0" t="0" r="21590" b="21590"/>
                <wp:wrapNone/>
                <wp:docPr id="1423304011" name="Ovalas 1423304011"/>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239A318" id="Ovalas 1423304011" o:spid="_x0000_s1026" style="position:absolute;margin-left:85.8pt;margin-top:208.05pt;width:4.3pt;height:4.3pt;z-index:25201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772928" behindDoc="0" locked="0" layoutInCell="1" allowOverlap="1" wp14:anchorId="589441A2" wp14:editId="4AA6D96A">
                <wp:simplePos x="0" y="0"/>
                <wp:positionH relativeFrom="column">
                  <wp:posOffset>1237949</wp:posOffset>
                </wp:positionH>
                <wp:positionV relativeFrom="paragraph">
                  <wp:posOffset>2726297</wp:posOffset>
                </wp:positionV>
                <wp:extent cx="56515" cy="124741"/>
                <wp:effectExtent l="19050" t="19050" r="635" b="27940"/>
                <wp:wrapNone/>
                <wp:docPr id="1863535573" name="Laisva forma: figūra 1863535573"/>
                <wp:cNvGraphicFramePr/>
                <a:graphic xmlns:a="http://schemas.openxmlformats.org/drawingml/2006/main">
                  <a:graphicData uri="http://schemas.microsoft.com/office/word/2010/wordprocessingShape">
                    <wps:wsp>
                      <wps:cNvSpPr/>
                      <wps:spPr>
                        <a:xfrm rot="345374">
                          <a:off x="0" y="0"/>
                          <a:ext cx="56515" cy="124741"/>
                        </a:xfrm>
                        <a:custGeom>
                          <a:avLst/>
                          <a:gdLst>
                            <a:gd name="connsiteX0" fmla="*/ 50165 w 50165"/>
                            <a:gd name="connsiteY0" fmla="*/ 117987 h 117987"/>
                            <a:gd name="connsiteX1" fmla="*/ 3461 w 50165"/>
                            <a:gd name="connsiteY1" fmla="*/ 90948 h 117987"/>
                            <a:gd name="connsiteX2" fmla="*/ 5919 w 50165"/>
                            <a:gd name="connsiteY2" fmla="*/ 51619 h 117987"/>
                            <a:gd name="connsiteX3" fmla="*/ 25584 w 50165"/>
                            <a:gd name="connsiteY3" fmla="*/ 0 h 117987"/>
                          </a:gdLst>
                          <a:ahLst/>
                          <a:cxnLst>
                            <a:cxn ang="0">
                              <a:pos x="connsiteX0" y="connsiteY0"/>
                            </a:cxn>
                            <a:cxn ang="0">
                              <a:pos x="connsiteX1" y="connsiteY1"/>
                            </a:cxn>
                            <a:cxn ang="0">
                              <a:pos x="connsiteX2" y="connsiteY2"/>
                            </a:cxn>
                            <a:cxn ang="0">
                              <a:pos x="connsiteX3" y="connsiteY3"/>
                            </a:cxn>
                          </a:cxnLst>
                          <a:rect l="l" t="t" r="r" b="b"/>
                          <a:pathLst>
                            <a:path w="50165" h="117987">
                              <a:moveTo>
                                <a:pt x="50165" y="117987"/>
                              </a:moveTo>
                              <a:cubicBezTo>
                                <a:pt x="30500" y="109998"/>
                                <a:pt x="10835" y="102009"/>
                                <a:pt x="3461" y="90948"/>
                              </a:cubicBezTo>
                              <a:cubicBezTo>
                                <a:pt x="-3913" y="79887"/>
                                <a:pt x="2232" y="66777"/>
                                <a:pt x="5919" y="51619"/>
                              </a:cubicBezTo>
                              <a:cubicBezTo>
                                <a:pt x="9606" y="36461"/>
                                <a:pt x="17595" y="18230"/>
                                <a:pt x="25584"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ECDF2D" id="Laisva forma: figūra 1863535573" o:spid="_x0000_s1026" style="position:absolute;margin-left:97.5pt;margin-top:214.65pt;width:4.45pt;height:9.8pt;rotation:377241fd;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0165,1179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" path="m50165,117987c30500,109998,10835,102009,3461,90948,-3913,79887,2232,66777,5919,51619,9606,36461,17595,18230,25584,e" filled="f" strokecolor="red" strokeweight=".5pt">
                <v:stroke joinstyle="miter"/>
                <v:path arrowok="t" o:connecttype="custom" o:connectlocs="56515,124741;3899,96154;6668,54574;28822,0" o:connectangles="0,0,0,0"/>
              </v:shape>
            </w:pict>
          </mc:Fallback>
        </mc:AlternateContent>
      </w:r>
      <w:r w:rsidRPr="00EB6E26">
        <w:rPr>
          <w:noProof/>
          <w:lang w:val="lt-LT"/>
        </w:rPr>
        <mc:AlternateContent>
          <mc:Choice Requires="wps">
            <w:drawing>
              <wp:anchor distT="0" distB="0" distL="114300" distR="114300" simplePos="0" relativeHeight="252013568" behindDoc="0" locked="0" layoutInCell="1" allowOverlap="1" wp14:anchorId="7DEF911E" wp14:editId="6A9F3564">
                <wp:simplePos x="0" y="0"/>
                <wp:positionH relativeFrom="column">
                  <wp:posOffset>1534841</wp:posOffset>
                </wp:positionH>
                <wp:positionV relativeFrom="paragraph">
                  <wp:posOffset>2731914</wp:posOffset>
                </wp:positionV>
                <wp:extent cx="45719" cy="45719"/>
                <wp:effectExtent l="38100" t="38100" r="31115" b="12065"/>
                <wp:wrapNone/>
                <wp:docPr id="924040055" name="Lygiašonis trikampis 924040055"/>
                <wp:cNvGraphicFramePr/>
                <a:graphic xmlns:a="http://schemas.openxmlformats.org/drawingml/2006/main">
                  <a:graphicData uri="http://schemas.microsoft.com/office/word/2010/wordprocessingShape">
                    <wps:wsp>
                      <wps:cNvSpPr/>
                      <wps:spPr>
                        <a:xfrm rot="15379436">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A381F73" id="Lygiašonis trikampis 924040055" o:spid="_x0000_s1026" type="#_x0000_t5" style="position:absolute;margin-left:120.85pt;margin-top:215.1pt;width:3.6pt;height:3.6pt;rotation:-6794515fd;z-index:252013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" fillcolor="red" strokecolor="red" strokeweight="1pt"/>
            </w:pict>
          </mc:Fallback>
        </mc:AlternateContent>
      </w:r>
      <w:r w:rsidRPr="00EB6E26">
        <w:rPr>
          <w:noProof/>
          <w:lang w:val="lt-LT"/>
        </w:rPr>
        <mc:AlternateContent>
          <mc:Choice Requires="wps">
            <w:drawing>
              <wp:anchor distT="0" distB="0" distL="114300" distR="114300" simplePos="0" relativeHeight="251771904" behindDoc="0" locked="0" layoutInCell="1" allowOverlap="1" wp14:anchorId="78D02327" wp14:editId="63E18999">
                <wp:simplePos x="0" y="0"/>
                <wp:positionH relativeFrom="column">
                  <wp:posOffset>792749</wp:posOffset>
                </wp:positionH>
                <wp:positionV relativeFrom="paragraph">
                  <wp:posOffset>3124974</wp:posOffset>
                </wp:positionV>
                <wp:extent cx="399953" cy="197485"/>
                <wp:effectExtent l="24765" t="0" r="0" b="0"/>
                <wp:wrapNone/>
                <wp:docPr id="364966578" name="Teksto laukas 364966578"/>
                <wp:cNvGraphicFramePr/>
                <a:graphic xmlns:a="http://schemas.openxmlformats.org/drawingml/2006/main">
                  <a:graphicData uri="http://schemas.microsoft.com/office/word/2010/wordprocessingShape">
                    <wps:wsp>
                      <wps:cNvSpPr txBox="1"/>
                      <wps:spPr>
                        <a:xfrm rot="17943739">
                          <a:off x="0" y="0"/>
                          <a:ext cx="399953" cy="197485"/>
                        </a:xfrm>
                        <a:prstGeom prst="rect">
                          <a:avLst/>
                        </a:prstGeom>
                        <a:noFill/>
                        <a:ln w="6350">
                          <a:noFill/>
                        </a:ln>
                      </wps:spPr>
                      <wps:txbx>
                        <w:txbxContent>
                          <w:p w14:paraId="3EB3C4BD" w14:textId="77777777" w:rsidR="00EB6E26" w:rsidRPr="006C1722" w:rsidRDefault="00EB6E26" w:rsidP="00EB6E26">
                            <w:pPr>
                              <w:rPr>
                                <w:color w:val="FF0000"/>
                                <w:sz w:val="6"/>
                                <w:szCs w:val="6"/>
                                <w:lang w:val="lt-LT"/>
                              </w:rPr>
                            </w:pPr>
                            <w:r w:rsidRPr="006C1722">
                              <w:rPr>
                                <w:color w:val="FF0000"/>
                                <w:sz w:val="6"/>
                                <w:szCs w:val="6"/>
                                <w:lang w:val="lt-LT"/>
                              </w:rPr>
                              <w:t>Kunigiškių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D02327" id="Teksto laukas 364966578" o:spid="_x0000_s1085" type="#_x0000_t202" style="position:absolute;margin-left:62.4pt;margin-top:246.05pt;width:31.5pt;height:15.55pt;rotation:-3993612fd;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" filled="f" stroked="f" strokeweight=".5pt">
                <v:textbox>
                  <w:txbxContent>
                    <w:p w14:paraId="3EB3C4BD" w14:textId="77777777" w:rsidR="00EB6E26" w:rsidRPr="006C1722" w:rsidRDefault="00EB6E26" w:rsidP="00EB6E26">
                      <w:pPr>
                        <w:rPr>
                          <w:color w:val="FF0000"/>
                          <w:sz w:val="6"/>
                          <w:szCs w:val="6"/>
                          <w:lang w:val="lt-LT"/>
                        </w:rPr>
                      </w:pPr>
                      <w:r w:rsidRPr="006C1722">
                        <w:rPr>
                          <w:color w:val="FF0000"/>
                          <w:sz w:val="6"/>
                          <w:szCs w:val="6"/>
                          <w:lang w:val="lt-LT"/>
                        </w:rPr>
                        <w:t>Kunigiškių g.</w:t>
                      </w:r>
                    </w:p>
                  </w:txbxContent>
                </v:textbox>
              </v:shape>
            </w:pict>
          </mc:Fallback>
        </mc:AlternateContent>
      </w:r>
      <w:r w:rsidRPr="00EB6E26">
        <w:rPr>
          <w:noProof/>
          <w:lang w:val="lt-LT"/>
        </w:rPr>
        <mc:AlternateContent>
          <mc:Choice Requires="wps">
            <w:drawing>
              <wp:anchor distT="0" distB="0" distL="114300" distR="114300" simplePos="0" relativeHeight="252011520" behindDoc="0" locked="0" layoutInCell="1" allowOverlap="1" wp14:anchorId="5E68AB4A" wp14:editId="7080279F">
                <wp:simplePos x="0" y="0"/>
                <wp:positionH relativeFrom="column">
                  <wp:posOffset>1265194</wp:posOffset>
                </wp:positionH>
                <wp:positionV relativeFrom="paragraph">
                  <wp:posOffset>2790659</wp:posOffset>
                </wp:positionV>
                <wp:extent cx="54610" cy="54610"/>
                <wp:effectExtent l="0" t="0" r="21590" b="21590"/>
                <wp:wrapNone/>
                <wp:docPr id="2019117105" name="Ovalas 2019117105"/>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02A4DB6" id="Ovalas 2019117105" o:spid="_x0000_s1026" style="position:absolute;margin-left:99.6pt;margin-top:219.75pt;width:4.3pt;height:4.3pt;z-index:25201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2008448" behindDoc="0" locked="0" layoutInCell="1" allowOverlap="1" wp14:anchorId="7F7CF49F" wp14:editId="77C16D52">
                <wp:simplePos x="0" y="0"/>
                <wp:positionH relativeFrom="column">
                  <wp:posOffset>1350044</wp:posOffset>
                </wp:positionH>
                <wp:positionV relativeFrom="paragraph">
                  <wp:posOffset>2707693</wp:posOffset>
                </wp:positionV>
                <wp:extent cx="54610" cy="54610"/>
                <wp:effectExtent l="0" t="0" r="21590" b="21590"/>
                <wp:wrapNone/>
                <wp:docPr id="1754432350" name="Ovalas 1754432350"/>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C753B31" id="Ovalas 1754432350" o:spid="_x0000_s1026" style="position:absolute;margin-left:106.3pt;margin-top:213.2pt;width:4.3pt;height:4.3pt;z-index:25200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2010496" behindDoc="0" locked="0" layoutInCell="1" allowOverlap="1" wp14:anchorId="528BE2D7" wp14:editId="5B8A3C47">
                <wp:simplePos x="0" y="0"/>
                <wp:positionH relativeFrom="column">
                  <wp:posOffset>2299552</wp:posOffset>
                </wp:positionH>
                <wp:positionV relativeFrom="paragraph">
                  <wp:posOffset>3116726</wp:posOffset>
                </wp:positionV>
                <wp:extent cx="45719" cy="45719"/>
                <wp:effectExtent l="19050" t="38100" r="31115" b="12065"/>
                <wp:wrapNone/>
                <wp:docPr id="1681183660" name="Lygiašonis trikampis 1681183660"/>
                <wp:cNvGraphicFramePr/>
                <a:graphic xmlns:a="http://schemas.openxmlformats.org/drawingml/2006/main">
                  <a:graphicData uri="http://schemas.microsoft.com/office/word/2010/wordprocessingShape">
                    <wps:wsp>
                      <wps:cNvSpPr/>
                      <wps:spPr>
                        <a:xfrm rot="14928207">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3CF94E7" id="Lygiašonis trikampis 1681183660" o:spid="_x0000_s1026" type="#_x0000_t5" style="position:absolute;margin-left:181.05pt;margin-top:245.4pt;width:3.6pt;height:3.6pt;rotation:-7287377fd;z-index:2520104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" fillcolor="red" strokecolor="red" strokeweight="1pt"/>
            </w:pict>
          </mc:Fallback>
        </mc:AlternateContent>
      </w:r>
      <w:r w:rsidRPr="00EB6E26">
        <w:rPr>
          <w:noProof/>
          <w:lang w:val="lt-LT"/>
        </w:rPr>
        <mc:AlternateContent>
          <mc:Choice Requires="wps">
            <w:drawing>
              <wp:anchor distT="0" distB="0" distL="114300" distR="114300" simplePos="0" relativeHeight="251760640" behindDoc="0" locked="0" layoutInCell="1" allowOverlap="1" wp14:anchorId="61375864" wp14:editId="2346E40C">
                <wp:simplePos x="0" y="0"/>
                <wp:positionH relativeFrom="column">
                  <wp:posOffset>2200293</wp:posOffset>
                </wp:positionH>
                <wp:positionV relativeFrom="paragraph">
                  <wp:posOffset>2853296</wp:posOffset>
                </wp:positionV>
                <wp:extent cx="704404" cy="169737"/>
                <wp:effectExtent l="0" t="133350" r="0" b="135255"/>
                <wp:wrapNone/>
                <wp:docPr id="221" name="Teksto laukas 221"/>
                <wp:cNvGraphicFramePr/>
                <a:graphic xmlns:a="http://schemas.openxmlformats.org/drawingml/2006/main">
                  <a:graphicData uri="http://schemas.microsoft.com/office/word/2010/wordprocessingShape">
                    <wps:wsp>
                      <wps:cNvSpPr txBox="1"/>
                      <wps:spPr>
                        <a:xfrm rot="8817618" flipV="1">
                          <a:off x="0" y="0"/>
                          <a:ext cx="704404" cy="169737"/>
                        </a:xfrm>
                        <a:prstGeom prst="rect">
                          <a:avLst/>
                        </a:prstGeom>
                        <a:noFill/>
                        <a:ln w="6350">
                          <a:noFill/>
                        </a:ln>
                        <a:effectLst/>
                      </wps:spPr>
                      <wps:txbx>
                        <w:txbxContent>
                          <w:p w14:paraId="118F63B9" w14:textId="77777777" w:rsidR="00EB6E26" w:rsidRPr="00715289" w:rsidRDefault="00EB6E26" w:rsidP="00EB6E26">
                            <w:pPr>
                              <w:jc w:val="center"/>
                              <w:rPr>
                                <w:b/>
                                <w:color w:val="FF0000"/>
                                <w:sz w:val="10"/>
                                <w:lang w:val="lt-LT"/>
                              </w:rPr>
                            </w:pPr>
                            <w:r>
                              <w:rPr>
                                <w:b/>
                                <w:color w:val="FF0000"/>
                                <w:sz w:val="10"/>
                                <w:lang w:val="lt-LT"/>
                              </w:rPr>
                              <w:t>Gariūnų</w:t>
                            </w:r>
                            <w:r w:rsidRPr="00715289">
                              <w:rPr>
                                <w:b/>
                                <w:color w:val="FF0000"/>
                                <w:sz w:val="10"/>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375864" id="Teksto laukas 221" o:spid="_x0000_s1086" type="#_x0000_t202" style="position:absolute;margin-left:173.25pt;margin-top:224.65pt;width:55.45pt;height:13.35pt;rotation:-9631190fd;flip:y;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" filled="f" stroked="f" strokeweight=".5pt">
                <v:textbox>
                  <w:txbxContent>
                    <w:p w14:paraId="118F63B9" w14:textId="77777777" w:rsidR="00EB6E26" w:rsidRPr="00715289" w:rsidRDefault="00EB6E26" w:rsidP="00EB6E26">
                      <w:pPr>
                        <w:jc w:val="center"/>
                        <w:rPr>
                          <w:b/>
                          <w:color w:val="FF0000"/>
                          <w:sz w:val="10"/>
                          <w:lang w:val="lt-LT"/>
                        </w:rPr>
                      </w:pPr>
                      <w:r>
                        <w:rPr>
                          <w:b/>
                          <w:color w:val="FF0000"/>
                          <w:sz w:val="10"/>
                          <w:lang w:val="lt-LT"/>
                        </w:rPr>
                        <w:t>Gariūnų</w:t>
                      </w:r>
                      <w:r w:rsidRPr="00715289">
                        <w:rPr>
                          <w:b/>
                          <w:color w:val="FF0000"/>
                          <w:sz w:val="10"/>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2009472" behindDoc="0" locked="0" layoutInCell="1" allowOverlap="1" wp14:anchorId="71A77387" wp14:editId="4007F3B6">
                <wp:simplePos x="0" y="0"/>
                <wp:positionH relativeFrom="column">
                  <wp:posOffset>1312045</wp:posOffset>
                </wp:positionH>
                <wp:positionV relativeFrom="paragraph">
                  <wp:posOffset>2660044</wp:posOffset>
                </wp:positionV>
                <wp:extent cx="978536" cy="514923"/>
                <wp:effectExtent l="0" t="0" r="12065" b="19050"/>
                <wp:wrapNone/>
                <wp:docPr id="1320898129" name="Laisva forma: figūra 1320898129"/>
                <wp:cNvGraphicFramePr/>
                <a:graphic xmlns:a="http://schemas.openxmlformats.org/drawingml/2006/main">
                  <a:graphicData uri="http://schemas.microsoft.com/office/word/2010/wordprocessingShape">
                    <wps:wsp>
                      <wps:cNvSpPr/>
                      <wps:spPr>
                        <a:xfrm>
                          <a:off x="0" y="0"/>
                          <a:ext cx="978536" cy="514923"/>
                        </a:xfrm>
                        <a:custGeom>
                          <a:avLst/>
                          <a:gdLst>
                            <a:gd name="connsiteX0" fmla="*/ 978536 w 978536"/>
                            <a:gd name="connsiteY0" fmla="*/ 514923 h 514923"/>
                            <a:gd name="connsiteX1" fmla="*/ 830107 w 978536"/>
                            <a:gd name="connsiteY1" fmla="*/ 426965 h 514923"/>
                            <a:gd name="connsiteX2" fmla="*/ 756808 w 978536"/>
                            <a:gd name="connsiteY2" fmla="*/ 382985 h 514923"/>
                            <a:gd name="connsiteX3" fmla="*/ 619373 w 978536"/>
                            <a:gd name="connsiteY3" fmla="*/ 306022 h 514923"/>
                            <a:gd name="connsiteX4" fmla="*/ 538745 w 978536"/>
                            <a:gd name="connsiteY4" fmla="*/ 254713 h 514923"/>
                            <a:gd name="connsiteX5" fmla="*/ 452619 w 978536"/>
                            <a:gd name="connsiteY5" fmla="*/ 210734 h 514923"/>
                            <a:gd name="connsiteX6" fmla="*/ 382985 w 978536"/>
                            <a:gd name="connsiteY6" fmla="*/ 170420 h 514923"/>
                            <a:gd name="connsiteX7" fmla="*/ 291362 w 978536"/>
                            <a:gd name="connsiteY7" fmla="*/ 126440 h 514923"/>
                            <a:gd name="connsiteX8" fmla="*/ 223561 w 978536"/>
                            <a:gd name="connsiteY8" fmla="*/ 98953 h 514923"/>
                            <a:gd name="connsiteX9" fmla="*/ 168587 w 978536"/>
                            <a:gd name="connsiteY9" fmla="*/ 69634 h 514923"/>
                            <a:gd name="connsiteX10" fmla="*/ 102618 w 978536"/>
                            <a:gd name="connsiteY10" fmla="*/ 38482 h 514923"/>
                            <a:gd name="connsiteX11" fmla="*/ 0 w 978536"/>
                            <a:gd name="connsiteY11" fmla="*/ 0 h 51492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978536" h="514923">
                              <a:moveTo>
                                <a:pt x="978536" y="514923"/>
                              </a:moveTo>
                              <a:lnTo>
                                <a:pt x="830107" y="426965"/>
                              </a:lnTo>
                              <a:cubicBezTo>
                                <a:pt x="793152" y="404975"/>
                                <a:pt x="791930" y="403142"/>
                                <a:pt x="756808" y="382985"/>
                              </a:cubicBezTo>
                              <a:cubicBezTo>
                                <a:pt x="721686" y="362828"/>
                                <a:pt x="655717" y="327401"/>
                                <a:pt x="619373" y="306022"/>
                              </a:cubicBezTo>
                              <a:cubicBezTo>
                                <a:pt x="583029" y="284643"/>
                                <a:pt x="566537" y="270594"/>
                                <a:pt x="538745" y="254713"/>
                              </a:cubicBezTo>
                              <a:cubicBezTo>
                                <a:pt x="510953" y="238832"/>
                                <a:pt x="478579" y="224783"/>
                                <a:pt x="452619" y="210734"/>
                              </a:cubicBezTo>
                              <a:cubicBezTo>
                                <a:pt x="426659" y="196685"/>
                                <a:pt x="409861" y="184469"/>
                                <a:pt x="382985" y="170420"/>
                              </a:cubicBezTo>
                              <a:cubicBezTo>
                                <a:pt x="356109" y="156371"/>
                                <a:pt x="317933" y="138351"/>
                                <a:pt x="291362" y="126440"/>
                              </a:cubicBezTo>
                              <a:cubicBezTo>
                                <a:pt x="264791" y="114529"/>
                                <a:pt x="244023" y="108421"/>
                                <a:pt x="223561" y="98953"/>
                              </a:cubicBezTo>
                              <a:cubicBezTo>
                                <a:pt x="203099" y="89485"/>
                                <a:pt x="188744" y="79712"/>
                                <a:pt x="168587" y="69634"/>
                              </a:cubicBezTo>
                              <a:cubicBezTo>
                                <a:pt x="148430" y="59556"/>
                                <a:pt x="130716" y="50088"/>
                                <a:pt x="102618" y="38482"/>
                              </a:cubicBezTo>
                              <a:cubicBezTo>
                                <a:pt x="74520" y="26876"/>
                                <a:pt x="37260" y="13438"/>
                                <a:pt x="0"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DCBFAB6" id="Laisva forma: figūra 1320898129" o:spid="_x0000_s1026" style="position:absolute;margin-left:103.3pt;margin-top:209.45pt;width:77.05pt;height:40.55pt;z-index:252009472;visibility:visible;mso-wrap-style:square;mso-wrap-distance-left:9pt;mso-wrap-distance-top:0;mso-wrap-distance-right:9pt;mso-wrap-distance-bottom:0;mso-position-horizontal:absolute;mso-position-horizontal-relative:text;mso-position-vertical:absolute;mso-position-vertical-relative:text;v-text-anchor:middle" coordsize="978536,5149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" path="m978536,514923l830107,426965c793152,404975,791930,403142,756808,382985,721686,362828,655717,327401,619373,306022,583029,284643,566537,270594,538745,254713,510953,238832,478579,224783,452619,210734,426659,196685,409861,184469,382985,170420,356109,156371,317933,138351,291362,126440,264791,114529,244023,108421,223561,98953,203099,89485,188744,79712,168587,69634,148430,59556,130716,50088,102618,38482,74520,26876,37260,13438,,e" filled="f" strokecolor="red" strokeweight=".5pt">
                <v:stroke joinstyle="miter"/>
                <v:path arrowok="t" o:connecttype="custom" o:connectlocs="978536,514923;830107,426965;756808,382985;619373,306022;538745,254713;452619,210734;382985,170420;291362,126440;223561,98953;168587,69634;102618,38482;0,0" o:connectangles="0,0,0,0,0,0,0,0,0,0,0,0"/>
              </v:shape>
            </w:pict>
          </mc:Fallback>
        </mc:AlternateContent>
      </w:r>
      <w:r w:rsidRPr="00EB6E26">
        <w:rPr>
          <w:noProof/>
          <w:lang w:val="lt-LT"/>
        </w:rPr>
        <mc:AlternateContent>
          <mc:Choice Requires="wps">
            <w:drawing>
              <wp:anchor distT="0" distB="0" distL="114300" distR="114300" simplePos="0" relativeHeight="251672576" behindDoc="0" locked="0" layoutInCell="1" allowOverlap="1" wp14:anchorId="0C1D55BA" wp14:editId="5C6E746B">
                <wp:simplePos x="0" y="0"/>
                <wp:positionH relativeFrom="column">
                  <wp:posOffset>2788283</wp:posOffset>
                </wp:positionH>
                <wp:positionV relativeFrom="paragraph">
                  <wp:posOffset>2604780</wp:posOffset>
                </wp:positionV>
                <wp:extent cx="441737" cy="169545"/>
                <wp:effectExtent l="0" t="19050" r="0" b="20955"/>
                <wp:wrapNone/>
                <wp:docPr id="90" name="Teksto laukas 90"/>
                <wp:cNvGraphicFramePr/>
                <a:graphic xmlns:a="http://schemas.openxmlformats.org/drawingml/2006/main">
                  <a:graphicData uri="http://schemas.microsoft.com/office/word/2010/wordprocessingShape">
                    <wps:wsp>
                      <wps:cNvSpPr txBox="1"/>
                      <wps:spPr>
                        <a:xfrm rot="9925062" flipV="1">
                          <a:off x="0" y="0"/>
                          <a:ext cx="441737" cy="169545"/>
                        </a:xfrm>
                        <a:prstGeom prst="rect">
                          <a:avLst/>
                        </a:prstGeom>
                        <a:noFill/>
                        <a:ln w="6350">
                          <a:noFill/>
                        </a:ln>
                        <a:effectLst/>
                      </wps:spPr>
                      <wps:txbx>
                        <w:txbxContent>
                          <w:p w14:paraId="44F17A9C" w14:textId="77777777" w:rsidR="00EB6E26" w:rsidRPr="00715289" w:rsidRDefault="00EB6E26" w:rsidP="00EB6E26">
                            <w:pPr>
                              <w:jc w:val="center"/>
                              <w:rPr>
                                <w:b/>
                                <w:color w:val="FF0000"/>
                                <w:sz w:val="10"/>
                                <w:lang w:val="lt-LT"/>
                              </w:rPr>
                            </w:pPr>
                            <w:r w:rsidRPr="00715289">
                              <w:rPr>
                                <w:b/>
                                <w:color w:val="FF0000"/>
                                <w:sz w:val="10"/>
                                <w:lang w:val="lt-LT"/>
                              </w:rPr>
                              <w:t>Oslo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1D55BA" id="Teksto laukas 90" o:spid="_x0000_s1087" type="#_x0000_t202" style="position:absolute;margin-left:219.55pt;margin-top:205.1pt;width:34.8pt;height:13.35pt;rotation:-10840814fd;flip: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" filled="f" stroked="f" strokeweight=".5pt">
                <v:textbox>
                  <w:txbxContent>
                    <w:p w14:paraId="44F17A9C" w14:textId="77777777" w:rsidR="00EB6E26" w:rsidRPr="00715289" w:rsidRDefault="00EB6E26" w:rsidP="00EB6E26">
                      <w:pPr>
                        <w:jc w:val="center"/>
                        <w:rPr>
                          <w:b/>
                          <w:color w:val="FF0000"/>
                          <w:sz w:val="10"/>
                          <w:lang w:val="lt-LT"/>
                        </w:rPr>
                      </w:pPr>
                      <w:r w:rsidRPr="00715289">
                        <w:rPr>
                          <w:b/>
                          <w:color w:val="FF0000"/>
                          <w:sz w:val="10"/>
                          <w:lang w:val="lt-LT"/>
                        </w:rPr>
                        <w:t>Oslo g.</w:t>
                      </w:r>
                    </w:p>
                  </w:txbxContent>
                </v:textbox>
              </v:shape>
            </w:pict>
          </mc:Fallback>
        </mc:AlternateContent>
      </w:r>
      <w:r w:rsidRPr="00EB6E26">
        <w:rPr>
          <w:noProof/>
          <w:lang w:val="lt-LT"/>
        </w:rPr>
        <mc:AlternateContent>
          <mc:Choice Requires="wps">
            <w:drawing>
              <wp:anchor distT="0" distB="0" distL="114300" distR="114300" simplePos="0" relativeHeight="252007424" behindDoc="0" locked="0" layoutInCell="1" allowOverlap="1" wp14:anchorId="14752163" wp14:editId="6C8E97BF">
                <wp:simplePos x="0" y="0"/>
                <wp:positionH relativeFrom="column">
                  <wp:posOffset>2347154</wp:posOffset>
                </wp:positionH>
                <wp:positionV relativeFrom="paragraph">
                  <wp:posOffset>2637809</wp:posOffset>
                </wp:positionV>
                <wp:extent cx="729986" cy="485956"/>
                <wp:effectExtent l="0" t="0" r="13335" b="28575"/>
                <wp:wrapNone/>
                <wp:docPr id="336152474" name="Laisva forma: figūra 336152474"/>
                <wp:cNvGraphicFramePr/>
                <a:graphic xmlns:a="http://schemas.openxmlformats.org/drawingml/2006/main">
                  <a:graphicData uri="http://schemas.microsoft.com/office/word/2010/wordprocessingShape">
                    <wps:wsp>
                      <wps:cNvSpPr/>
                      <wps:spPr>
                        <a:xfrm>
                          <a:off x="0" y="0"/>
                          <a:ext cx="729986" cy="485956"/>
                        </a:xfrm>
                        <a:custGeom>
                          <a:avLst/>
                          <a:gdLst>
                            <a:gd name="connsiteX0" fmla="*/ 729986 w 729986"/>
                            <a:gd name="connsiteY0" fmla="*/ 0 h 485956"/>
                            <a:gd name="connsiteX1" fmla="*/ 611096 w 729986"/>
                            <a:gd name="connsiteY1" fmla="*/ 22729 h 485956"/>
                            <a:gd name="connsiteX2" fmla="*/ 567387 w 729986"/>
                            <a:gd name="connsiteY2" fmla="*/ 34968 h 485956"/>
                            <a:gd name="connsiteX3" fmla="*/ 534168 w 729986"/>
                            <a:gd name="connsiteY3" fmla="*/ 34968 h 485956"/>
                            <a:gd name="connsiteX4" fmla="*/ 462484 w 729986"/>
                            <a:gd name="connsiteY4" fmla="*/ 69935 h 485956"/>
                            <a:gd name="connsiteX5" fmla="*/ 413530 w 729986"/>
                            <a:gd name="connsiteY5" fmla="*/ 139870 h 485956"/>
                            <a:gd name="connsiteX6" fmla="*/ 382059 w 729986"/>
                            <a:gd name="connsiteY6" fmla="*/ 209805 h 485956"/>
                            <a:gd name="connsiteX7" fmla="*/ 341846 w 729986"/>
                            <a:gd name="connsiteY7" fmla="*/ 274495 h 485956"/>
                            <a:gd name="connsiteX8" fmla="*/ 229950 w 729986"/>
                            <a:gd name="connsiteY8" fmla="*/ 349675 h 485956"/>
                            <a:gd name="connsiteX9" fmla="*/ 90080 w 729986"/>
                            <a:gd name="connsiteY9" fmla="*/ 433597 h 485956"/>
                            <a:gd name="connsiteX10" fmla="*/ 7907 w 729986"/>
                            <a:gd name="connsiteY10" fmla="*/ 480803 h 485956"/>
                            <a:gd name="connsiteX11" fmla="*/ 7907 w 729986"/>
                            <a:gd name="connsiteY11" fmla="*/ 482552 h 48595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729986" h="485956">
                              <a:moveTo>
                                <a:pt x="729986" y="0"/>
                              </a:moveTo>
                              <a:lnTo>
                                <a:pt x="611096" y="22729"/>
                              </a:lnTo>
                              <a:cubicBezTo>
                                <a:pt x="583996" y="28557"/>
                                <a:pt x="580208" y="32928"/>
                                <a:pt x="567387" y="34968"/>
                              </a:cubicBezTo>
                              <a:cubicBezTo>
                                <a:pt x="554566" y="37008"/>
                                <a:pt x="551652" y="29140"/>
                                <a:pt x="534168" y="34968"/>
                              </a:cubicBezTo>
                              <a:cubicBezTo>
                                <a:pt x="516684" y="40796"/>
                                <a:pt x="482590" y="52451"/>
                                <a:pt x="462484" y="69935"/>
                              </a:cubicBezTo>
                              <a:cubicBezTo>
                                <a:pt x="442378" y="87419"/>
                                <a:pt x="426934" y="116558"/>
                                <a:pt x="413530" y="139870"/>
                              </a:cubicBezTo>
                              <a:cubicBezTo>
                                <a:pt x="400126" y="163182"/>
                                <a:pt x="394006" y="187368"/>
                                <a:pt x="382059" y="209805"/>
                              </a:cubicBezTo>
                              <a:cubicBezTo>
                                <a:pt x="370112" y="232242"/>
                                <a:pt x="367197" y="251183"/>
                                <a:pt x="341846" y="274495"/>
                              </a:cubicBezTo>
                              <a:cubicBezTo>
                                <a:pt x="316495" y="297807"/>
                                <a:pt x="271911" y="323158"/>
                                <a:pt x="229950" y="349675"/>
                              </a:cubicBezTo>
                              <a:cubicBezTo>
                                <a:pt x="187989" y="376192"/>
                                <a:pt x="127087" y="411742"/>
                                <a:pt x="90080" y="433597"/>
                              </a:cubicBezTo>
                              <a:cubicBezTo>
                                <a:pt x="53073" y="455452"/>
                                <a:pt x="7907" y="480803"/>
                                <a:pt x="7907" y="480803"/>
                              </a:cubicBezTo>
                              <a:cubicBezTo>
                                <a:pt x="-5789" y="488962"/>
                                <a:pt x="1059" y="485757"/>
                                <a:pt x="7907" y="482552"/>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47DF3E8" id="Laisva forma: figūra 336152474" o:spid="_x0000_s1026" style="position:absolute;margin-left:184.8pt;margin-top:207.7pt;width:57.5pt;height:38.25pt;z-index:252007424;visibility:visible;mso-wrap-style:square;mso-wrap-distance-left:9pt;mso-wrap-distance-top:0;mso-wrap-distance-right:9pt;mso-wrap-distance-bottom:0;mso-position-horizontal:absolute;mso-position-horizontal-relative:text;mso-position-vertical:absolute;mso-position-vertical-relative:text;v-text-anchor:middle" coordsize="729986,4859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" path="m729986,l611096,22729v-27100,5828,-30888,10199,-43709,12239c554566,37008,551652,29140,534168,34968v-17484,5828,-51578,17483,-71684,34967c442378,87419,426934,116558,413530,139870v-13404,23312,-19524,47498,-31471,69935c370112,232242,367197,251183,341846,274495v-25351,23312,-69935,48663,-111896,75180c187989,376192,127087,411742,90080,433597,53073,455452,7907,480803,7907,480803v-13696,8159,-6848,4954,,1749e" filled="f" strokecolor="red" strokeweight=".5pt">
                <v:stroke joinstyle="miter"/>
                <v:path arrowok="t" o:connecttype="custom" o:connectlocs="729986,0;611096,22729;567387,34968;534168,34968;462484,69935;413530,139870;382059,209805;341846,274495;229950,349675;90080,433597;7907,480803;7907,482552" o:connectangles="0,0,0,0,0,0,0,0,0,0,0,0"/>
              </v:shape>
            </w:pict>
          </mc:Fallback>
        </mc:AlternateContent>
      </w:r>
      <w:r w:rsidRPr="00EB6E26">
        <w:rPr>
          <w:noProof/>
          <w:lang w:val="lt-LT"/>
        </w:rPr>
        <mc:AlternateContent>
          <mc:Choice Requires="wps">
            <w:drawing>
              <wp:anchor distT="0" distB="0" distL="114300" distR="114300" simplePos="0" relativeHeight="252006400" behindDoc="0" locked="0" layoutInCell="1" allowOverlap="1" wp14:anchorId="356070D9" wp14:editId="4FD6156A">
                <wp:simplePos x="0" y="0"/>
                <wp:positionH relativeFrom="column">
                  <wp:posOffset>3226827</wp:posOffset>
                </wp:positionH>
                <wp:positionV relativeFrom="paragraph">
                  <wp:posOffset>2421219</wp:posOffset>
                </wp:positionV>
                <wp:extent cx="366526" cy="148620"/>
                <wp:effectExtent l="0" t="0" r="0" b="0"/>
                <wp:wrapNone/>
                <wp:docPr id="1752842742" name="Teksto laukas 1752842742"/>
                <wp:cNvGraphicFramePr/>
                <a:graphic xmlns:a="http://schemas.openxmlformats.org/drawingml/2006/main">
                  <a:graphicData uri="http://schemas.microsoft.com/office/word/2010/wordprocessingShape">
                    <wps:wsp>
                      <wps:cNvSpPr txBox="1"/>
                      <wps:spPr>
                        <a:xfrm rot="5400000" flipH="1" flipV="1">
                          <a:off x="0" y="0"/>
                          <a:ext cx="366526" cy="148620"/>
                        </a:xfrm>
                        <a:prstGeom prst="rect">
                          <a:avLst/>
                        </a:prstGeom>
                        <a:noFill/>
                        <a:ln w="6350">
                          <a:noFill/>
                        </a:ln>
                        <a:effectLst/>
                      </wps:spPr>
                      <wps:txbx>
                        <w:txbxContent>
                          <w:p w14:paraId="7EF99AAB" w14:textId="77777777" w:rsidR="00EB6E26" w:rsidRPr="00AB7315" w:rsidRDefault="00EB6E26" w:rsidP="00EB6E26">
                            <w:pPr>
                              <w:rPr>
                                <w:color w:val="FF0000"/>
                                <w:sz w:val="6"/>
                                <w:szCs w:val="22"/>
                                <w:lang w:val="lt-LT"/>
                              </w:rPr>
                            </w:pPr>
                            <w:r>
                              <w:rPr>
                                <w:color w:val="FF0000"/>
                                <w:sz w:val="6"/>
                                <w:szCs w:val="22"/>
                                <w:lang w:val="lt-LT"/>
                              </w:rPr>
                              <w:t>Žėručio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6070D9" id="Teksto laukas 1752842742" o:spid="_x0000_s1088" type="#_x0000_t202" style="position:absolute;margin-left:254.1pt;margin-top:190.65pt;width:28.85pt;height:11.7pt;rotation:90;flip:x y;z-index:25200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" filled="f" stroked="f" strokeweight=".5pt">
                <v:textbox>
                  <w:txbxContent>
                    <w:p w14:paraId="7EF99AAB" w14:textId="77777777" w:rsidR="00EB6E26" w:rsidRPr="00AB7315" w:rsidRDefault="00EB6E26" w:rsidP="00EB6E26">
                      <w:pPr>
                        <w:rPr>
                          <w:color w:val="FF0000"/>
                          <w:sz w:val="6"/>
                          <w:szCs w:val="22"/>
                          <w:lang w:val="lt-LT"/>
                        </w:rPr>
                      </w:pPr>
                      <w:r>
                        <w:rPr>
                          <w:color w:val="FF0000"/>
                          <w:sz w:val="6"/>
                          <w:szCs w:val="22"/>
                          <w:lang w:val="lt-LT"/>
                        </w:rPr>
                        <w:t>Žėručio g.</w:t>
                      </w:r>
                    </w:p>
                  </w:txbxContent>
                </v:textbox>
              </v:shape>
            </w:pict>
          </mc:Fallback>
        </mc:AlternateContent>
      </w:r>
      <w:r w:rsidRPr="00EB6E26">
        <w:rPr>
          <w:noProof/>
          <w:lang w:val="lt-LT"/>
        </w:rPr>
        <mc:AlternateContent>
          <mc:Choice Requires="wps">
            <w:drawing>
              <wp:anchor distT="0" distB="0" distL="114300" distR="114300" simplePos="0" relativeHeight="252005376" behindDoc="0" locked="0" layoutInCell="1" allowOverlap="1" wp14:anchorId="63006284" wp14:editId="20D04815">
                <wp:simplePos x="0" y="0"/>
                <wp:positionH relativeFrom="column">
                  <wp:posOffset>3430142</wp:posOffset>
                </wp:positionH>
                <wp:positionV relativeFrom="paragraph">
                  <wp:posOffset>2429753</wp:posOffset>
                </wp:positionV>
                <wp:extent cx="31640" cy="83008"/>
                <wp:effectExtent l="0" t="0" r="26035" b="12700"/>
                <wp:wrapNone/>
                <wp:docPr id="1719778172" name="Laisva forma: figūra 1719778172"/>
                <wp:cNvGraphicFramePr/>
                <a:graphic xmlns:a="http://schemas.openxmlformats.org/drawingml/2006/main">
                  <a:graphicData uri="http://schemas.microsoft.com/office/word/2010/wordprocessingShape">
                    <wps:wsp>
                      <wps:cNvSpPr/>
                      <wps:spPr>
                        <a:xfrm>
                          <a:off x="0" y="0"/>
                          <a:ext cx="31640" cy="83008"/>
                        </a:xfrm>
                        <a:custGeom>
                          <a:avLst/>
                          <a:gdLst>
                            <a:gd name="connsiteX0" fmla="*/ 5414 w 31640"/>
                            <a:gd name="connsiteY0" fmla="*/ 0 h 83008"/>
                            <a:gd name="connsiteX1" fmla="*/ 1918 w 31640"/>
                            <a:gd name="connsiteY1" fmla="*/ 75180 h 83008"/>
                            <a:gd name="connsiteX2" fmla="*/ 31640 w 31640"/>
                            <a:gd name="connsiteY2" fmla="*/ 76928 h 83008"/>
                          </a:gdLst>
                          <a:ahLst/>
                          <a:cxnLst>
                            <a:cxn ang="0">
                              <a:pos x="connsiteX0" y="connsiteY0"/>
                            </a:cxn>
                            <a:cxn ang="0">
                              <a:pos x="connsiteX1" y="connsiteY1"/>
                            </a:cxn>
                            <a:cxn ang="0">
                              <a:pos x="connsiteX2" y="connsiteY2"/>
                            </a:cxn>
                          </a:cxnLst>
                          <a:rect l="l" t="t" r="r" b="b"/>
                          <a:pathLst>
                            <a:path w="31640" h="83008">
                              <a:moveTo>
                                <a:pt x="5414" y="0"/>
                              </a:moveTo>
                              <a:cubicBezTo>
                                <a:pt x="1480" y="31179"/>
                                <a:pt x="-2453" y="62359"/>
                                <a:pt x="1918" y="75180"/>
                              </a:cubicBezTo>
                              <a:cubicBezTo>
                                <a:pt x="6289" y="88001"/>
                                <a:pt x="18964" y="82464"/>
                                <a:pt x="31640" y="76928"/>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C67CE28" id="Laisva forma: figūra 1719778172" o:spid="_x0000_s1026" style="position:absolute;margin-left:270.1pt;margin-top:191.3pt;width:2.5pt;height:6.55pt;z-index:252005376;visibility:visible;mso-wrap-style:square;mso-wrap-distance-left:9pt;mso-wrap-distance-top:0;mso-wrap-distance-right:9pt;mso-wrap-distance-bottom:0;mso-position-horizontal:absolute;mso-position-horizontal-relative:text;mso-position-vertical:absolute;mso-position-vertical-relative:text;v-text-anchor:middle" coordsize="31640,830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" path="m5414,c1480,31179,-2453,62359,1918,75180v4371,12821,17046,7284,29722,1748e" filled="f" strokecolor="red" strokeweight=".5pt">
                <v:stroke joinstyle="miter"/>
                <v:path arrowok="t" o:connecttype="custom" o:connectlocs="5414,0;1918,75180;31640,76928" o:connectangles="0,0,0"/>
              </v:shape>
            </w:pict>
          </mc:Fallback>
        </mc:AlternateContent>
      </w:r>
      <w:r w:rsidRPr="00EB6E26">
        <w:rPr>
          <w:noProof/>
          <w:lang w:val="lt-LT"/>
        </w:rPr>
        <mc:AlternateContent>
          <mc:Choice Requires="wps">
            <w:drawing>
              <wp:anchor distT="0" distB="0" distL="114300" distR="114300" simplePos="0" relativeHeight="251676672" behindDoc="0" locked="0" layoutInCell="1" allowOverlap="1" wp14:anchorId="716A1735" wp14:editId="0E093455">
                <wp:simplePos x="0" y="0"/>
                <wp:positionH relativeFrom="column">
                  <wp:posOffset>3215981</wp:posOffset>
                </wp:positionH>
                <wp:positionV relativeFrom="paragraph">
                  <wp:posOffset>2320222</wp:posOffset>
                </wp:positionV>
                <wp:extent cx="409887" cy="169014"/>
                <wp:effectExtent l="0" t="38100" r="0" b="40640"/>
                <wp:wrapNone/>
                <wp:docPr id="95" name="Teksto laukas 95"/>
                <wp:cNvGraphicFramePr/>
                <a:graphic xmlns:a="http://schemas.openxmlformats.org/drawingml/2006/main">
                  <a:graphicData uri="http://schemas.microsoft.com/office/word/2010/wordprocessingShape">
                    <wps:wsp>
                      <wps:cNvSpPr txBox="1"/>
                      <wps:spPr>
                        <a:xfrm rot="8982630" flipV="1">
                          <a:off x="0" y="0"/>
                          <a:ext cx="409887" cy="169014"/>
                        </a:xfrm>
                        <a:prstGeom prst="rect">
                          <a:avLst/>
                        </a:prstGeom>
                        <a:noFill/>
                        <a:ln w="6350">
                          <a:noFill/>
                        </a:ln>
                        <a:effectLst/>
                      </wps:spPr>
                      <wps:txbx>
                        <w:txbxContent>
                          <w:p w14:paraId="48AF96D2" w14:textId="77777777" w:rsidR="00EB6E26" w:rsidRPr="009801D7" w:rsidRDefault="00EB6E26" w:rsidP="00EB6E26">
                            <w:pPr>
                              <w:jc w:val="center"/>
                              <w:rPr>
                                <w:color w:val="FF0000"/>
                                <w:sz w:val="8"/>
                                <w:lang w:val="lt-LT"/>
                              </w:rPr>
                            </w:pPr>
                            <w:r w:rsidRPr="009801D7">
                              <w:rPr>
                                <w:color w:val="FF0000"/>
                                <w:sz w:val="8"/>
                                <w:lang w:val="lt-LT"/>
                              </w:rPr>
                              <w:t>Erfurto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6A1735" id="Teksto laukas 95" o:spid="_x0000_s1089" type="#_x0000_t202" style="position:absolute;margin-left:253.25pt;margin-top:182.7pt;width:32.25pt;height:13.3pt;rotation:-9811427fd;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" filled="f" stroked="f" strokeweight=".5pt">
                <v:textbox>
                  <w:txbxContent>
                    <w:p w14:paraId="48AF96D2" w14:textId="77777777" w:rsidR="00EB6E26" w:rsidRPr="009801D7" w:rsidRDefault="00EB6E26" w:rsidP="00EB6E26">
                      <w:pPr>
                        <w:jc w:val="center"/>
                        <w:rPr>
                          <w:color w:val="FF0000"/>
                          <w:sz w:val="8"/>
                          <w:lang w:val="lt-LT"/>
                        </w:rPr>
                      </w:pPr>
                      <w:r w:rsidRPr="009801D7">
                        <w:rPr>
                          <w:color w:val="FF0000"/>
                          <w:sz w:val="8"/>
                          <w:lang w:val="lt-LT"/>
                        </w:rPr>
                        <w:t>Erfurto g.</w:t>
                      </w:r>
                    </w:p>
                  </w:txbxContent>
                </v:textbox>
              </v:shape>
            </w:pict>
          </mc:Fallback>
        </mc:AlternateContent>
      </w:r>
      <w:r w:rsidRPr="00EB6E26">
        <w:rPr>
          <w:noProof/>
          <w:lang w:val="lt-LT"/>
        </w:rPr>
        <mc:AlternateContent>
          <mc:Choice Requires="wps">
            <w:drawing>
              <wp:anchor distT="0" distB="0" distL="114300" distR="114300" simplePos="0" relativeHeight="252004352" behindDoc="0" locked="0" layoutInCell="1" allowOverlap="1" wp14:anchorId="12295FE6" wp14:editId="5850A4D0">
                <wp:simplePos x="0" y="0"/>
                <wp:positionH relativeFrom="column">
                  <wp:posOffset>3458299</wp:posOffset>
                </wp:positionH>
                <wp:positionV relativeFrom="paragraph">
                  <wp:posOffset>2479848</wp:posOffset>
                </wp:positionV>
                <wp:extent cx="54610" cy="54610"/>
                <wp:effectExtent l="0" t="0" r="21590" b="21590"/>
                <wp:wrapNone/>
                <wp:docPr id="598091981" name="Ovalas 598091981"/>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0019966" id="Ovalas 598091981" o:spid="_x0000_s1026" style="position:absolute;margin-left:272.3pt;margin-top:195.25pt;width:4.3pt;height:4.3pt;z-index:25200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712512" behindDoc="0" locked="0" layoutInCell="1" allowOverlap="1" wp14:anchorId="28CFAA7D" wp14:editId="41CC389B">
                <wp:simplePos x="0" y="0"/>
                <wp:positionH relativeFrom="column">
                  <wp:posOffset>3409287</wp:posOffset>
                </wp:positionH>
                <wp:positionV relativeFrom="paragraph">
                  <wp:posOffset>2557381</wp:posOffset>
                </wp:positionV>
                <wp:extent cx="379690" cy="184685"/>
                <wp:effectExtent l="0" t="0" r="0" b="6350"/>
                <wp:wrapNone/>
                <wp:docPr id="193" name="Teksto laukas 193"/>
                <wp:cNvGraphicFramePr/>
                <a:graphic xmlns:a="http://schemas.openxmlformats.org/drawingml/2006/main">
                  <a:graphicData uri="http://schemas.microsoft.com/office/word/2010/wordprocessingShape">
                    <wps:wsp>
                      <wps:cNvSpPr txBox="1"/>
                      <wps:spPr>
                        <a:xfrm rot="10552029" flipV="1">
                          <a:off x="0" y="0"/>
                          <a:ext cx="379690" cy="184685"/>
                        </a:xfrm>
                        <a:prstGeom prst="rect">
                          <a:avLst/>
                        </a:prstGeom>
                        <a:noFill/>
                        <a:ln w="6350">
                          <a:noFill/>
                        </a:ln>
                        <a:effectLst/>
                      </wps:spPr>
                      <wps:txbx>
                        <w:txbxContent>
                          <w:p w14:paraId="1339C425" w14:textId="77777777" w:rsidR="00EB6E26" w:rsidRPr="00715289" w:rsidRDefault="00EB6E26" w:rsidP="00EB6E26">
                            <w:pPr>
                              <w:jc w:val="center"/>
                              <w:rPr>
                                <w:b/>
                                <w:color w:val="FF0000"/>
                                <w:sz w:val="10"/>
                                <w:lang w:val="lt-LT"/>
                              </w:rPr>
                            </w:pPr>
                            <w:r w:rsidRPr="00715289">
                              <w:rPr>
                                <w:b/>
                                <w:color w:val="FF0000"/>
                                <w:sz w:val="10"/>
                                <w:lang w:val="lt-LT"/>
                              </w:rPr>
                              <w:t>Oslo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CFAA7D" id="Teksto laukas 193" o:spid="_x0000_s1090" type="#_x0000_t202" style="position:absolute;margin-left:268.45pt;margin-top:201.35pt;width:29.9pt;height:14.55pt;rotation:-11525630fd;flip:y;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" filled="f" stroked="f" strokeweight=".5pt">
                <v:textbox>
                  <w:txbxContent>
                    <w:p w14:paraId="1339C425" w14:textId="77777777" w:rsidR="00EB6E26" w:rsidRPr="00715289" w:rsidRDefault="00EB6E26" w:rsidP="00EB6E26">
                      <w:pPr>
                        <w:jc w:val="center"/>
                        <w:rPr>
                          <w:b/>
                          <w:color w:val="FF0000"/>
                          <w:sz w:val="10"/>
                          <w:lang w:val="lt-LT"/>
                        </w:rPr>
                      </w:pPr>
                      <w:r w:rsidRPr="00715289">
                        <w:rPr>
                          <w:b/>
                          <w:color w:val="FF0000"/>
                          <w:sz w:val="10"/>
                          <w:lang w:val="lt-LT"/>
                        </w:rPr>
                        <w:t>Oslo g.</w:t>
                      </w:r>
                    </w:p>
                  </w:txbxContent>
                </v:textbox>
              </v:shape>
            </w:pict>
          </mc:Fallback>
        </mc:AlternateContent>
      </w:r>
      <w:r w:rsidRPr="00EB6E26">
        <w:rPr>
          <w:noProof/>
          <w:lang w:val="lt-LT"/>
        </w:rPr>
        <mc:AlternateContent>
          <mc:Choice Requires="wps">
            <w:drawing>
              <wp:anchor distT="0" distB="0" distL="114300" distR="114300" simplePos="0" relativeHeight="252003328" behindDoc="0" locked="0" layoutInCell="1" allowOverlap="1" wp14:anchorId="52A458D1" wp14:editId="05F020D9">
                <wp:simplePos x="0" y="0"/>
                <wp:positionH relativeFrom="column">
                  <wp:posOffset>3027331</wp:posOffset>
                </wp:positionH>
                <wp:positionV relativeFrom="paragraph">
                  <wp:posOffset>2184980</wp:posOffset>
                </wp:positionV>
                <wp:extent cx="493186" cy="157468"/>
                <wp:effectExtent l="0" t="19050" r="0" b="14605"/>
                <wp:wrapNone/>
                <wp:docPr id="573183292" name="Teksto laukas 573183292"/>
                <wp:cNvGraphicFramePr/>
                <a:graphic xmlns:a="http://schemas.openxmlformats.org/drawingml/2006/main">
                  <a:graphicData uri="http://schemas.microsoft.com/office/word/2010/wordprocessingShape">
                    <wps:wsp>
                      <wps:cNvSpPr txBox="1"/>
                      <wps:spPr>
                        <a:xfrm rot="11223553" flipH="1" flipV="1">
                          <a:off x="0" y="0"/>
                          <a:ext cx="493186" cy="157468"/>
                        </a:xfrm>
                        <a:prstGeom prst="rect">
                          <a:avLst/>
                        </a:prstGeom>
                        <a:noFill/>
                        <a:ln w="6350">
                          <a:noFill/>
                        </a:ln>
                        <a:effectLst/>
                      </wps:spPr>
                      <wps:txbx>
                        <w:txbxContent>
                          <w:p w14:paraId="2A26685B" w14:textId="77777777" w:rsidR="00EB6E26" w:rsidRPr="00AB7315" w:rsidRDefault="00EB6E26" w:rsidP="00EB6E26">
                            <w:pPr>
                              <w:rPr>
                                <w:color w:val="FF0000"/>
                                <w:sz w:val="6"/>
                                <w:szCs w:val="22"/>
                                <w:lang w:val="lt-LT"/>
                              </w:rPr>
                            </w:pPr>
                            <w:r>
                              <w:rPr>
                                <w:color w:val="FF0000"/>
                                <w:sz w:val="6"/>
                                <w:szCs w:val="22"/>
                                <w:lang w:val="lt-LT"/>
                              </w:rPr>
                              <w:t>L. Asanavičiūtės</w:t>
                            </w:r>
                            <w:r w:rsidRPr="00AB7315">
                              <w:rPr>
                                <w:color w:val="FF0000"/>
                                <w:sz w:val="6"/>
                                <w:szCs w:val="22"/>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A458D1" id="Teksto laukas 573183292" o:spid="_x0000_s1091" type="#_x0000_t202" style="position:absolute;margin-left:238.35pt;margin-top:172.05pt;width:38.85pt;height:12.4pt;rotation:-11333847fd;flip:x y;z-index:25200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" filled="f" stroked="f" strokeweight=".5pt">
                <v:textbox>
                  <w:txbxContent>
                    <w:p w14:paraId="2A26685B" w14:textId="77777777" w:rsidR="00EB6E26" w:rsidRPr="00AB7315" w:rsidRDefault="00EB6E26" w:rsidP="00EB6E26">
                      <w:pPr>
                        <w:rPr>
                          <w:color w:val="FF0000"/>
                          <w:sz w:val="6"/>
                          <w:szCs w:val="22"/>
                          <w:lang w:val="lt-LT"/>
                        </w:rPr>
                      </w:pPr>
                      <w:r>
                        <w:rPr>
                          <w:color w:val="FF0000"/>
                          <w:sz w:val="6"/>
                          <w:szCs w:val="22"/>
                          <w:lang w:val="lt-LT"/>
                        </w:rPr>
                        <w:t>L. Asanavičiūtės</w:t>
                      </w:r>
                      <w:r w:rsidRPr="00AB7315">
                        <w:rPr>
                          <w:color w:val="FF0000"/>
                          <w:sz w:val="6"/>
                          <w:szCs w:val="22"/>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2002304" behindDoc="0" locked="0" layoutInCell="1" allowOverlap="1" wp14:anchorId="6828CCEB" wp14:editId="004A3408">
                <wp:simplePos x="0" y="0"/>
                <wp:positionH relativeFrom="column">
                  <wp:posOffset>3191988</wp:posOffset>
                </wp:positionH>
                <wp:positionV relativeFrom="paragraph">
                  <wp:posOffset>2225527</wp:posOffset>
                </wp:positionV>
                <wp:extent cx="82174" cy="25576"/>
                <wp:effectExtent l="0" t="19050" r="13335" b="12700"/>
                <wp:wrapNone/>
                <wp:docPr id="887962109" name="Laisva forma: figūra 887962109"/>
                <wp:cNvGraphicFramePr/>
                <a:graphic xmlns:a="http://schemas.openxmlformats.org/drawingml/2006/main">
                  <a:graphicData uri="http://schemas.microsoft.com/office/word/2010/wordprocessingShape">
                    <wps:wsp>
                      <wps:cNvSpPr/>
                      <wps:spPr>
                        <a:xfrm>
                          <a:off x="0" y="0"/>
                          <a:ext cx="82174" cy="25576"/>
                        </a:xfrm>
                        <a:custGeom>
                          <a:avLst/>
                          <a:gdLst>
                            <a:gd name="connsiteX0" fmla="*/ 0 w 82174"/>
                            <a:gd name="connsiteY0" fmla="*/ 1098 h 25576"/>
                            <a:gd name="connsiteX1" fmla="*/ 64690 w 82174"/>
                            <a:gd name="connsiteY1" fmla="*/ 2847 h 25576"/>
                            <a:gd name="connsiteX2" fmla="*/ 82174 w 82174"/>
                            <a:gd name="connsiteY2" fmla="*/ 25576 h 25576"/>
                          </a:gdLst>
                          <a:ahLst/>
                          <a:cxnLst>
                            <a:cxn ang="0">
                              <a:pos x="connsiteX0" y="connsiteY0"/>
                            </a:cxn>
                            <a:cxn ang="0">
                              <a:pos x="connsiteX1" y="connsiteY1"/>
                            </a:cxn>
                            <a:cxn ang="0">
                              <a:pos x="connsiteX2" y="connsiteY2"/>
                            </a:cxn>
                          </a:cxnLst>
                          <a:rect l="l" t="t" r="r" b="b"/>
                          <a:pathLst>
                            <a:path w="82174" h="25576">
                              <a:moveTo>
                                <a:pt x="0" y="1098"/>
                              </a:moveTo>
                              <a:cubicBezTo>
                                <a:pt x="25497" y="-68"/>
                                <a:pt x="50994" y="-1233"/>
                                <a:pt x="64690" y="2847"/>
                              </a:cubicBezTo>
                              <a:cubicBezTo>
                                <a:pt x="78386" y="6927"/>
                                <a:pt x="80280" y="16251"/>
                                <a:pt x="82174" y="25576"/>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7E9CE80" id="Laisva forma: figūra 887962109" o:spid="_x0000_s1026" style="position:absolute;margin-left:251.35pt;margin-top:175.25pt;width:6.45pt;height:2pt;z-index:252002304;visibility:visible;mso-wrap-style:square;mso-wrap-distance-left:9pt;mso-wrap-distance-top:0;mso-wrap-distance-right:9pt;mso-wrap-distance-bottom:0;mso-position-horizontal:absolute;mso-position-horizontal-relative:text;mso-position-vertical:absolute;mso-position-vertical-relative:text;v-text-anchor:middle" coordsize="82174,255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" path="m,1098c25497,-68,50994,-1233,64690,2847,78386,6927,80280,16251,82174,25576e" filled="f" strokecolor="red" strokeweight=".5pt">
                <v:stroke joinstyle="miter"/>
                <v:path arrowok="t" o:connecttype="custom" o:connectlocs="0,1098;64690,2847;82174,25576" o:connectangles="0,0,0"/>
              </v:shape>
            </w:pict>
          </mc:Fallback>
        </mc:AlternateContent>
      </w:r>
      <w:r w:rsidRPr="00EB6E26">
        <w:rPr>
          <w:noProof/>
          <w:lang w:val="lt-LT"/>
        </w:rPr>
        <mc:AlternateContent>
          <mc:Choice Requires="wps">
            <w:drawing>
              <wp:anchor distT="0" distB="0" distL="114300" distR="114300" simplePos="0" relativeHeight="252001280" behindDoc="0" locked="0" layoutInCell="1" allowOverlap="1" wp14:anchorId="39BAD685" wp14:editId="4FC48E53">
                <wp:simplePos x="0" y="0"/>
                <wp:positionH relativeFrom="column">
                  <wp:posOffset>3232851</wp:posOffset>
                </wp:positionH>
                <wp:positionV relativeFrom="paragraph">
                  <wp:posOffset>2245969</wp:posOffset>
                </wp:positionV>
                <wp:extent cx="54610" cy="54610"/>
                <wp:effectExtent l="0" t="0" r="21590" b="21590"/>
                <wp:wrapNone/>
                <wp:docPr id="1867484224" name="Ovalas 1867484224"/>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77CCB61" id="Ovalas 1867484224" o:spid="_x0000_s1026" style="position:absolute;margin-left:254.55pt;margin-top:176.85pt;width:4.3pt;height:4.3pt;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988992" behindDoc="0" locked="0" layoutInCell="1" allowOverlap="1" wp14:anchorId="4294DE7E" wp14:editId="64286788">
                <wp:simplePos x="0" y="0"/>
                <wp:positionH relativeFrom="column">
                  <wp:posOffset>3271939</wp:posOffset>
                </wp:positionH>
                <wp:positionV relativeFrom="paragraph">
                  <wp:posOffset>2410930</wp:posOffset>
                </wp:positionV>
                <wp:extent cx="54610" cy="54610"/>
                <wp:effectExtent l="0" t="0" r="21590" b="21590"/>
                <wp:wrapNone/>
                <wp:docPr id="125841411" name="Ovalas 125841411"/>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B0769FA" id="Ovalas 125841411" o:spid="_x0000_s1026" style="position:absolute;margin-left:257.65pt;margin-top:189.85pt;width:4.3pt;height:4.3pt;z-index:25198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764736" behindDoc="0" locked="0" layoutInCell="1" allowOverlap="1" wp14:anchorId="7D18AB7D" wp14:editId="3677C782">
                <wp:simplePos x="0" y="0"/>
                <wp:positionH relativeFrom="column">
                  <wp:posOffset>3289082</wp:posOffset>
                </wp:positionH>
                <wp:positionV relativeFrom="paragraph">
                  <wp:posOffset>1897478</wp:posOffset>
                </wp:positionV>
                <wp:extent cx="471170" cy="200660"/>
                <wp:effectExtent l="40005" t="0" r="0" b="0"/>
                <wp:wrapNone/>
                <wp:docPr id="252" name="Teksto laukas 252"/>
                <wp:cNvGraphicFramePr/>
                <a:graphic xmlns:a="http://schemas.openxmlformats.org/drawingml/2006/main">
                  <a:graphicData uri="http://schemas.microsoft.com/office/word/2010/wordprocessingShape">
                    <wps:wsp>
                      <wps:cNvSpPr txBox="1"/>
                      <wps:spPr>
                        <a:xfrm rot="7520214" flipH="1" flipV="1">
                          <a:off x="0" y="0"/>
                          <a:ext cx="471170" cy="200660"/>
                        </a:xfrm>
                        <a:prstGeom prst="rect">
                          <a:avLst/>
                        </a:prstGeom>
                        <a:noFill/>
                        <a:ln w="6350">
                          <a:noFill/>
                        </a:ln>
                        <a:effectLst/>
                      </wps:spPr>
                      <wps:txbx>
                        <w:txbxContent>
                          <w:p w14:paraId="1E7E2548" w14:textId="77777777" w:rsidR="00EB6E26" w:rsidRPr="008E15D7" w:rsidRDefault="00EB6E26" w:rsidP="00EB6E26">
                            <w:pPr>
                              <w:jc w:val="center"/>
                              <w:rPr>
                                <w:color w:val="FF0000"/>
                                <w:sz w:val="10"/>
                                <w:lang w:val="lt-LT"/>
                              </w:rPr>
                            </w:pPr>
                            <w:r w:rsidRPr="008E15D7">
                              <w:rPr>
                                <w:color w:val="FF0000"/>
                                <w:sz w:val="10"/>
                                <w:lang w:val="lt-LT"/>
                              </w:rPr>
                              <w:t>Laisvės pr.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18AB7D" id="Teksto laukas 252" o:spid="_x0000_s1092" type="#_x0000_t202" style="position:absolute;margin-left:259pt;margin-top:149.4pt;width:37.1pt;height:15.8pt;rotation:8214079fd;flip:x y;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" filled="f" stroked="f" strokeweight=".5pt">
                <v:textbox>
                  <w:txbxContent>
                    <w:p w14:paraId="1E7E2548" w14:textId="77777777" w:rsidR="00EB6E26" w:rsidRPr="008E15D7" w:rsidRDefault="00EB6E26" w:rsidP="00EB6E26">
                      <w:pPr>
                        <w:jc w:val="center"/>
                        <w:rPr>
                          <w:color w:val="FF0000"/>
                          <w:sz w:val="10"/>
                          <w:lang w:val="lt-LT"/>
                        </w:rPr>
                      </w:pPr>
                      <w:r w:rsidRPr="008E15D7">
                        <w:rPr>
                          <w:color w:val="FF0000"/>
                          <w:sz w:val="10"/>
                          <w:lang w:val="lt-LT"/>
                        </w:rPr>
                        <w:t>Laisvės pr.</w:t>
                      </w:r>
                    </w:p>
                  </w:txbxContent>
                </v:textbox>
              </v:shape>
            </w:pict>
          </mc:Fallback>
        </mc:AlternateContent>
      </w:r>
      <w:r w:rsidRPr="00EB6E26">
        <w:rPr>
          <w:noProof/>
          <w:lang w:val="lt-LT"/>
        </w:rPr>
        <mc:AlternateContent>
          <mc:Choice Requires="wps">
            <w:drawing>
              <wp:anchor distT="0" distB="0" distL="114300" distR="114300" simplePos="0" relativeHeight="251993088" behindDoc="0" locked="0" layoutInCell="1" allowOverlap="1" wp14:anchorId="2C2D8BB0" wp14:editId="6A54A106">
                <wp:simplePos x="0" y="0"/>
                <wp:positionH relativeFrom="column">
                  <wp:posOffset>3292399</wp:posOffset>
                </wp:positionH>
                <wp:positionV relativeFrom="paragraph">
                  <wp:posOffset>2147275</wp:posOffset>
                </wp:positionV>
                <wp:extent cx="491460" cy="169014"/>
                <wp:effectExtent l="8573" t="0" r="13017" b="0"/>
                <wp:wrapNone/>
                <wp:docPr id="1844547413" name="Teksto laukas 1844547413"/>
                <wp:cNvGraphicFramePr/>
                <a:graphic xmlns:a="http://schemas.openxmlformats.org/drawingml/2006/main">
                  <a:graphicData uri="http://schemas.microsoft.com/office/word/2010/wordprocessingShape">
                    <wps:wsp>
                      <wps:cNvSpPr txBox="1"/>
                      <wps:spPr>
                        <a:xfrm rot="5248672" flipV="1">
                          <a:off x="0" y="0"/>
                          <a:ext cx="491460" cy="169014"/>
                        </a:xfrm>
                        <a:prstGeom prst="rect">
                          <a:avLst/>
                        </a:prstGeom>
                        <a:noFill/>
                        <a:ln w="6350">
                          <a:noFill/>
                        </a:ln>
                        <a:effectLst/>
                      </wps:spPr>
                      <wps:txbx>
                        <w:txbxContent>
                          <w:p w14:paraId="6868F3CD" w14:textId="77777777" w:rsidR="00EB6E26" w:rsidRPr="009801D7" w:rsidRDefault="00EB6E26" w:rsidP="00EB6E26">
                            <w:pPr>
                              <w:jc w:val="center"/>
                              <w:rPr>
                                <w:color w:val="FF0000"/>
                                <w:sz w:val="8"/>
                                <w:lang w:val="lt-LT"/>
                              </w:rPr>
                            </w:pPr>
                            <w:r>
                              <w:rPr>
                                <w:color w:val="FF0000"/>
                                <w:sz w:val="8"/>
                                <w:lang w:val="lt-LT"/>
                              </w:rPr>
                              <w:t>Architektų</w:t>
                            </w:r>
                            <w:r w:rsidRPr="009801D7">
                              <w:rPr>
                                <w:color w:val="FF0000"/>
                                <w:sz w:val="8"/>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2D8BB0" id="Teksto laukas 1844547413" o:spid="_x0000_s1093" type="#_x0000_t202" style="position:absolute;margin-left:259.25pt;margin-top:169.1pt;width:38.7pt;height:13.3pt;rotation:-5732949fd;flip:y;z-index:25199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" filled="f" stroked="f" strokeweight=".5pt">
                <v:textbox>
                  <w:txbxContent>
                    <w:p w14:paraId="6868F3CD" w14:textId="77777777" w:rsidR="00EB6E26" w:rsidRPr="009801D7" w:rsidRDefault="00EB6E26" w:rsidP="00EB6E26">
                      <w:pPr>
                        <w:jc w:val="center"/>
                        <w:rPr>
                          <w:color w:val="FF0000"/>
                          <w:sz w:val="8"/>
                          <w:lang w:val="lt-LT"/>
                        </w:rPr>
                      </w:pPr>
                      <w:r>
                        <w:rPr>
                          <w:color w:val="FF0000"/>
                          <w:sz w:val="8"/>
                          <w:lang w:val="lt-LT"/>
                        </w:rPr>
                        <w:t>Architektų</w:t>
                      </w:r>
                      <w:r w:rsidRPr="009801D7">
                        <w:rPr>
                          <w:color w:val="FF0000"/>
                          <w:sz w:val="8"/>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2000256" behindDoc="0" locked="0" layoutInCell="1" allowOverlap="1" wp14:anchorId="4BB244F6" wp14:editId="110C6CC8">
                <wp:simplePos x="0" y="0"/>
                <wp:positionH relativeFrom="column">
                  <wp:posOffset>3206452</wp:posOffset>
                </wp:positionH>
                <wp:positionV relativeFrom="paragraph">
                  <wp:posOffset>2602488</wp:posOffset>
                </wp:positionV>
                <wp:extent cx="45719" cy="45719"/>
                <wp:effectExtent l="38100" t="38100" r="31115" b="12065"/>
                <wp:wrapNone/>
                <wp:docPr id="1046321292" name="Lygiašonis trikampis 1046321292"/>
                <wp:cNvGraphicFramePr/>
                <a:graphic xmlns:a="http://schemas.openxmlformats.org/drawingml/2006/main">
                  <a:graphicData uri="http://schemas.microsoft.com/office/word/2010/wordprocessingShape">
                    <wps:wsp>
                      <wps:cNvSpPr/>
                      <wps:spPr>
                        <a:xfrm rot="15564962">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9A69504" id="Lygiašonis trikampis 1046321292" o:spid="_x0000_s1026" type="#_x0000_t5" style="position:absolute;margin-left:252.5pt;margin-top:204.9pt;width:3.6pt;height:3.6pt;rotation:-6591871fd;z-index:2520002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" fillcolor="red" strokecolor="red" strokeweight="1pt"/>
            </w:pict>
          </mc:Fallback>
        </mc:AlternateContent>
      </w:r>
      <w:r w:rsidRPr="00EB6E26">
        <w:rPr>
          <w:noProof/>
          <w:lang w:val="lt-LT"/>
        </w:rPr>
        <mc:AlternateContent>
          <mc:Choice Requires="wps">
            <w:drawing>
              <wp:anchor distT="0" distB="0" distL="114300" distR="114300" simplePos="0" relativeHeight="251999232" behindDoc="0" locked="0" layoutInCell="1" allowOverlap="1" wp14:anchorId="24B5FF36" wp14:editId="750C8A30">
                <wp:simplePos x="0" y="0"/>
                <wp:positionH relativeFrom="column">
                  <wp:posOffset>3228896</wp:posOffset>
                </wp:positionH>
                <wp:positionV relativeFrom="paragraph">
                  <wp:posOffset>2576837</wp:posOffset>
                </wp:positionV>
                <wp:extent cx="43999" cy="60200"/>
                <wp:effectExtent l="0" t="0" r="13335" b="16510"/>
                <wp:wrapNone/>
                <wp:docPr id="599449231" name="Laisva forma: figūra 599449231"/>
                <wp:cNvGraphicFramePr/>
                <a:graphic xmlns:a="http://schemas.openxmlformats.org/drawingml/2006/main">
                  <a:graphicData uri="http://schemas.microsoft.com/office/word/2010/wordprocessingShape">
                    <wps:wsp>
                      <wps:cNvSpPr/>
                      <wps:spPr>
                        <a:xfrm>
                          <a:off x="0" y="0"/>
                          <a:ext cx="43999" cy="60200"/>
                        </a:xfrm>
                        <a:custGeom>
                          <a:avLst/>
                          <a:gdLst>
                            <a:gd name="connsiteX0" fmla="*/ 8135 w 43999"/>
                            <a:gd name="connsiteY0" fmla="*/ 0 h 60200"/>
                            <a:gd name="connsiteX1" fmla="*/ 43930 w 43999"/>
                            <a:gd name="connsiteY1" fmla="*/ 42303 h 60200"/>
                            <a:gd name="connsiteX2" fmla="*/ 0 w 43999"/>
                            <a:gd name="connsiteY2" fmla="*/ 60200 h 60200"/>
                          </a:gdLst>
                          <a:ahLst/>
                          <a:cxnLst>
                            <a:cxn ang="0">
                              <a:pos x="connsiteX0" y="connsiteY0"/>
                            </a:cxn>
                            <a:cxn ang="0">
                              <a:pos x="connsiteX1" y="connsiteY1"/>
                            </a:cxn>
                            <a:cxn ang="0">
                              <a:pos x="connsiteX2" y="connsiteY2"/>
                            </a:cxn>
                          </a:cxnLst>
                          <a:rect l="l" t="t" r="r" b="b"/>
                          <a:pathLst>
                            <a:path w="43999" h="60200">
                              <a:moveTo>
                                <a:pt x="8135" y="0"/>
                              </a:moveTo>
                              <a:cubicBezTo>
                                <a:pt x="26710" y="16135"/>
                                <a:pt x="45286" y="32270"/>
                                <a:pt x="43930" y="42303"/>
                              </a:cubicBezTo>
                              <a:cubicBezTo>
                                <a:pt x="42574" y="52336"/>
                                <a:pt x="21287" y="56268"/>
                                <a:pt x="0" y="6020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FDE33C3" id="Laisva forma: figūra 599449231" o:spid="_x0000_s1026" style="position:absolute;margin-left:254.25pt;margin-top:202.9pt;width:3.45pt;height:4.75pt;z-index:251999232;visibility:visible;mso-wrap-style:square;mso-wrap-distance-left:9pt;mso-wrap-distance-top:0;mso-wrap-distance-right:9pt;mso-wrap-distance-bottom:0;mso-position-horizontal:absolute;mso-position-horizontal-relative:text;mso-position-vertical:absolute;mso-position-vertical-relative:text;v-text-anchor:middle" coordsize="43999,6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" path="m8135,c26710,16135,45286,32270,43930,42303,42574,52336,21287,56268,,60200e" filled="f" strokecolor="red" strokeweight=".5pt">
                <v:stroke joinstyle="miter"/>
                <v:path arrowok="t" o:connecttype="custom" o:connectlocs="8135,0;43930,42303;0,60200" o:connectangles="0,0,0"/>
              </v:shape>
            </w:pict>
          </mc:Fallback>
        </mc:AlternateContent>
      </w:r>
      <w:r w:rsidRPr="00EB6E26">
        <w:rPr>
          <w:noProof/>
          <w:lang w:val="lt-LT"/>
        </w:rPr>
        <mc:AlternateContent>
          <mc:Choice Requires="wps">
            <w:drawing>
              <wp:anchor distT="0" distB="0" distL="114300" distR="114300" simplePos="0" relativeHeight="251998208" behindDoc="0" locked="0" layoutInCell="1" allowOverlap="1" wp14:anchorId="7D1E4FE4" wp14:editId="0EEBD2CB">
                <wp:simplePos x="0" y="0"/>
                <wp:positionH relativeFrom="column">
                  <wp:posOffset>3112135</wp:posOffset>
                </wp:positionH>
                <wp:positionV relativeFrom="paragraph">
                  <wp:posOffset>2616670</wp:posOffset>
                </wp:positionV>
                <wp:extent cx="45719" cy="45719"/>
                <wp:effectExtent l="19050" t="19050" r="12065" b="31115"/>
                <wp:wrapNone/>
                <wp:docPr id="443416980" name="Lygiašonis trikampis 443416980"/>
                <wp:cNvGraphicFramePr/>
                <a:graphic xmlns:a="http://schemas.openxmlformats.org/drawingml/2006/main">
                  <a:graphicData uri="http://schemas.microsoft.com/office/word/2010/wordprocessingShape">
                    <wps:wsp>
                      <wps:cNvSpPr/>
                      <wps:spPr>
                        <a:xfrm rot="16200000">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8948A30" id="Lygiašonis trikampis 443416980" o:spid="_x0000_s1026" type="#_x0000_t5" style="position:absolute;margin-left:245.05pt;margin-top:206.05pt;width:3.6pt;height:3.6pt;rotation:-90;z-index:2519982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" fillcolor="red" strokecolor="red" strokeweight="1pt"/>
            </w:pict>
          </mc:Fallback>
        </mc:AlternateContent>
      </w:r>
      <w:r w:rsidRPr="00EB6E26">
        <w:rPr>
          <w:noProof/>
          <w:lang w:val="lt-LT"/>
        </w:rPr>
        <mc:AlternateContent>
          <mc:Choice Requires="wps">
            <w:drawing>
              <wp:anchor distT="0" distB="0" distL="114300" distR="114300" simplePos="0" relativeHeight="251997184" behindDoc="0" locked="0" layoutInCell="1" allowOverlap="1" wp14:anchorId="08027E0E" wp14:editId="62AA9D6D">
                <wp:simplePos x="0" y="0"/>
                <wp:positionH relativeFrom="column">
                  <wp:posOffset>3128593</wp:posOffset>
                </wp:positionH>
                <wp:positionV relativeFrom="paragraph">
                  <wp:posOffset>2590137</wp:posOffset>
                </wp:positionV>
                <wp:extent cx="834413" cy="99988"/>
                <wp:effectExtent l="0" t="0" r="22860" b="14605"/>
                <wp:wrapNone/>
                <wp:docPr id="1145645036" name="Laisva forma: figūra 1145645036"/>
                <wp:cNvGraphicFramePr/>
                <a:graphic xmlns:a="http://schemas.openxmlformats.org/drawingml/2006/main">
                  <a:graphicData uri="http://schemas.microsoft.com/office/word/2010/wordprocessingShape">
                    <wps:wsp>
                      <wps:cNvSpPr/>
                      <wps:spPr>
                        <a:xfrm>
                          <a:off x="0" y="0"/>
                          <a:ext cx="834413" cy="99988"/>
                        </a:xfrm>
                        <a:custGeom>
                          <a:avLst/>
                          <a:gdLst>
                            <a:gd name="connsiteX0" fmla="*/ 834413 w 834413"/>
                            <a:gd name="connsiteY0" fmla="*/ 99988 h 99988"/>
                            <a:gd name="connsiteX1" fmla="*/ 698071 w 834413"/>
                            <a:gd name="connsiteY1" fmla="*/ 50905 h 99988"/>
                            <a:gd name="connsiteX2" fmla="*/ 625355 w 834413"/>
                            <a:gd name="connsiteY2" fmla="*/ 23637 h 99988"/>
                            <a:gd name="connsiteX3" fmla="*/ 529007 w 834413"/>
                            <a:gd name="connsiteY3" fmla="*/ 4 h 99988"/>
                            <a:gd name="connsiteX4" fmla="*/ 430841 w 834413"/>
                            <a:gd name="connsiteY4" fmla="*/ 21819 h 99988"/>
                            <a:gd name="connsiteX5" fmla="*/ 338128 w 834413"/>
                            <a:gd name="connsiteY5" fmla="*/ 50905 h 99988"/>
                            <a:gd name="connsiteX6" fmla="*/ 232690 w 834413"/>
                            <a:gd name="connsiteY6" fmla="*/ 59994 h 99988"/>
                            <a:gd name="connsiteX7" fmla="*/ 118163 w 834413"/>
                            <a:gd name="connsiteY7" fmla="*/ 49087 h 99988"/>
                            <a:gd name="connsiteX8" fmla="*/ 0 w 834413"/>
                            <a:gd name="connsiteY8" fmla="*/ 52723 h 9998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834413" h="99988">
                              <a:moveTo>
                                <a:pt x="834413" y="99988"/>
                              </a:moveTo>
                              <a:lnTo>
                                <a:pt x="698071" y="50905"/>
                              </a:lnTo>
                              <a:cubicBezTo>
                                <a:pt x="663228" y="38180"/>
                                <a:pt x="653532" y="32121"/>
                                <a:pt x="625355" y="23637"/>
                              </a:cubicBezTo>
                              <a:cubicBezTo>
                                <a:pt x="597178" y="15153"/>
                                <a:pt x="561426" y="307"/>
                                <a:pt x="529007" y="4"/>
                              </a:cubicBezTo>
                              <a:cubicBezTo>
                                <a:pt x="496588" y="-299"/>
                                <a:pt x="462654" y="13335"/>
                                <a:pt x="430841" y="21819"/>
                              </a:cubicBezTo>
                              <a:cubicBezTo>
                                <a:pt x="399028" y="30303"/>
                                <a:pt x="371153" y="44543"/>
                                <a:pt x="338128" y="50905"/>
                              </a:cubicBezTo>
                              <a:cubicBezTo>
                                <a:pt x="305103" y="57267"/>
                                <a:pt x="269351" y="60297"/>
                                <a:pt x="232690" y="59994"/>
                              </a:cubicBezTo>
                              <a:cubicBezTo>
                                <a:pt x="196029" y="59691"/>
                                <a:pt x="156945" y="50299"/>
                                <a:pt x="118163" y="49087"/>
                              </a:cubicBezTo>
                              <a:cubicBezTo>
                                <a:pt x="79381" y="47875"/>
                                <a:pt x="39690" y="50299"/>
                                <a:pt x="0" y="52723"/>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193ADB4" id="Laisva forma: figūra 1145645036" o:spid="_x0000_s1026" style="position:absolute;margin-left:246.35pt;margin-top:203.95pt;width:65.7pt;height:7.85pt;z-index:251997184;visibility:visible;mso-wrap-style:square;mso-wrap-distance-left:9pt;mso-wrap-distance-top:0;mso-wrap-distance-right:9pt;mso-wrap-distance-bottom:0;mso-position-horizontal:absolute;mso-position-horizontal-relative:text;mso-position-vertical:absolute;mso-position-vertical-relative:text;v-text-anchor:middle" coordsize="834413,999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" path="m834413,99988l698071,50905c663228,38180,653532,32121,625355,23637,597178,15153,561426,307,529007,4,496588,-299,462654,13335,430841,21819v-31813,8484,-59688,22724,-92713,29086c305103,57267,269351,60297,232690,59994,196029,59691,156945,50299,118163,49087,79381,47875,39690,50299,,52723e" filled="f" strokecolor="red" strokeweight=".5pt">
                <v:stroke joinstyle="miter"/>
                <v:path arrowok="t" o:connecttype="custom" o:connectlocs="834413,99988;698071,50905;625355,23637;529007,4;430841,21819;338128,50905;232690,59994;118163,49087;0,52723" o:connectangles="0,0,0,0,0,0,0,0,0"/>
              </v:shape>
            </w:pict>
          </mc:Fallback>
        </mc:AlternateContent>
      </w:r>
      <w:r w:rsidRPr="00EB6E26">
        <w:rPr>
          <w:noProof/>
          <w:lang w:val="lt-LT"/>
        </w:rPr>
        <mc:AlternateContent>
          <mc:Choice Requires="wps">
            <w:drawing>
              <wp:anchor distT="0" distB="0" distL="114300" distR="114300" simplePos="0" relativeHeight="251994112" behindDoc="0" locked="0" layoutInCell="1" allowOverlap="1" wp14:anchorId="46663D3B" wp14:editId="5B47EA15">
                <wp:simplePos x="0" y="0"/>
                <wp:positionH relativeFrom="column">
                  <wp:posOffset>3124835</wp:posOffset>
                </wp:positionH>
                <wp:positionV relativeFrom="paragraph">
                  <wp:posOffset>2246577</wp:posOffset>
                </wp:positionV>
                <wp:extent cx="43937" cy="321948"/>
                <wp:effectExtent l="0" t="0" r="13335" b="20955"/>
                <wp:wrapNone/>
                <wp:docPr id="480872675" name="Laisva forma: figūra 480872675"/>
                <wp:cNvGraphicFramePr/>
                <a:graphic xmlns:a="http://schemas.openxmlformats.org/drawingml/2006/main">
                  <a:graphicData uri="http://schemas.microsoft.com/office/word/2010/wordprocessingShape">
                    <wps:wsp>
                      <wps:cNvSpPr/>
                      <wps:spPr>
                        <a:xfrm>
                          <a:off x="0" y="0"/>
                          <a:ext cx="43937" cy="321948"/>
                        </a:xfrm>
                        <a:custGeom>
                          <a:avLst/>
                          <a:gdLst>
                            <a:gd name="connsiteX0" fmla="*/ 0 w 43937"/>
                            <a:gd name="connsiteY0" fmla="*/ 0 h 321948"/>
                            <a:gd name="connsiteX1" fmla="*/ 8298 w 43937"/>
                            <a:gd name="connsiteY1" fmla="*/ 79657 h 321948"/>
                            <a:gd name="connsiteX2" fmla="*/ 21574 w 43937"/>
                            <a:gd name="connsiteY2" fmla="*/ 154336 h 321948"/>
                            <a:gd name="connsiteX3" fmla="*/ 38170 w 43937"/>
                            <a:gd name="connsiteY3" fmla="*/ 204122 h 321948"/>
                            <a:gd name="connsiteX4" fmla="*/ 43148 w 43937"/>
                            <a:gd name="connsiteY4" fmla="*/ 278801 h 321948"/>
                            <a:gd name="connsiteX5" fmla="*/ 23234 w 43937"/>
                            <a:gd name="connsiteY5" fmla="*/ 321948 h 32194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43937" h="321948">
                              <a:moveTo>
                                <a:pt x="0" y="0"/>
                              </a:moveTo>
                              <a:cubicBezTo>
                                <a:pt x="2351" y="26967"/>
                                <a:pt x="4702" y="53934"/>
                                <a:pt x="8298" y="79657"/>
                              </a:cubicBezTo>
                              <a:cubicBezTo>
                                <a:pt x="11894" y="105380"/>
                                <a:pt x="16595" y="133592"/>
                                <a:pt x="21574" y="154336"/>
                              </a:cubicBezTo>
                              <a:cubicBezTo>
                                <a:pt x="26553" y="175080"/>
                                <a:pt x="34574" y="183378"/>
                                <a:pt x="38170" y="204122"/>
                              </a:cubicBezTo>
                              <a:cubicBezTo>
                                <a:pt x="41766" y="224866"/>
                                <a:pt x="45637" y="259163"/>
                                <a:pt x="43148" y="278801"/>
                              </a:cubicBezTo>
                              <a:cubicBezTo>
                                <a:pt x="40659" y="298439"/>
                                <a:pt x="31946" y="310193"/>
                                <a:pt x="23234" y="321948"/>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E60E4A8" id="Laisva forma: figūra 480872675" o:spid="_x0000_s1026" style="position:absolute;margin-left:246.05pt;margin-top:176.9pt;width:3.45pt;height:25.35pt;z-index:251994112;visibility:visible;mso-wrap-style:square;mso-wrap-distance-left:9pt;mso-wrap-distance-top:0;mso-wrap-distance-right:9pt;mso-wrap-distance-bottom:0;mso-position-horizontal:absolute;mso-position-horizontal-relative:text;mso-position-vertical:absolute;mso-position-vertical-relative:text;v-text-anchor:middle" coordsize="43937,321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" path="m,c2351,26967,4702,53934,8298,79657v3596,25723,8297,53935,13276,74679c26553,175080,34574,183378,38170,204122v3596,20744,7467,55041,4978,74679c40659,298439,31946,310193,23234,321948e" filled="f" strokecolor="red" strokeweight=".5pt">
                <v:stroke joinstyle="miter"/>
                <v:path arrowok="t" o:connecttype="custom" o:connectlocs="0,0;8298,79657;21574,154336;38170,204122;43148,278801;23234,321948" o:connectangles="0,0,0,0,0,0"/>
              </v:shape>
            </w:pict>
          </mc:Fallback>
        </mc:AlternateContent>
      </w:r>
      <w:r w:rsidRPr="00EB6E26">
        <w:rPr>
          <w:noProof/>
          <w:lang w:val="lt-LT"/>
        </w:rPr>
        <mc:AlternateContent>
          <mc:Choice Requires="wps">
            <w:drawing>
              <wp:anchor distT="0" distB="0" distL="114300" distR="114300" simplePos="0" relativeHeight="251996160" behindDoc="0" locked="0" layoutInCell="1" allowOverlap="1" wp14:anchorId="70EC05D0" wp14:editId="29A7E2C4">
                <wp:simplePos x="0" y="0"/>
                <wp:positionH relativeFrom="column">
                  <wp:posOffset>3126551</wp:posOffset>
                </wp:positionH>
                <wp:positionV relativeFrom="paragraph">
                  <wp:posOffset>2187265</wp:posOffset>
                </wp:positionV>
                <wp:extent cx="19914" cy="61403"/>
                <wp:effectExtent l="0" t="0" r="18415" b="15240"/>
                <wp:wrapNone/>
                <wp:docPr id="668431995" name="Laisva forma: figūra 668431995"/>
                <wp:cNvGraphicFramePr/>
                <a:graphic xmlns:a="http://schemas.openxmlformats.org/drawingml/2006/main">
                  <a:graphicData uri="http://schemas.microsoft.com/office/word/2010/wordprocessingShape">
                    <wps:wsp>
                      <wps:cNvSpPr/>
                      <wps:spPr>
                        <a:xfrm>
                          <a:off x="0" y="0"/>
                          <a:ext cx="19914" cy="61403"/>
                        </a:xfrm>
                        <a:custGeom>
                          <a:avLst/>
                          <a:gdLst>
                            <a:gd name="connsiteX0" fmla="*/ 19914 w 19914"/>
                            <a:gd name="connsiteY0" fmla="*/ 0 h 61403"/>
                            <a:gd name="connsiteX1" fmla="*/ 0 w 19914"/>
                            <a:gd name="connsiteY1" fmla="*/ 61403 h 61403"/>
                          </a:gdLst>
                          <a:ahLst/>
                          <a:cxnLst>
                            <a:cxn ang="0">
                              <a:pos x="connsiteX0" y="connsiteY0"/>
                            </a:cxn>
                            <a:cxn ang="0">
                              <a:pos x="connsiteX1" y="connsiteY1"/>
                            </a:cxn>
                          </a:cxnLst>
                          <a:rect l="l" t="t" r="r" b="b"/>
                          <a:pathLst>
                            <a:path w="19914" h="61403">
                              <a:moveTo>
                                <a:pt x="19914" y="0"/>
                              </a:moveTo>
                              <a:lnTo>
                                <a:pt x="0" y="61403"/>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7B0C084" id="Laisva forma: figūra 668431995" o:spid="_x0000_s1026" style="position:absolute;margin-left:246.2pt;margin-top:172.25pt;width:1.55pt;height:4.85pt;z-index:251996160;visibility:visible;mso-wrap-style:square;mso-wrap-distance-left:9pt;mso-wrap-distance-top:0;mso-wrap-distance-right:9pt;mso-wrap-distance-bottom:0;mso-position-horizontal:absolute;mso-position-horizontal-relative:text;mso-position-vertical:absolute;mso-position-vertical-relative:text;v-text-anchor:middle" coordsize="19914,614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" path="m19914,l,61403e" filled="f" strokecolor="red" strokeweight=".5pt">
                <v:stroke joinstyle="miter"/>
                <v:path arrowok="t" o:connecttype="custom" o:connectlocs="19914,0;0,61403" o:connectangles="0,0"/>
              </v:shape>
            </w:pict>
          </mc:Fallback>
        </mc:AlternateContent>
      </w:r>
      <w:r w:rsidRPr="00EB6E26">
        <w:rPr>
          <w:noProof/>
          <w:lang w:val="lt-LT"/>
        </w:rPr>
        <mc:AlternateContent>
          <mc:Choice Requires="wps">
            <w:drawing>
              <wp:anchor distT="0" distB="0" distL="114300" distR="114300" simplePos="0" relativeHeight="251986944" behindDoc="0" locked="0" layoutInCell="1" allowOverlap="1" wp14:anchorId="28B349C1" wp14:editId="01212EB5">
                <wp:simplePos x="0" y="0"/>
                <wp:positionH relativeFrom="column">
                  <wp:posOffset>3146754</wp:posOffset>
                </wp:positionH>
                <wp:positionV relativeFrom="paragraph">
                  <wp:posOffset>2198283</wp:posOffset>
                </wp:positionV>
                <wp:extent cx="45719" cy="45719"/>
                <wp:effectExtent l="38100" t="38100" r="31115" b="12065"/>
                <wp:wrapNone/>
                <wp:docPr id="575590124" name="Lygiašonis trikampis 575590124"/>
                <wp:cNvGraphicFramePr/>
                <a:graphic xmlns:a="http://schemas.openxmlformats.org/drawingml/2006/main">
                  <a:graphicData uri="http://schemas.microsoft.com/office/word/2010/wordprocessingShape">
                    <wps:wsp>
                      <wps:cNvSpPr/>
                      <wps:spPr>
                        <a:xfrm rot="15181372">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4837552" id="Lygiašonis trikampis 575590124" o:spid="_x0000_s1026" type="#_x0000_t5" style="position:absolute;margin-left:247.8pt;margin-top:173.1pt;width:3.6pt;height:3.6pt;rotation:-7010853fd;z-index:2519869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" fillcolor="red" strokecolor="red" strokeweight="1pt"/>
            </w:pict>
          </mc:Fallback>
        </mc:AlternateContent>
      </w:r>
      <w:r w:rsidRPr="00EB6E26">
        <w:rPr>
          <w:noProof/>
          <w:lang w:val="lt-LT"/>
        </w:rPr>
        <mc:AlternateContent>
          <mc:Choice Requires="wps">
            <w:drawing>
              <wp:anchor distT="0" distB="0" distL="114300" distR="114300" simplePos="0" relativeHeight="251995136" behindDoc="0" locked="0" layoutInCell="1" allowOverlap="1" wp14:anchorId="71099511" wp14:editId="17A899AD">
                <wp:simplePos x="0" y="0"/>
                <wp:positionH relativeFrom="column">
                  <wp:posOffset>3136888</wp:posOffset>
                </wp:positionH>
                <wp:positionV relativeFrom="paragraph">
                  <wp:posOffset>2525474</wp:posOffset>
                </wp:positionV>
                <wp:extent cx="45719" cy="45719"/>
                <wp:effectExtent l="19050" t="38100" r="31115" b="31115"/>
                <wp:wrapNone/>
                <wp:docPr id="76514187" name="Lygiašonis trikampis 76514187"/>
                <wp:cNvGraphicFramePr/>
                <a:graphic xmlns:a="http://schemas.openxmlformats.org/drawingml/2006/main">
                  <a:graphicData uri="http://schemas.microsoft.com/office/word/2010/wordprocessingShape">
                    <wps:wsp>
                      <wps:cNvSpPr/>
                      <wps:spPr>
                        <a:xfrm rot="12128727">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A817B4A" id="Lygiašonis trikampis 76514187" o:spid="_x0000_s1026" type="#_x0000_t5" style="position:absolute;margin-left:247pt;margin-top:198.85pt;width:3.6pt;height:3.6pt;rotation:-10345156fd;z-index:2519951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" fillcolor="red" strokecolor="red" strokeweight="1pt"/>
            </w:pict>
          </mc:Fallback>
        </mc:AlternateContent>
      </w:r>
      <w:r w:rsidRPr="00EB6E26">
        <w:rPr>
          <w:noProof/>
          <w:lang w:val="lt-LT"/>
        </w:rPr>
        <mc:AlternateContent>
          <mc:Choice Requires="wps">
            <w:drawing>
              <wp:anchor distT="0" distB="0" distL="114300" distR="114300" simplePos="0" relativeHeight="251992064" behindDoc="0" locked="0" layoutInCell="1" allowOverlap="1" wp14:anchorId="3A1C4176" wp14:editId="69082DDF">
                <wp:simplePos x="0" y="0"/>
                <wp:positionH relativeFrom="column">
                  <wp:posOffset>3282547</wp:posOffset>
                </wp:positionH>
                <wp:positionV relativeFrom="paragraph">
                  <wp:posOffset>2461087</wp:posOffset>
                </wp:positionV>
                <wp:extent cx="29871" cy="38169"/>
                <wp:effectExtent l="0" t="0" r="27305" b="19050"/>
                <wp:wrapNone/>
                <wp:docPr id="119516698" name="Tiesioji jungtis 119516698"/>
                <wp:cNvGraphicFramePr/>
                <a:graphic xmlns:a="http://schemas.openxmlformats.org/drawingml/2006/main">
                  <a:graphicData uri="http://schemas.microsoft.com/office/word/2010/wordprocessingShape">
                    <wps:wsp>
                      <wps:cNvCnPr/>
                      <wps:spPr>
                        <a:xfrm>
                          <a:off x="0" y="0"/>
                          <a:ext cx="29871" cy="38169"/>
                        </a:xfrm>
                        <a:prstGeom prst="line">
                          <a:avLst/>
                        </a:prstGeom>
                        <a:noFill/>
                        <a:ln w="6350" cap="flat" cmpd="sng" algn="ctr">
                          <a:solidFill>
                            <a:srgbClr val="FF0000"/>
                          </a:solidFill>
                          <a:prstDash val="solid"/>
                          <a:miter lim="800000"/>
                        </a:ln>
                        <a:effectLst/>
                      </wps:spPr>
                      <wps:bodyPr/>
                    </wps:wsp>
                  </a:graphicData>
                </a:graphic>
              </wp:anchor>
            </w:drawing>
          </mc:Choice>
          <mc:Fallback>
            <w:pict>
              <v:line w14:anchorId="6CAFAB2D" id="Tiesioji jungtis 119516698" o:spid="_x0000_s1026" style="position:absolute;z-index:251992064;visibility:visible;mso-wrap-style:square;mso-wrap-distance-left:9pt;mso-wrap-distance-top:0;mso-wrap-distance-right:9pt;mso-wrap-distance-bottom:0;mso-position-horizontal:absolute;mso-position-horizontal-relative:text;mso-position-vertical:absolute;mso-position-vertical-relative:text" from="258.45pt,193.8pt" to="260.8pt,19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991040" behindDoc="0" locked="0" layoutInCell="1" allowOverlap="1" wp14:anchorId="79D4B453" wp14:editId="7016DF11">
                <wp:simplePos x="0" y="0"/>
                <wp:positionH relativeFrom="column">
                  <wp:posOffset>3236080</wp:posOffset>
                </wp:positionH>
                <wp:positionV relativeFrom="paragraph">
                  <wp:posOffset>2204816</wp:posOffset>
                </wp:positionV>
                <wp:extent cx="342004" cy="372438"/>
                <wp:effectExtent l="0" t="0" r="20320" b="27940"/>
                <wp:wrapNone/>
                <wp:docPr id="1333551378" name="Laisva forma: figūra 1333551378"/>
                <wp:cNvGraphicFramePr/>
                <a:graphic xmlns:a="http://schemas.openxmlformats.org/drawingml/2006/main">
                  <a:graphicData uri="http://schemas.microsoft.com/office/word/2010/wordprocessingShape">
                    <wps:wsp>
                      <wps:cNvSpPr/>
                      <wps:spPr>
                        <a:xfrm>
                          <a:off x="0" y="0"/>
                          <a:ext cx="342004" cy="372438"/>
                        </a:xfrm>
                        <a:custGeom>
                          <a:avLst/>
                          <a:gdLst>
                            <a:gd name="connsiteX0" fmla="*/ 0 w 342004"/>
                            <a:gd name="connsiteY0" fmla="*/ 372438 h 372438"/>
                            <a:gd name="connsiteX1" fmla="*/ 49786 w 342004"/>
                            <a:gd name="connsiteY1" fmla="*/ 316014 h 372438"/>
                            <a:gd name="connsiteX2" fmla="*/ 116167 w 342004"/>
                            <a:gd name="connsiteY2" fmla="*/ 267888 h 372438"/>
                            <a:gd name="connsiteX3" fmla="*/ 184207 w 342004"/>
                            <a:gd name="connsiteY3" fmla="*/ 229719 h 372438"/>
                            <a:gd name="connsiteX4" fmla="*/ 238972 w 342004"/>
                            <a:gd name="connsiteY4" fmla="*/ 204826 h 372438"/>
                            <a:gd name="connsiteX5" fmla="*/ 262205 w 342004"/>
                            <a:gd name="connsiteY5" fmla="*/ 194869 h 372438"/>
                            <a:gd name="connsiteX6" fmla="*/ 316970 w 342004"/>
                            <a:gd name="connsiteY6" fmla="*/ 201507 h 372438"/>
                            <a:gd name="connsiteX7" fmla="*/ 341863 w 342004"/>
                            <a:gd name="connsiteY7" fmla="*/ 103595 h 372438"/>
                            <a:gd name="connsiteX8" fmla="*/ 307013 w 342004"/>
                            <a:gd name="connsiteY8" fmla="*/ 67085 h 372438"/>
                            <a:gd name="connsiteX9" fmla="*/ 295396 w 342004"/>
                            <a:gd name="connsiteY9" fmla="*/ 58787 h 372438"/>
                            <a:gd name="connsiteX10" fmla="*/ 311991 w 342004"/>
                            <a:gd name="connsiteY10" fmla="*/ 5682 h 372438"/>
                            <a:gd name="connsiteX11" fmla="*/ 323608 w 342004"/>
                            <a:gd name="connsiteY11" fmla="*/ 4023 h 37243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342004" h="372438">
                              <a:moveTo>
                                <a:pt x="0" y="372438"/>
                              </a:moveTo>
                              <a:cubicBezTo>
                                <a:pt x="15212" y="352938"/>
                                <a:pt x="30425" y="333439"/>
                                <a:pt x="49786" y="316014"/>
                              </a:cubicBezTo>
                              <a:cubicBezTo>
                                <a:pt x="69147" y="298589"/>
                                <a:pt x="93764" y="282270"/>
                                <a:pt x="116167" y="267888"/>
                              </a:cubicBezTo>
                              <a:cubicBezTo>
                                <a:pt x="138570" y="253506"/>
                                <a:pt x="163740" y="240229"/>
                                <a:pt x="184207" y="229719"/>
                              </a:cubicBezTo>
                              <a:cubicBezTo>
                                <a:pt x="204674" y="219209"/>
                                <a:pt x="225972" y="210634"/>
                                <a:pt x="238972" y="204826"/>
                              </a:cubicBezTo>
                              <a:cubicBezTo>
                                <a:pt x="251972" y="199018"/>
                                <a:pt x="249205" y="195422"/>
                                <a:pt x="262205" y="194869"/>
                              </a:cubicBezTo>
                              <a:cubicBezTo>
                                <a:pt x="275205" y="194316"/>
                                <a:pt x="303694" y="216719"/>
                                <a:pt x="316970" y="201507"/>
                              </a:cubicBezTo>
                              <a:cubicBezTo>
                                <a:pt x="330246" y="186295"/>
                                <a:pt x="343523" y="125999"/>
                                <a:pt x="341863" y="103595"/>
                              </a:cubicBezTo>
                              <a:cubicBezTo>
                                <a:pt x="340203" y="81191"/>
                                <a:pt x="314757" y="74553"/>
                                <a:pt x="307013" y="67085"/>
                              </a:cubicBezTo>
                              <a:cubicBezTo>
                                <a:pt x="299269" y="59617"/>
                                <a:pt x="294566" y="69021"/>
                                <a:pt x="295396" y="58787"/>
                              </a:cubicBezTo>
                              <a:cubicBezTo>
                                <a:pt x="296226" y="48553"/>
                                <a:pt x="307289" y="14809"/>
                                <a:pt x="311991" y="5682"/>
                              </a:cubicBezTo>
                              <a:cubicBezTo>
                                <a:pt x="316693" y="-3445"/>
                                <a:pt x="320150" y="289"/>
                                <a:pt x="323608" y="4023"/>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C38E856" id="Laisva forma: figūra 1333551378" o:spid="_x0000_s1026" style="position:absolute;margin-left:254.8pt;margin-top:173.6pt;width:26.95pt;height:29.35pt;z-index:251991040;visibility:visible;mso-wrap-style:square;mso-wrap-distance-left:9pt;mso-wrap-distance-top:0;mso-wrap-distance-right:9pt;mso-wrap-distance-bottom:0;mso-position-horizontal:absolute;mso-position-horizontal-relative:text;mso-position-vertical:absolute;mso-position-vertical-relative:text;v-text-anchor:middle" coordsize="342004,372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" path="m,372438c15212,352938,30425,333439,49786,316014v19361,-17425,43978,-33744,66381,-48126c138570,253506,163740,240229,184207,229719v20467,-10510,41765,-19085,54765,-24893c251972,199018,249205,195422,262205,194869v13000,-553,41489,21850,54765,6638c330246,186295,343523,125999,341863,103595,340203,81191,314757,74553,307013,67085v-7744,-7468,-12447,1936,-11617,-8298c296226,48553,307289,14809,311991,5682v4702,-9127,8159,-5393,11617,-1659e" filled="f" strokecolor="red" strokeweight=".5pt">
                <v:stroke joinstyle="miter"/>
                <v:path arrowok="t" o:connecttype="custom" o:connectlocs="0,372438;49786,316014;116167,267888;184207,229719;238972,204826;262205,194869;316970,201507;341863,103595;307013,67085;295396,58787;311991,5682;323608,4023" o:connectangles="0,0,0,0,0,0,0,0,0,0,0,0"/>
              </v:shape>
            </w:pict>
          </mc:Fallback>
        </mc:AlternateContent>
      </w:r>
      <w:r w:rsidRPr="00EB6E26">
        <w:rPr>
          <w:noProof/>
          <w:lang w:val="lt-LT"/>
        </w:rPr>
        <mc:AlternateContent>
          <mc:Choice Requires="wps">
            <w:drawing>
              <wp:anchor distT="0" distB="0" distL="114300" distR="114300" simplePos="0" relativeHeight="251990016" behindDoc="0" locked="0" layoutInCell="1" allowOverlap="1" wp14:anchorId="38788663" wp14:editId="02C85D82">
                <wp:simplePos x="0" y="0"/>
                <wp:positionH relativeFrom="column">
                  <wp:posOffset>3552067</wp:posOffset>
                </wp:positionH>
                <wp:positionV relativeFrom="paragraph">
                  <wp:posOffset>2192727</wp:posOffset>
                </wp:positionV>
                <wp:extent cx="54610" cy="54610"/>
                <wp:effectExtent l="0" t="0" r="21590" b="21590"/>
                <wp:wrapNone/>
                <wp:docPr id="1820712768" name="Ovalas 1820712768"/>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B643F1C" id="Ovalas 1820712768" o:spid="_x0000_s1026" style="position:absolute;margin-left:279.7pt;margin-top:172.65pt;width:4.3pt;height:4.3pt;z-index:25199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987968" behindDoc="0" locked="0" layoutInCell="1" allowOverlap="1" wp14:anchorId="5BB7FA06" wp14:editId="3BFFA20E">
                <wp:simplePos x="0" y="0"/>
                <wp:positionH relativeFrom="column">
                  <wp:posOffset>3393558</wp:posOffset>
                </wp:positionH>
                <wp:positionV relativeFrom="paragraph">
                  <wp:posOffset>1546417</wp:posOffset>
                </wp:positionV>
                <wp:extent cx="19493" cy="92149"/>
                <wp:effectExtent l="0" t="0" r="19050" b="22225"/>
                <wp:wrapNone/>
                <wp:docPr id="1018657677" name="Laisva forma: figūra 1018657677"/>
                <wp:cNvGraphicFramePr/>
                <a:graphic xmlns:a="http://schemas.openxmlformats.org/drawingml/2006/main">
                  <a:graphicData uri="http://schemas.microsoft.com/office/word/2010/wordprocessingShape">
                    <wps:wsp>
                      <wps:cNvSpPr/>
                      <wps:spPr>
                        <a:xfrm>
                          <a:off x="0" y="0"/>
                          <a:ext cx="19493" cy="92149"/>
                        </a:xfrm>
                        <a:custGeom>
                          <a:avLst/>
                          <a:gdLst>
                            <a:gd name="connsiteX0" fmla="*/ 0 w 19493"/>
                            <a:gd name="connsiteY0" fmla="*/ 92149 h 92149"/>
                            <a:gd name="connsiteX1" fmla="*/ 19493 w 19493"/>
                            <a:gd name="connsiteY1" fmla="*/ 0 h 92149"/>
                          </a:gdLst>
                          <a:ahLst/>
                          <a:cxnLst>
                            <a:cxn ang="0">
                              <a:pos x="connsiteX0" y="connsiteY0"/>
                            </a:cxn>
                            <a:cxn ang="0">
                              <a:pos x="connsiteX1" y="connsiteY1"/>
                            </a:cxn>
                          </a:cxnLst>
                          <a:rect l="l" t="t" r="r" b="b"/>
                          <a:pathLst>
                            <a:path w="19493" h="92149">
                              <a:moveTo>
                                <a:pt x="0" y="92149"/>
                              </a:moveTo>
                              <a:lnTo>
                                <a:pt x="19493" y="0"/>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B9EDB83" id="Laisva forma: figūra 1018657677" o:spid="_x0000_s1026" style="position:absolute;margin-left:267.2pt;margin-top:121.75pt;width:1.55pt;height:7.25pt;z-index:251987968;visibility:visible;mso-wrap-style:square;mso-wrap-distance-left:9pt;mso-wrap-distance-top:0;mso-wrap-distance-right:9pt;mso-wrap-distance-bottom:0;mso-position-horizontal:absolute;mso-position-horizontal-relative:text;mso-position-vertical:absolute;mso-position-vertical-relative:text;v-text-anchor:middle" coordsize="19493,921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" path="m,92149l19493,e" filled="f" strokecolor="red" strokeweight=".5pt">
                <v:stroke joinstyle="miter"/>
                <v:path arrowok="t" o:connecttype="custom" o:connectlocs="0,92149;19493,0" o:connectangles="0,0"/>
              </v:shape>
            </w:pict>
          </mc:Fallback>
        </mc:AlternateContent>
      </w:r>
      <w:r w:rsidRPr="00EB6E26">
        <w:rPr>
          <w:noProof/>
          <w:lang w:val="lt-LT"/>
        </w:rPr>
        <mc:AlternateContent>
          <mc:Choice Requires="wps">
            <w:drawing>
              <wp:anchor distT="0" distB="0" distL="114300" distR="114300" simplePos="0" relativeHeight="251985920" behindDoc="0" locked="0" layoutInCell="1" allowOverlap="1" wp14:anchorId="58F8D6D0" wp14:editId="5D55E0B2">
                <wp:simplePos x="0" y="0"/>
                <wp:positionH relativeFrom="column">
                  <wp:posOffset>3132991</wp:posOffset>
                </wp:positionH>
                <wp:positionV relativeFrom="paragraph">
                  <wp:posOffset>1945427</wp:posOffset>
                </wp:positionV>
                <wp:extent cx="345185" cy="157468"/>
                <wp:effectExtent l="0" t="0" r="15875" b="0"/>
                <wp:wrapNone/>
                <wp:docPr id="2002091174" name="Teksto laukas 2002091174"/>
                <wp:cNvGraphicFramePr/>
                <a:graphic xmlns:a="http://schemas.openxmlformats.org/drawingml/2006/main">
                  <a:graphicData uri="http://schemas.microsoft.com/office/word/2010/wordprocessingShape">
                    <wps:wsp>
                      <wps:cNvSpPr txBox="1"/>
                      <wps:spPr>
                        <a:xfrm rot="6924796" flipH="1" flipV="1">
                          <a:off x="0" y="0"/>
                          <a:ext cx="345185" cy="157468"/>
                        </a:xfrm>
                        <a:prstGeom prst="rect">
                          <a:avLst/>
                        </a:prstGeom>
                        <a:noFill/>
                        <a:ln w="6350">
                          <a:noFill/>
                        </a:ln>
                        <a:effectLst/>
                      </wps:spPr>
                      <wps:txbx>
                        <w:txbxContent>
                          <w:p w14:paraId="1D5DE59A" w14:textId="77777777" w:rsidR="00EB6E26" w:rsidRPr="00AB7315" w:rsidRDefault="00EB6E26" w:rsidP="00EB6E26">
                            <w:pPr>
                              <w:rPr>
                                <w:color w:val="FF0000"/>
                                <w:sz w:val="6"/>
                                <w:szCs w:val="22"/>
                                <w:lang w:val="lt-LT"/>
                              </w:rPr>
                            </w:pPr>
                            <w:r>
                              <w:rPr>
                                <w:color w:val="FF0000"/>
                                <w:sz w:val="6"/>
                                <w:szCs w:val="22"/>
                                <w:lang w:val="lt-LT"/>
                              </w:rPr>
                              <w:t>Sietyno</w:t>
                            </w:r>
                            <w:r w:rsidRPr="00AB7315">
                              <w:rPr>
                                <w:color w:val="FF0000"/>
                                <w:sz w:val="6"/>
                                <w:szCs w:val="22"/>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F8D6D0" id="Teksto laukas 2002091174" o:spid="_x0000_s1094" type="#_x0000_t202" style="position:absolute;margin-left:246.7pt;margin-top:153.2pt;width:27.2pt;height:12.4pt;rotation:7563724fd;flip:x y;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" filled="f" stroked="f" strokeweight=".5pt">
                <v:textbox>
                  <w:txbxContent>
                    <w:p w14:paraId="1D5DE59A" w14:textId="77777777" w:rsidR="00EB6E26" w:rsidRPr="00AB7315" w:rsidRDefault="00EB6E26" w:rsidP="00EB6E26">
                      <w:pPr>
                        <w:rPr>
                          <w:color w:val="FF0000"/>
                          <w:sz w:val="6"/>
                          <w:szCs w:val="22"/>
                          <w:lang w:val="lt-LT"/>
                        </w:rPr>
                      </w:pPr>
                      <w:r>
                        <w:rPr>
                          <w:color w:val="FF0000"/>
                          <w:sz w:val="6"/>
                          <w:szCs w:val="22"/>
                          <w:lang w:val="lt-LT"/>
                        </w:rPr>
                        <w:t>Sietyno</w:t>
                      </w:r>
                      <w:r w:rsidRPr="00AB7315">
                        <w:rPr>
                          <w:color w:val="FF0000"/>
                          <w:sz w:val="6"/>
                          <w:szCs w:val="22"/>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1984896" behindDoc="0" locked="0" layoutInCell="1" allowOverlap="1" wp14:anchorId="429A0586" wp14:editId="29D2BEFF">
                <wp:simplePos x="0" y="0"/>
                <wp:positionH relativeFrom="column">
                  <wp:posOffset>3168502</wp:posOffset>
                </wp:positionH>
                <wp:positionV relativeFrom="paragraph">
                  <wp:posOffset>1872482</wp:posOffset>
                </wp:positionV>
                <wp:extent cx="184298" cy="361507"/>
                <wp:effectExtent l="0" t="0" r="25400" b="19685"/>
                <wp:wrapNone/>
                <wp:docPr id="1537335635" name="Laisva forma: figūra 1537335635"/>
                <wp:cNvGraphicFramePr/>
                <a:graphic xmlns:a="http://schemas.openxmlformats.org/drawingml/2006/main">
                  <a:graphicData uri="http://schemas.microsoft.com/office/word/2010/wordprocessingShape">
                    <wps:wsp>
                      <wps:cNvSpPr/>
                      <wps:spPr>
                        <a:xfrm>
                          <a:off x="0" y="0"/>
                          <a:ext cx="184298" cy="361507"/>
                        </a:xfrm>
                        <a:custGeom>
                          <a:avLst/>
                          <a:gdLst>
                            <a:gd name="connsiteX0" fmla="*/ 184298 w 184298"/>
                            <a:gd name="connsiteY0" fmla="*/ 0 h 361507"/>
                            <a:gd name="connsiteX1" fmla="*/ 152400 w 184298"/>
                            <a:gd name="connsiteY1" fmla="*/ 54935 h 361507"/>
                            <a:gd name="connsiteX2" fmla="*/ 124047 w 184298"/>
                            <a:gd name="connsiteY2" fmla="*/ 104554 h 361507"/>
                            <a:gd name="connsiteX3" fmla="*/ 102782 w 184298"/>
                            <a:gd name="connsiteY3" fmla="*/ 159488 h 361507"/>
                            <a:gd name="connsiteX4" fmla="*/ 70884 w 184298"/>
                            <a:gd name="connsiteY4" fmla="*/ 194930 h 361507"/>
                            <a:gd name="connsiteX5" fmla="*/ 26582 w 184298"/>
                            <a:gd name="connsiteY5" fmla="*/ 281763 h 361507"/>
                            <a:gd name="connsiteX6" fmla="*/ 15949 w 184298"/>
                            <a:gd name="connsiteY6" fmla="*/ 336698 h 361507"/>
                            <a:gd name="connsiteX7" fmla="*/ 0 w 184298"/>
                            <a:gd name="connsiteY7" fmla="*/ 361507 h 36150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84298" h="361507">
                              <a:moveTo>
                                <a:pt x="184298" y="0"/>
                              </a:moveTo>
                              <a:lnTo>
                                <a:pt x="152400" y="54935"/>
                              </a:lnTo>
                              <a:cubicBezTo>
                                <a:pt x="142358" y="72361"/>
                                <a:pt x="132317" y="87129"/>
                                <a:pt x="124047" y="104554"/>
                              </a:cubicBezTo>
                              <a:cubicBezTo>
                                <a:pt x="115777" y="121979"/>
                                <a:pt x="111642" y="144425"/>
                                <a:pt x="102782" y="159488"/>
                              </a:cubicBezTo>
                              <a:cubicBezTo>
                                <a:pt x="93921" y="174551"/>
                                <a:pt x="83584" y="174551"/>
                                <a:pt x="70884" y="194930"/>
                              </a:cubicBezTo>
                              <a:cubicBezTo>
                                <a:pt x="58184" y="215309"/>
                                <a:pt x="35738" y="258135"/>
                                <a:pt x="26582" y="281763"/>
                              </a:cubicBezTo>
                              <a:cubicBezTo>
                                <a:pt x="17426" y="305391"/>
                                <a:pt x="20379" y="323407"/>
                                <a:pt x="15949" y="336698"/>
                              </a:cubicBezTo>
                              <a:cubicBezTo>
                                <a:pt x="11519" y="349989"/>
                                <a:pt x="5759" y="355748"/>
                                <a:pt x="0" y="361507"/>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AE2939D" id="Laisva forma: figūra 1537335635" o:spid="_x0000_s1026" style="position:absolute;margin-left:249.5pt;margin-top:147.45pt;width:14.5pt;height:28.45pt;z-index:251984896;visibility:visible;mso-wrap-style:square;mso-wrap-distance-left:9pt;mso-wrap-distance-top:0;mso-wrap-distance-right:9pt;mso-wrap-distance-bottom:0;mso-position-horizontal:absolute;mso-position-horizontal-relative:text;mso-position-vertical:absolute;mso-position-vertical-relative:text;v-text-anchor:middle" coordsize="184298,3615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" path="m184298,l152400,54935v-10042,17426,-20083,32194,-28353,49619c115777,121979,111642,144425,102782,159488v-8861,15063,-19198,15063,-31898,35442c58184,215309,35738,258135,26582,281763v-9156,23628,-6203,41644,-10633,54935c11519,349989,5759,355748,,361507e" filled="f" strokecolor="red" strokeweight=".5pt">
                <v:stroke joinstyle="miter"/>
                <v:path arrowok="t" o:connecttype="custom" o:connectlocs="184298,0;152400,54935;124047,104554;102782,159488;70884,194930;26582,281763;15949,336698;0,361507" o:connectangles="0,0,0,0,0,0,0,0"/>
              </v:shape>
            </w:pict>
          </mc:Fallback>
        </mc:AlternateContent>
      </w:r>
      <w:r w:rsidRPr="00EB6E26">
        <w:rPr>
          <w:noProof/>
          <w:lang w:val="lt-LT"/>
        </w:rPr>
        <mc:AlternateContent>
          <mc:Choice Requires="wps">
            <w:drawing>
              <wp:anchor distT="0" distB="0" distL="114300" distR="114300" simplePos="0" relativeHeight="251979776" behindDoc="0" locked="0" layoutInCell="1" allowOverlap="1" wp14:anchorId="14F603E5" wp14:editId="3D003811">
                <wp:simplePos x="0" y="0"/>
                <wp:positionH relativeFrom="column">
                  <wp:posOffset>3351585</wp:posOffset>
                </wp:positionH>
                <wp:positionV relativeFrom="paragraph">
                  <wp:posOffset>1836767</wp:posOffset>
                </wp:positionV>
                <wp:extent cx="54610" cy="54610"/>
                <wp:effectExtent l="0" t="0" r="21590" b="21590"/>
                <wp:wrapNone/>
                <wp:docPr id="859101390" name="Ovalas 859101390"/>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CD4BB2B" id="Ovalas 859101390" o:spid="_x0000_s1026" style="position:absolute;margin-left:263.9pt;margin-top:144.65pt;width:4.3pt;height:4.3pt;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983872" behindDoc="0" locked="0" layoutInCell="1" allowOverlap="1" wp14:anchorId="4C73AFC7" wp14:editId="0D2B49B3">
                <wp:simplePos x="0" y="0"/>
                <wp:positionH relativeFrom="column">
                  <wp:posOffset>3637648</wp:posOffset>
                </wp:positionH>
                <wp:positionV relativeFrom="paragraph">
                  <wp:posOffset>1670301</wp:posOffset>
                </wp:positionV>
                <wp:extent cx="45719" cy="45719"/>
                <wp:effectExtent l="38100" t="19050" r="12065" b="31115"/>
                <wp:wrapNone/>
                <wp:docPr id="1528921495" name="Lygiašonis trikampis 1528921495"/>
                <wp:cNvGraphicFramePr/>
                <a:graphic xmlns:a="http://schemas.openxmlformats.org/drawingml/2006/main">
                  <a:graphicData uri="http://schemas.microsoft.com/office/word/2010/wordprocessingShape">
                    <wps:wsp>
                      <wps:cNvSpPr/>
                      <wps:spPr>
                        <a:xfrm rot="1297862">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4988AEE" id="Lygiašonis trikampis 1528921495" o:spid="_x0000_s1026" type="#_x0000_t5" style="position:absolute;margin-left:286.45pt;margin-top:131.5pt;width:3.6pt;height:3.6pt;rotation:1417611fd;z-index:251983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" fillcolor="red" strokecolor="red" strokeweight="1pt"/>
            </w:pict>
          </mc:Fallback>
        </mc:AlternateContent>
      </w:r>
      <w:r w:rsidRPr="00EB6E26">
        <w:rPr>
          <w:noProof/>
          <w:lang w:val="lt-LT"/>
        </w:rPr>
        <mc:AlternateContent>
          <mc:Choice Requires="wps">
            <w:drawing>
              <wp:anchor distT="0" distB="0" distL="114300" distR="114300" simplePos="0" relativeHeight="251678720" behindDoc="0" locked="0" layoutInCell="1" allowOverlap="1" wp14:anchorId="50B71ACA" wp14:editId="1B8B8B28">
                <wp:simplePos x="0" y="0"/>
                <wp:positionH relativeFrom="column">
                  <wp:posOffset>3285579</wp:posOffset>
                </wp:positionH>
                <wp:positionV relativeFrom="paragraph">
                  <wp:posOffset>1641474</wp:posOffset>
                </wp:positionV>
                <wp:extent cx="411821" cy="158273"/>
                <wp:effectExtent l="0" t="0" r="0" b="0"/>
                <wp:wrapNone/>
                <wp:docPr id="105" name="Teksto laukas 105"/>
                <wp:cNvGraphicFramePr/>
                <a:graphic xmlns:a="http://schemas.openxmlformats.org/drawingml/2006/main">
                  <a:graphicData uri="http://schemas.microsoft.com/office/word/2010/wordprocessingShape">
                    <wps:wsp>
                      <wps:cNvSpPr txBox="1"/>
                      <wps:spPr>
                        <a:xfrm rot="10800000" flipV="1">
                          <a:off x="0" y="0"/>
                          <a:ext cx="411821" cy="158273"/>
                        </a:xfrm>
                        <a:prstGeom prst="rect">
                          <a:avLst/>
                        </a:prstGeom>
                        <a:noFill/>
                        <a:ln w="6350">
                          <a:noFill/>
                        </a:ln>
                        <a:effectLst/>
                      </wps:spPr>
                      <wps:txbx>
                        <w:txbxContent>
                          <w:p w14:paraId="363E0E87" w14:textId="77777777" w:rsidR="00EB6E26" w:rsidRPr="009801D7" w:rsidRDefault="00EB6E26" w:rsidP="00EB6E26">
                            <w:pPr>
                              <w:jc w:val="center"/>
                              <w:rPr>
                                <w:color w:val="FF0000"/>
                                <w:sz w:val="8"/>
                                <w:lang w:val="lt-LT"/>
                              </w:rPr>
                            </w:pPr>
                            <w:r w:rsidRPr="009801D7">
                              <w:rPr>
                                <w:color w:val="FF0000"/>
                                <w:sz w:val="8"/>
                                <w:lang w:val="lt-LT"/>
                              </w:rPr>
                              <w:t>Pilaitės pr.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B71ACA" id="Teksto laukas 105" o:spid="_x0000_s1095" type="#_x0000_t202" style="position:absolute;margin-left:258.7pt;margin-top:129.25pt;width:32.45pt;height:12.45pt;rotation:180;flip: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" filled="f" stroked="f" strokeweight=".5pt">
                <v:textbox>
                  <w:txbxContent>
                    <w:p w14:paraId="363E0E87" w14:textId="77777777" w:rsidR="00EB6E26" w:rsidRPr="009801D7" w:rsidRDefault="00EB6E26" w:rsidP="00EB6E26">
                      <w:pPr>
                        <w:jc w:val="center"/>
                        <w:rPr>
                          <w:color w:val="FF0000"/>
                          <w:sz w:val="8"/>
                          <w:lang w:val="lt-LT"/>
                        </w:rPr>
                      </w:pPr>
                      <w:r w:rsidRPr="009801D7">
                        <w:rPr>
                          <w:color w:val="FF0000"/>
                          <w:sz w:val="8"/>
                          <w:lang w:val="lt-LT"/>
                        </w:rPr>
                        <w:t>Pilaitės pr.</w:t>
                      </w:r>
                    </w:p>
                  </w:txbxContent>
                </v:textbox>
              </v:shape>
            </w:pict>
          </mc:Fallback>
        </mc:AlternateContent>
      </w:r>
      <w:r w:rsidRPr="00EB6E26">
        <w:rPr>
          <w:noProof/>
          <w:lang w:val="lt-LT"/>
        </w:rPr>
        <mc:AlternateContent>
          <mc:Choice Requires="wps">
            <w:drawing>
              <wp:anchor distT="0" distB="0" distL="114300" distR="114300" simplePos="0" relativeHeight="251980800" behindDoc="0" locked="0" layoutInCell="1" allowOverlap="1" wp14:anchorId="536633DA" wp14:editId="12E0267D">
                <wp:simplePos x="0" y="0"/>
                <wp:positionH relativeFrom="column">
                  <wp:posOffset>3727982</wp:posOffset>
                </wp:positionH>
                <wp:positionV relativeFrom="paragraph">
                  <wp:posOffset>1711295</wp:posOffset>
                </wp:positionV>
                <wp:extent cx="54610" cy="54610"/>
                <wp:effectExtent l="0" t="0" r="21590" b="21590"/>
                <wp:wrapNone/>
                <wp:docPr id="1283583645" name="Ovalas 1283583645"/>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0F3D433" id="Ovalas 1283583645" o:spid="_x0000_s1026" style="position:absolute;margin-left:293.55pt;margin-top:134.75pt;width:4.3pt;height:4.3pt;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982848" behindDoc="0" locked="0" layoutInCell="1" allowOverlap="1" wp14:anchorId="3C31394A" wp14:editId="476FA858">
                <wp:simplePos x="0" y="0"/>
                <wp:positionH relativeFrom="column">
                  <wp:posOffset>3630561</wp:posOffset>
                </wp:positionH>
                <wp:positionV relativeFrom="paragraph">
                  <wp:posOffset>1732206</wp:posOffset>
                </wp:positionV>
                <wp:extent cx="124047" cy="45321"/>
                <wp:effectExtent l="0" t="0" r="28575" b="12065"/>
                <wp:wrapNone/>
                <wp:docPr id="1708261104" name="Laisva forma: figūra 1708261104"/>
                <wp:cNvGraphicFramePr/>
                <a:graphic xmlns:a="http://schemas.openxmlformats.org/drawingml/2006/main">
                  <a:graphicData uri="http://schemas.microsoft.com/office/word/2010/wordprocessingShape">
                    <wps:wsp>
                      <wps:cNvSpPr/>
                      <wps:spPr>
                        <a:xfrm>
                          <a:off x="0" y="0"/>
                          <a:ext cx="124047" cy="45321"/>
                        </a:xfrm>
                        <a:custGeom>
                          <a:avLst/>
                          <a:gdLst>
                            <a:gd name="connsiteX0" fmla="*/ 0 w 124047"/>
                            <a:gd name="connsiteY0" fmla="*/ 9405 h 47163"/>
                            <a:gd name="connsiteX1" fmla="*/ 58479 w 124047"/>
                            <a:gd name="connsiteY1" fmla="*/ 2317 h 47163"/>
                            <a:gd name="connsiteX2" fmla="*/ 101010 w 124047"/>
                            <a:gd name="connsiteY2" fmla="*/ 44847 h 47163"/>
                            <a:gd name="connsiteX3" fmla="*/ 124047 w 124047"/>
                            <a:gd name="connsiteY3" fmla="*/ 37759 h 47163"/>
                            <a:gd name="connsiteX0" fmla="*/ 0 w 124047"/>
                            <a:gd name="connsiteY0" fmla="*/ 9249 h 45321"/>
                            <a:gd name="connsiteX1" fmla="*/ 58479 w 124047"/>
                            <a:gd name="connsiteY1" fmla="*/ 2161 h 45321"/>
                            <a:gd name="connsiteX2" fmla="*/ 109179 w 124047"/>
                            <a:gd name="connsiteY2" fmla="*/ 42530 h 45321"/>
                            <a:gd name="connsiteX3" fmla="*/ 124047 w 124047"/>
                            <a:gd name="connsiteY3" fmla="*/ 37603 h 45321"/>
                          </a:gdLst>
                          <a:ahLst/>
                          <a:cxnLst>
                            <a:cxn ang="0">
                              <a:pos x="connsiteX0" y="connsiteY0"/>
                            </a:cxn>
                            <a:cxn ang="0">
                              <a:pos x="connsiteX1" y="connsiteY1"/>
                            </a:cxn>
                            <a:cxn ang="0">
                              <a:pos x="connsiteX2" y="connsiteY2"/>
                            </a:cxn>
                            <a:cxn ang="0">
                              <a:pos x="connsiteX3" y="connsiteY3"/>
                            </a:cxn>
                          </a:cxnLst>
                          <a:rect l="l" t="t" r="r" b="b"/>
                          <a:pathLst>
                            <a:path w="124047" h="45321">
                              <a:moveTo>
                                <a:pt x="0" y="9249"/>
                              </a:moveTo>
                              <a:cubicBezTo>
                                <a:pt x="20822" y="2751"/>
                                <a:pt x="40283" y="-3386"/>
                                <a:pt x="58479" y="2161"/>
                              </a:cubicBezTo>
                              <a:cubicBezTo>
                                <a:pt x="76676" y="7708"/>
                                <a:pt x="98251" y="36623"/>
                                <a:pt x="109179" y="42530"/>
                              </a:cubicBezTo>
                              <a:cubicBezTo>
                                <a:pt x="120107" y="48437"/>
                                <a:pt x="117992" y="44100"/>
                                <a:pt x="124047" y="37603"/>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6C5F16F" id="Laisva forma: figūra 1708261104" o:spid="_x0000_s1026" style="position:absolute;margin-left:285.85pt;margin-top:136.4pt;width:9.75pt;height:3.55pt;z-index:251982848;visibility:visible;mso-wrap-style:square;mso-wrap-distance-left:9pt;mso-wrap-distance-top:0;mso-wrap-distance-right:9pt;mso-wrap-distance-bottom:0;mso-position-horizontal:absolute;mso-position-horizontal-relative:text;mso-position-vertical:absolute;mso-position-vertical-relative:text;v-text-anchor:middle" coordsize="124047,453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" path="m,9249c20822,2751,40283,-3386,58479,2161v18197,5547,39772,34462,50700,40369c120107,48437,117992,44100,124047,37603e" filled="f" strokecolor="red" strokeweight=".5pt">
                <v:stroke joinstyle="miter"/>
                <v:path arrowok="t" o:connecttype="custom" o:connectlocs="0,9249;58479,2161;109179,42530;124047,37603" o:connectangles="0,0,0,0"/>
              </v:shape>
            </w:pict>
          </mc:Fallback>
        </mc:AlternateContent>
      </w:r>
      <w:r w:rsidRPr="00EB6E26">
        <w:rPr>
          <w:noProof/>
          <w:lang w:val="lt-LT"/>
        </w:rPr>
        <mc:AlternateContent>
          <mc:Choice Requires="wps">
            <w:drawing>
              <wp:anchor distT="0" distB="0" distL="114300" distR="114300" simplePos="0" relativeHeight="251670528" behindDoc="0" locked="0" layoutInCell="1" allowOverlap="1" wp14:anchorId="219A175B" wp14:editId="2F7EBA4D">
                <wp:simplePos x="0" y="0"/>
                <wp:positionH relativeFrom="column">
                  <wp:posOffset>2865563</wp:posOffset>
                </wp:positionH>
                <wp:positionV relativeFrom="paragraph">
                  <wp:posOffset>1826964</wp:posOffset>
                </wp:positionV>
                <wp:extent cx="738505" cy="193675"/>
                <wp:effectExtent l="24765" t="0" r="86360" b="0"/>
                <wp:wrapNone/>
                <wp:docPr id="88" name="Teksto laukas 88"/>
                <wp:cNvGraphicFramePr/>
                <a:graphic xmlns:a="http://schemas.openxmlformats.org/drawingml/2006/main">
                  <a:graphicData uri="http://schemas.microsoft.com/office/word/2010/wordprocessingShape">
                    <wps:wsp>
                      <wps:cNvSpPr txBox="1"/>
                      <wps:spPr>
                        <a:xfrm rot="6885592" flipV="1">
                          <a:off x="0" y="0"/>
                          <a:ext cx="738505" cy="193675"/>
                        </a:xfrm>
                        <a:prstGeom prst="rect">
                          <a:avLst/>
                        </a:prstGeom>
                        <a:noFill/>
                        <a:ln w="6350">
                          <a:noFill/>
                        </a:ln>
                        <a:effectLst/>
                      </wps:spPr>
                      <wps:txbx>
                        <w:txbxContent>
                          <w:p w14:paraId="05C012C2" w14:textId="77777777" w:rsidR="00EB6E26" w:rsidRPr="007C399C" w:rsidRDefault="00EB6E26" w:rsidP="00EB6E26">
                            <w:pPr>
                              <w:rPr>
                                <w:color w:val="FF0000"/>
                                <w:sz w:val="10"/>
                                <w:lang w:val="lt-LT"/>
                              </w:rPr>
                            </w:pPr>
                            <w:r w:rsidRPr="007C399C">
                              <w:rPr>
                                <w:color w:val="FF0000"/>
                                <w:sz w:val="10"/>
                                <w:lang w:val="lt-LT"/>
                              </w:rPr>
                              <w:t>Vakarinis aplin</w:t>
                            </w:r>
                            <w:r>
                              <w:rPr>
                                <w:color w:val="FF0000"/>
                                <w:sz w:val="10"/>
                                <w:lang w:val="lt-LT"/>
                              </w:rPr>
                              <w:t>k</w:t>
                            </w:r>
                            <w:r w:rsidRPr="007C399C">
                              <w:rPr>
                                <w:color w:val="FF0000"/>
                                <w:sz w:val="10"/>
                                <w:lang w:val="lt-LT"/>
                              </w:rPr>
                              <w:t>kelis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9A175B" id="Teksto laukas 88" o:spid="_x0000_s1096" type="#_x0000_t202" style="position:absolute;margin-left:225.65pt;margin-top:143.85pt;width:58.15pt;height:15.25pt;rotation:-7520903fd;flip: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" filled="f" stroked="f" strokeweight=".5pt">
                <v:textbox>
                  <w:txbxContent>
                    <w:p w14:paraId="05C012C2" w14:textId="77777777" w:rsidR="00EB6E26" w:rsidRPr="007C399C" w:rsidRDefault="00EB6E26" w:rsidP="00EB6E26">
                      <w:pPr>
                        <w:rPr>
                          <w:color w:val="FF0000"/>
                          <w:sz w:val="10"/>
                          <w:lang w:val="lt-LT"/>
                        </w:rPr>
                      </w:pPr>
                      <w:r w:rsidRPr="007C399C">
                        <w:rPr>
                          <w:color w:val="FF0000"/>
                          <w:sz w:val="10"/>
                          <w:lang w:val="lt-LT"/>
                        </w:rPr>
                        <w:t>Vakarinis aplin</w:t>
                      </w:r>
                      <w:r>
                        <w:rPr>
                          <w:color w:val="FF0000"/>
                          <w:sz w:val="10"/>
                          <w:lang w:val="lt-LT"/>
                        </w:rPr>
                        <w:t>k</w:t>
                      </w:r>
                      <w:r w:rsidRPr="007C399C">
                        <w:rPr>
                          <w:color w:val="FF0000"/>
                          <w:sz w:val="10"/>
                          <w:lang w:val="lt-LT"/>
                        </w:rPr>
                        <w:t>kelis</w:t>
                      </w:r>
                    </w:p>
                  </w:txbxContent>
                </v:textbox>
              </v:shape>
            </w:pict>
          </mc:Fallback>
        </mc:AlternateContent>
      </w:r>
      <w:r w:rsidRPr="00EB6E26">
        <w:rPr>
          <w:noProof/>
          <w:lang w:val="lt-LT"/>
        </w:rPr>
        <mc:AlternateContent>
          <mc:Choice Requires="wps">
            <w:drawing>
              <wp:anchor distT="0" distB="0" distL="114300" distR="114300" simplePos="0" relativeHeight="251981824" behindDoc="0" locked="0" layoutInCell="1" allowOverlap="1" wp14:anchorId="2BBDF750" wp14:editId="31C57BA6">
                <wp:simplePos x="0" y="0"/>
                <wp:positionH relativeFrom="column">
                  <wp:posOffset>3359010</wp:posOffset>
                </wp:positionH>
                <wp:positionV relativeFrom="paragraph">
                  <wp:posOffset>1682868</wp:posOffset>
                </wp:positionV>
                <wp:extent cx="324941" cy="834656"/>
                <wp:effectExtent l="0" t="0" r="18415" b="22860"/>
                <wp:wrapNone/>
                <wp:docPr id="1878110298" name="Laisva forma: figūra 1878110298"/>
                <wp:cNvGraphicFramePr/>
                <a:graphic xmlns:a="http://schemas.openxmlformats.org/drawingml/2006/main">
                  <a:graphicData uri="http://schemas.microsoft.com/office/word/2010/wordprocessingShape">
                    <wps:wsp>
                      <wps:cNvSpPr/>
                      <wps:spPr>
                        <a:xfrm>
                          <a:off x="0" y="0"/>
                          <a:ext cx="324941" cy="834656"/>
                        </a:xfrm>
                        <a:custGeom>
                          <a:avLst/>
                          <a:gdLst>
                            <a:gd name="connsiteX0" fmla="*/ 305678 w 324941"/>
                            <a:gd name="connsiteY0" fmla="*/ 0 h 834656"/>
                            <a:gd name="connsiteX1" fmla="*/ 272009 w 324941"/>
                            <a:gd name="connsiteY1" fmla="*/ 63795 h 834656"/>
                            <a:gd name="connsiteX2" fmla="*/ 256060 w 324941"/>
                            <a:gd name="connsiteY2" fmla="*/ 115186 h 834656"/>
                            <a:gd name="connsiteX3" fmla="*/ 247199 w 324941"/>
                            <a:gd name="connsiteY3" fmla="*/ 139995 h 834656"/>
                            <a:gd name="connsiteX4" fmla="*/ 186948 w 324941"/>
                            <a:gd name="connsiteY4" fmla="*/ 228600 h 834656"/>
                            <a:gd name="connsiteX5" fmla="*/ 140874 w 324941"/>
                            <a:gd name="connsiteY5" fmla="*/ 301256 h 834656"/>
                            <a:gd name="connsiteX6" fmla="*/ 69990 w 324941"/>
                            <a:gd name="connsiteY6" fmla="*/ 361507 h 834656"/>
                            <a:gd name="connsiteX7" fmla="*/ 22143 w 324941"/>
                            <a:gd name="connsiteY7" fmla="*/ 458972 h 834656"/>
                            <a:gd name="connsiteX8" fmla="*/ 4423 w 324941"/>
                            <a:gd name="connsiteY8" fmla="*/ 513907 h 834656"/>
                            <a:gd name="connsiteX9" fmla="*/ 4423 w 324941"/>
                            <a:gd name="connsiteY9" fmla="*/ 570614 h 834656"/>
                            <a:gd name="connsiteX10" fmla="*/ 54041 w 324941"/>
                            <a:gd name="connsiteY10" fmla="*/ 629093 h 834656"/>
                            <a:gd name="connsiteX11" fmla="*/ 156823 w 324941"/>
                            <a:gd name="connsiteY11" fmla="*/ 680484 h 834656"/>
                            <a:gd name="connsiteX12" fmla="*/ 243655 w 324941"/>
                            <a:gd name="connsiteY12" fmla="*/ 710609 h 834656"/>
                            <a:gd name="connsiteX13" fmla="*/ 302134 w 324941"/>
                            <a:gd name="connsiteY13" fmla="*/ 760228 h 834656"/>
                            <a:gd name="connsiteX14" fmla="*/ 323399 w 324941"/>
                            <a:gd name="connsiteY14" fmla="*/ 800986 h 834656"/>
                            <a:gd name="connsiteX15" fmla="*/ 321627 w 324941"/>
                            <a:gd name="connsiteY15" fmla="*/ 834656 h 83465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Lst>
                          <a:rect l="l" t="t" r="r" b="b"/>
                          <a:pathLst>
                            <a:path w="324941" h="834656">
                              <a:moveTo>
                                <a:pt x="305678" y="0"/>
                              </a:moveTo>
                              <a:cubicBezTo>
                                <a:pt x="292978" y="22298"/>
                                <a:pt x="280279" y="44597"/>
                                <a:pt x="272009" y="63795"/>
                              </a:cubicBezTo>
                              <a:cubicBezTo>
                                <a:pt x="263739" y="82993"/>
                                <a:pt x="260195" y="102486"/>
                                <a:pt x="256060" y="115186"/>
                              </a:cubicBezTo>
                              <a:cubicBezTo>
                                <a:pt x="251925" y="127886"/>
                                <a:pt x="258718" y="121093"/>
                                <a:pt x="247199" y="139995"/>
                              </a:cubicBezTo>
                              <a:cubicBezTo>
                                <a:pt x="235680" y="158897"/>
                                <a:pt x="186948" y="228600"/>
                                <a:pt x="186948" y="228600"/>
                              </a:cubicBezTo>
                              <a:cubicBezTo>
                                <a:pt x="169227" y="255477"/>
                                <a:pt x="160367" y="279105"/>
                                <a:pt x="140874" y="301256"/>
                              </a:cubicBezTo>
                              <a:cubicBezTo>
                                <a:pt x="121381" y="323407"/>
                                <a:pt x="89778" y="335221"/>
                                <a:pt x="69990" y="361507"/>
                              </a:cubicBezTo>
                              <a:cubicBezTo>
                                <a:pt x="50202" y="387793"/>
                                <a:pt x="33071" y="433572"/>
                                <a:pt x="22143" y="458972"/>
                              </a:cubicBezTo>
                              <a:cubicBezTo>
                                <a:pt x="11215" y="484372"/>
                                <a:pt x="7376" y="495300"/>
                                <a:pt x="4423" y="513907"/>
                              </a:cubicBezTo>
                              <a:cubicBezTo>
                                <a:pt x="1470" y="532514"/>
                                <a:pt x="-3847" y="551416"/>
                                <a:pt x="4423" y="570614"/>
                              </a:cubicBezTo>
                              <a:cubicBezTo>
                                <a:pt x="12693" y="589812"/>
                                <a:pt x="28641" y="610781"/>
                                <a:pt x="54041" y="629093"/>
                              </a:cubicBezTo>
                              <a:cubicBezTo>
                                <a:pt x="79441" y="647405"/>
                                <a:pt x="125221" y="666898"/>
                                <a:pt x="156823" y="680484"/>
                              </a:cubicBezTo>
                              <a:cubicBezTo>
                                <a:pt x="188425" y="694070"/>
                                <a:pt x="219437" y="697318"/>
                                <a:pt x="243655" y="710609"/>
                              </a:cubicBezTo>
                              <a:cubicBezTo>
                                <a:pt x="267873" y="723900"/>
                                <a:pt x="288843" y="745165"/>
                                <a:pt x="302134" y="760228"/>
                              </a:cubicBezTo>
                              <a:cubicBezTo>
                                <a:pt x="315425" y="775291"/>
                                <a:pt x="320150" y="788581"/>
                                <a:pt x="323399" y="800986"/>
                              </a:cubicBezTo>
                              <a:cubicBezTo>
                                <a:pt x="326648" y="813391"/>
                                <a:pt x="324137" y="824023"/>
                                <a:pt x="321627" y="834656"/>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1F6466D" id="Laisva forma: figūra 1878110298" o:spid="_x0000_s1026" style="position:absolute;margin-left:264.5pt;margin-top:132.5pt;width:25.6pt;height:65.7pt;z-index:251981824;visibility:visible;mso-wrap-style:square;mso-wrap-distance-left:9pt;mso-wrap-distance-top:0;mso-wrap-distance-right:9pt;mso-wrap-distance-bottom:0;mso-position-horizontal:absolute;mso-position-horizontal-relative:text;mso-position-vertical:absolute;mso-position-vertical-relative:text;v-text-anchor:middle" coordsize="324941,8346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" path="m305678,c292978,22298,280279,44597,272009,63795v-8270,19198,-11814,38691,-15949,51391c251925,127886,258718,121093,247199,139995v-11519,18902,-60251,88605,-60251,88605c169227,255477,160367,279105,140874,301256v-19493,22151,-51096,33965,-70884,60251c50202,387793,33071,433572,22143,458972,11215,484372,7376,495300,4423,513907v-2953,18607,-8270,37509,,56707c12693,589812,28641,610781,54041,629093v25400,18312,71180,37805,102782,51391c188425,694070,219437,697318,243655,710609v24218,13291,45188,34556,58479,49619c315425,775291,320150,788581,323399,800986v3249,12405,738,23037,-1772,33670e" filled="f" strokecolor="red" strokeweight=".5pt">
                <v:stroke joinstyle="miter"/>
                <v:path arrowok="t" o:connecttype="custom" o:connectlocs="305678,0;272009,63795;256060,115186;247199,139995;186948,228600;140874,301256;69990,361507;22143,458972;4423,513907;4423,570614;54041,629093;156823,680484;243655,710609;302134,760228;323399,800986;321627,834656" o:connectangles="0,0,0,0,0,0,0,0,0,0,0,0,0,0,0,0"/>
              </v:shape>
            </w:pict>
          </mc:Fallback>
        </mc:AlternateContent>
      </w:r>
      <w:r w:rsidRPr="00EB6E26">
        <w:rPr>
          <w:noProof/>
          <w:lang w:val="lt-LT"/>
        </w:rPr>
        <mc:AlternateContent>
          <mc:Choice Requires="wps">
            <w:drawing>
              <wp:anchor distT="0" distB="0" distL="114300" distR="114300" simplePos="0" relativeHeight="251978752" behindDoc="0" locked="0" layoutInCell="1" allowOverlap="1" wp14:anchorId="00256301" wp14:editId="3553CCB8">
                <wp:simplePos x="0" y="0"/>
                <wp:positionH relativeFrom="column">
                  <wp:posOffset>3319100</wp:posOffset>
                </wp:positionH>
                <wp:positionV relativeFrom="paragraph">
                  <wp:posOffset>1916054</wp:posOffset>
                </wp:positionV>
                <wp:extent cx="54610" cy="54610"/>
                <wp:effectExtent l="0" t="0" r="21590" b="21590"/>
                <wp:wrapNone/>
                <wp:docPr id="792729590" name="Ovalas 792729590"/>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9CE63C3" id="Ovalas 792729590" o:spid="_x0000_s1026" style="position:absolute;margin-left:261.35pt;margin-top:150.85pt;width:4.3pt;height:4.3pt;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977728" behindDoc="0" locked="0" layoutInCell="1" allowOverlap="1" wp14:anchorId="6AE180E4" wp14:editId="681A8F14">
                <wp:simplePos x="0" y="0"/>
                <wp:positionH relativeFrom="column">
                  <wp:posOffset>3211365</wp:posOffset>
                </wp:positionH>
                <wp:positionV relativeFrom="paragraph">
                  <wp:posOffset>2081538</wp:posOffset>
                </wp:positionV>
                <wp:extent cx="54610" cy="54610"/>
                <wp:effectExtent l="0" t="0" r="21590" b="21590"/>
                <wp:wrapNone/>
                <wp:docPr id="2115916219" name="Ovalas 2115916219"/>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70C0"/>
                        </a:solidFill>
                        <a:ln w="127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52C009B" id="Ovalas 2115916219" o:spid="_x0000_s1026" style="position:absolute;margin-left:252.85pt;margin-top:163.9pt;width:4.3pt;height:4.3pt;z-index:25197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" fillcolor="#0070c0" strokecolor="#0070c0" strokeweight="1pt">
                <v:stroke joinstyle="miter"/>
              </v:oval>
            </w:pict>
          </mc:Fallback>
        </mc:AlternateContent>
      </w:r>
      <w:r w:rsidRPr="00EB6E26">
        <w:rPr>
          <w:noProof/>
          <w:lang w:val="lt-LT"/>
        </w:rPr>
        <mc:AlternateContent>
          <mc:Choice Requires="wps">
            <w:drawing>
              <wp:anchor distT="0" distB="0" distL="114300" distR="114300" simplePos="0" relativeHeight="251976704" behindDoc="0" locked="0" layoutInCell="1" allowOverlap="1" wp14:anchorId="5DEFF3F7" wp14:editId="596F34AE">
                <wp:simplePos x="0" y="0"/>
                <wp:positionH relativeFrom="column">
                  <wp:posOffset>3657438</wp:posOffset>
                </wp:positionH>
                <wp:positionV relativeFrom="paragraph">
                  <wp:posOffset>1370903</wp:posOffset>
                </wp:positionV>
                <wp:extent cx="496518" cy="157468"/>
                <wp:effectExtent l="0" t="95250" r="0" b="90805"/>
                <wp:wrapNone/>
                <wp:docPr id="966258711" name="Teksto laukas 966258711"/>
                <wp:cNvGraphicFramePr/>
                <a:graphic xmlns:a="http://schemas.openxmlformats.org/drawingml/2006/main">
                  <a:graphicData uri="http://schemas.microsoft.com/office/word/2010/wordprocessingShape">
                    <wps:wsp>
                      <wps:cNvSpPr txBox="1"/>
                      <wps:spPr>
                        <a:xfrm rot="13361684" flipH="1" flipV="1">
                          <a:off x="0" y="0"/>
                          <a:ext cx="496518" cy="157468"/>
                        </a:xfrm>
                        <a:prstGeom prst="rect">
                          <a:avLst/>
                        </a:prstGeom>
                        <a:noFill/>
                        <a:ln w="6350">
                          <a:noFill/>
                        </a:ln>
                        <a:effectLst/>
                      </wps:spPr>
                      <wps:txbx>
                        <w:txbxContent>
                          <w:p w14:paraId="349C5B6B" w14:textId="77777777" w:rsidR="00EB6E26" w:rsidRPr="00101EF4" w:rsidRDefault="00EB6E26" w:rsidP="00EB6E26">
                            <w:pPr>
                              <w:rPr>
                                <w:color w:val="FF0000"/>
                                <w:sz w:val="8"/>
                                <w:lang w:val="lt-LT"/>
                              </w:rPr>
                            </w:pPr>
                            <w:r>
                              <w:rPr>
                                <w:color w:val="FF0000"/>
                                <w:sz w:val="8"/>
                                <w:lang w:val="lt-LT"/>
                              </w:rPr>
                              <w:t>Viršuliškių</w:t>
                            </w:r>
                            <w:r w:rsidRPr="00101EF4">
                              <w:rPr>
                                <w:color w:val="FF0000"/>
                                <w:sz w:val="8"/>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EFF3F7" id="Teksto laukas 966258711" o:spid="_x0000_s1097" type="#_x0000_t202" style="position:absolute;margin-left:4in;margin-top:107.95pt;width:39.1pt;height:12.4pt;rotation:-8998438fd;flip:x y;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" filled="f" stroked="f" strokeweight=".5pt">
                <v:textbox>
                  <w:txbxContent>
                    <w:p w14:paraId="349C5B6B" w14:textId="77777777" w:rsidR="00EB6E26" w:rsidRPr="00101EF4" w:rsidRDefault="00EB6E26" w:rsidP="00EB6E26">
                      <w:pPr>
                        <w:rPr>
                          <w:color w:val="FF0000"/>
                          <w:sz w:val="8"/>
                          <w:lang w:val="lt-LT"/>
                        </w:rPr>
                      </w:pPr>
                      <w:r>
                        <w:rPr>
                          <w:color w:val="FF0000"/>
                          <w:sz w:val="8"/>
                          <w:lang w:val="lt-LT"/>
                        </w:rPr>
                        <w:t>Viršuliškių</w:t>
                      </w:r>
                      <w:r w:rsidRPr="00101EF4">
                        <w:rPr>
                          <w:color w:val="FF0000"/>
                          <w:sz w:val="8"/>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1973632" behindDoc="0" locked="0" layoutInCell="1" allowOverlap="1" wp14:anchorId="1A44CAE9" wp14:editId="5C28FBFF">
                <wp:simplePos x="0" y="0"/>
                <wp:positionH relativeFrom="column">
                  <wp:posOffset>3869142</wp:posOffset>
                </wp:positionH>
                <wp:positionV relativeFrom="paragraph">
                  <wp:posOffset>1496695</wp:posOffset>
                </wp:positionV>
                <wp:extent cx="54610" cy="54610"/>
                <wp:effectExtent l="0" t="0" r="21590" b="21590"/>
                <wp:wrapNone/>
                <wp:docPr id="214760365" name="Ovalas 214760365"/>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43645D6" id="Ovalas 214760365" o:spid="_x0000_s1026" style="position:absolute;margin-left:304.65pt;margin-top:117.85pt;width:4.3pt;height:4.3pt;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975680" behindDoc="0" locked="0" layoutInCell="1" allowOverlap="1" wp14:anchorId="2B585E0C" wp14:editId="781CC839">
                <wp:simplePos x="0" y="0"/>
                <wp:positionH relativeFrom="column">
                  <wp:posOffset>3765220</wp:posOffset>
                </wp:positionH>
                <wp:positionV relativeFrom="paragraph">
                  <wp:posOffset>1384299</wp:posOffset>
                </wp:positionV>
                <wp:extent cx="45719" cy="45719"/>
                <wp:effectExtent l="19050" t="19050" r="31115" b="31115"/>
                <wp:wrapNone/>
                <wp:docPr id="286983164" name="Lygiašonis trikampis 286983164"/>
                <wp:cNvGraphicFramePr/>
                <a:graphic xmlns:a="http://schemas.openxmlformats.org/drawingml/2006/main">
                  <a:graphicData uri="http://schemas.microsoft.com/office/word/2010/wordprocessingShape">
                    <wps:wsp>
                      <wps:cNvSpPr/>
                      <wps:spPr>
                        <a:xfrm rot="17417888">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575A6D1" id="Lygiašonis trikampis 286983164" o:spid="_x0000_s1026" type="#_x0000_t5" style="position:absolute;margin-left:296.45pt;margin-top:109pt;width:3.6pt;height:3.6pt;rotation:-4567982fd;z-index:251975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" fillcolor="red" strokecolor="red" strokeweight="1pt"/>
            </w:pict>
          </mc:Fallback>
        </mc:AlternateContent>
      </w:r>
      <w:r w:rsidRPr="00EB6E26">
        <w:rPr>
          <w:noProof/>
          <w:lang w:val="lt-LT"/>
        </w:rPr>
        <mc:AlternateContent>
          <mc:Choice Requires="wps">
            <w:drawing>
              <wp:anchor distT="0" distB="0" distL="114300" distR="114300" simplePos="0" relativeHeight="251974656" behindDoc="0" locked="0" layoutInCell="1" allowOverlap="1" wp14:anchorId="033A390F" wp14:editId="6BAB9BC9">
                <wp:simplePos x="0" y="0"/>
                <wp:positionH relativeFrom="column">
                  <wp:posOffset>3767211</wp:posOffset>
                </wp:positionH>
                <wp:positionV relativeFrom="paragraph">
                  <wp:posOffset>1403071</wp:posOffset>
                </wp:positionV>
                <wp:extent cx="143146" cy="109278"/>
                <wp:effectExtent l="0" t="0" r="28575" b="24130"/>
                <wp:wrapNone/>
                <wp:docPr id="865437630" name="Laisva forma: figūra 865437630"/>
                <wp:cNvGraphicFramePr/>
                <a:graphic xmlns:a="http://schemas.openxmlformats.org/drawingml/2006/main">
                  <a:graphicData uri="http://schemas.microsoft.com/office/word/2010/wordprocessingShape">
                    <wps:wsp>
                      <wps:cNvSpPr/>
                      <wps:spPr>
                        <a:xfrm>
                          <a:off x="0" y="0"/>
                          <a:ext cx="143146" cy="109278"/>
                        </a:xfrm>
                        <a:custGeom>
                          <a:avLst/>
                          <a:gdLst>
                            <a:gd name="connsiteX0" fmla="*/ 0 w 143146"/>
                            <a:gd name="connsiteY0" fmla="*/ 0 h 109278"/>
                            <a:gd name="connsiteX1" fmla="*/ 53032 w 143146"/>
                            <a:gd name="connsiteY1" fmla="*/ 19284 h 109278"/>
                            <a:gd name="connsiteX2" fmla="*/ 99636 w 143146"/>
                            <a:gd name="connsiteY2" fmla="*/ 70709 h 109278"/>
                            <a:gd name="connsiteX3" fmla="*/ 138205 w 143146"/>
                            <a:gd name="connsiteY3" fmla="*/ 83565 h 109278"/>
                            <a:gd name="connsiteX4" fmla="*/ 141419 w 143146"/>
                            <a:gd name="connsiteY4" fmla="*/ 109278 h 10927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3146" h="109278">
                              <a:moveTo>
                                <a:pt x="0" y="0"/>
                              </a:moveTo>
                              <a:cubicBezTo>
                                <a:pt x="18213" y="3749"/>
                                <a:pt x="36426" y="7499"/>
                                <a:pt x="53032" y="19284"/>
                              </a:cubicBezTo>
                              <a:cubicBezTo>
                                <a:pt x="69638" y="31069"/>
                                <a:pt x="85441" y="59996"/>
                                <a:pt x="99636" y="70709"/>
                              </a:cubicBezTo>
                              <a:cubicBezTo>
                                <a:pt x="113832" y="81423"/>
                                <a:pt x="131241" y="77137"/>
                                <a:pt x="138205" y="83565"/>
                              </a:cubicBezTo>
                              <a:cubicBezTo>
                                <a:pt x="145169" y="89993"/>
                                <a:pt x="143294" y="99635"/>
                                <a:pt x="141419" y="109278"/>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214EF5B" id="Laisva forma: figūra 865437630" o:spid="_x0000_s1026" style="position:absolute;margin-left:296.65pt;margin-top:110.5pt;width:11.25pt;height:8.6pt;z-index:251974656;visibility:visible;mso-wrap-style:square;mso-wrap-distance-left:9pt;mso-wrap-distance-top:0;mso-wrap-distance-right:9pt;mso-wrap-distance-bottom:0;mso-position-horizontal:absolute;mso-position-horizontal-relative:text;mso-position-vertical:absolute;mso-position-vertical-relative:text;v-text-anchor:middle" coordsize="143146,1092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" path="m,c18213,3749,36426,7499,53032,19284,69638,31069,85441,59996,99636,70709v14196,10714,31605,6428,38569,12856c145169,89993,143294,99635,141419,109278e" filled="f" strokecolor="red" strokeweight=".5pt">
                <v:stroke joinstyle="miter"/>
                <v:path arrowok="t" o:connecttype="custom" o:connectlocs="0,0;53032,19284;99636,70709;138205,83565;141419,109278" o:connectangles="0,0,0,0,0"/>
              </v:shape>
            </w:pict>
          </mc:Fallback>
        </mc:AlternateContent>
      </w:r>
      <w:r w:rsidRPr="00EB6E26">
        <w:rPr>
          <w:noProof/>
          <w:lang w:val="lt-LT"/>
        </w:rPr>
        <mc:AlternateContent>
          <mc:Choice Requires="wps">
            <w:drawing>
              <wp:anchor distT="0" distB="0" distL="114300" distR="114300" simplePos="0" relativeHeight="251972608" behindDoc="0" locked="0" layoutInCell="1" allowOverlap="1" wp14:anchorId="318455B9" wp14:editId="3CD973BF">
                <wp:simplePos x="0" y="0"/>
                <wp:positionH relativeFrom="column">
                  <wp:posOffset>3579319</wp:posOffset>
                </wp:positionH>
                <wp:positionV relativeFrom="paragraph">
                  <wp:posOffset>1484718</wp:posOffset>
                </wp:positionV>
                <wp:extent cx="54610" cy="54610"/>
                <wp:effectExtent l="0" t="0" r="21590" b="21590"/>
                <wp:wrapNone/>
                <wp:docPr id="1097142214" name="Ovalas 1097142214"/>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70C0"/>
                        </a:solidFill>
                        <a:ln w="127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C0600AE" id="Ovalas 1097142214" o:spid="_x0000_s1026" style="position:absolute;margin-left:281.85pt;margin-top:116.9pt;width:4.3pt;height:4.3pt;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" fillcolor="#0070c0" strokecolor="#0070c0" strokeweight="1pt">
                <v:stroke joinstyle="miter"/>
              </v:oval>
            </w:pict>
          </mc:Fallback>
        </mc:AlternateContent>
      </w:r>
      <w:r w:rsidRPr="00EB6E26">
        <w:rPr>
          <w:noProof/>
          <w:lang w:val="lt-LT"/>
        </w:rPr>
        <mc:AlternateContent>
          <mc:Choice Requires="wps">
            <w:drawing>
              <wp:anchor distT="0" distB="0" distL="114300" distR="114300" simplePos="0" relativeHeight="251971584" behindDoc="0" locked="0" layoutInCell="1" allowOverlap="1" wp14:anchorId="7D3A428C" wp14:editId="3F17DEBC">
                <wp:simplePos x="0" y="0"/>
                <wp:positionH relativeFrom="column">
                  <wp:posOffset>3652812</wp:posOffset>
                </wp:positionH>
                <wp:positionV relativeFrom="paragraph">
                  <wp:posOffset>1513035</wp:posOffset>
                </wp:positionV>
                <wp:extent cx="45719" cy="45719"/>
                <wp:effectExtent l="0" t="19050" r="31115" b="31115"/>
                <wp:wrapNone/>
                <wp:docPr id="1833440847" name="Lygiašonis trikampis 1833440847"/>
                <wp:cNvGraphicFramePr/>
                <a:graphic xmlns:a="http://schemas.openxmlformats.org/drawingml/2006/main">
                  <a:graphicData uri="http://schemas.microsoft.com/office/word/2010/wordprocessingShape">
                    <wps:wsp>
                      <wps:cNvSpPr/>
                      <wps:spPr>
                        <a:xfrm rot="5400000">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6CDC1A9" id="Lygiašonis trikampis 1833440847" o:spid="_x0000_s1026" type="#_x0000_t5" style="position:absolute;margin-left:287.6pt;margin-top:119.15pt;width:3.6pt;height:3.6pt;rotation:90;z-index:251971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" fillcolor="red" strokecolor="red" strokeweight="1pt"/>
            </w:pict>
          </mc:Fallback>
        </mc:AlternateContent>
      </w:r>
      <w:r w:rsidRPr="00EB6E26">
        <w:rPr>
          <w:noProof/>
          <w:lang w:val="lt-LT"/>
        </w:rPr>
        <mc:AlternateContent>
          <mc:Choice Requires="wps">
            <w:drawing>
              <wp:anchor distT="0" distB="0" distL="114300" distR="114300" simplePos="0" relativeHeight="251970560" behindDoc="0" locked="0" layoutInCell="1" allowOverlap="1" wp14:anchorId="11C89F1A" wp14:editId="588C62E3">
                <wp:simplePos x="0" y="0"/>
                <wp:positionH relativeFrom="column">
                  <wp:posOffset>3414305</wp:posOffset>
                </wp:positionH>
                <wp:positionV relativeFrom="paragraph">
                  <wp:posOffset>1406976</wp:posOffset>
                </wp:positionV>
                <wp:extent cx="45719" cy="45719"/>
                <wp:effectExtent l="0" t="19050" r="31115" b="31115"/>
                <wp:wrapNone/>
                <wp:docPr id="2137073926" name="Lygiašonis trikampis 2137073926"/>
                <wp:cNvGraphicFramePr/>
                <a:graphic xmlns:a="http://schemas.openxmlformats.org/drawingml/2006/main">
                  <a:graphicData uri="http://schemas.microsoft.com/office/word/2010/wordprocessingShape">
                    <wps:wsp>
                      <wps:cNvSpPr/>
                      <wps:spPr>
                        <a:xfrm rot="19922325">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0F49896" id="Lygiašonis trikampis 2137073926" o:spid="_x0000_s1026" type="#_x0000_t5" style="position:absolute;margin-left:268.85pt;margin-top:110.8pt;width:3.6pt;height:3.6pt;rotation:-1832468fd;z-index:251970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" fillcolor="red" strokecolor="red" strokeweight="1pt"/>
            </w:pict>
          </mc:Fallback>
        </mc:AlternateContent>
      </w:r>
      <w:r w:rsidRPr="00EB6E26">
        <w:rPr>
          <w:noProof/>
          <w:lang w:val="lt-LT"/>
        </w:rPr>
        <mc:AlternateContent>
          <mc:Choice Requires="wps">
            <w:drawing>
              <wp:anchor distT="0" distB="0" distL="114300" distR="114300" simplePos="0" relativeHeight="251969536" behindDoc="0" locked="0" layoutInCell="1" allowOverlap="1" wp14:anchorId="1CBA9262" wp14:editId="3C8E6D01">
                <wp:simplePos x="0" y="0"/>
                <wp:positionH relativeFrom="column">
                  <wp:posOffset>3429402</wp:posOffset>
                </wp:positionH>
                <wp:positionV relativeFrom="paragraph">
                  <wp:posOffset>1442035</wp:posOffset>
                </wp:positionV>
                <wp:extent cx="258732" cy="98179"/>
                <wp:effectExtent l="0" t="0" r="27305" b="16510"/>
                <wp:wrapNone/>
                <wp:docPr id="1049673381" name="Laisva forma: figūra 1049673381"/>
                <wp:cNvGraphicFramePr/>
                <a:graphic xmlns:a="http://schemas.openxmlformats.org/drawingml/2006/main">
                  <a:graphicData uri="http://schemas.microsoft.com/office/word/2010/wordprocessingShape">
                    <wps:wsp>
                      <wps:cNvSpPr/>
                      <wps:spPr>
                        <a:xfrm>
                          <a:off x="0" y="0"/>
                          <a:ext cx="258732" cy="98179"/>
                        </a:xfrm>
                        <a:custGeom>
                          <a:avLst/>
                          <a:gdLst>
                            <a:gd name="connsiteX0" fmla="*/ 0 w 258732"/>
                            <a:gd name="connsiteY0" fmla="*/ 0 h 98179"/>
                            <a:gd name="connsiteX1" fmla="*/ 40176 w 258732"/>
                            <a:gd name="connsiteY1" fmla="*/ 30533 h 98179"/>
                            <a:gd name="connsiteX2" fmla="*/ 104457 w 258732"/>
                            <a:gd name="connsiteY2" fmla="*/ 28926 h 98179"/>
                            <a:gd name="connsiteX3" fmla="*/ 117313 w 258732"/>
                            <a:gd name="connsiteY3" fmla="*/ 65888 h 98179"/>
                            <a:gd name="connsiteX4" fmla="*/ 165524 w 258732"/>
                            <a:gd name="connsiteY4" fmla="*/ 94815 h 98179"/>
                            <a:gd name="connsiteX5" fmla="*/ 258732 w 258732"/>
                            <a:gd name="connsiteY5" fmla="*/ 96422 h 9817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258732" h="98179">
                              <a:moveTo>
                                <a:pt x="0" y="0"/>
                              </a:moveTo>
                              <a:cubicBezTo>
                                <a:pt x="11383" y="12856"/>
                                <a:pt x="22767" y="25712"/>
                                <a:pt x="40176" y="30533"/>
                              </a:cubicBezTo>
                              <a:cubicBezTo>
                                <a:pt x="57585" y="35354"/>
                                <a:pt x="91601" y="23034"/>
                                <a:pt x="104457" y="28926"/>
                              </a:cubicBezTo>
                              <a:cubicBezTo>
                                <a:pt x="117313" y="34819"/>
                                <a:pt x="107135" y="54907"/>
                                <a:pt x="117313" y="65888"/>
                              </a:cubicBezTo>
                              <a:cubicBezTo>
                                <a:pt x="127491" y="76869"/>
                                <a:pt x="141954" y="89726"/>
                                <a:pt x="165524" y="94815"/>
                              </a:cubicBezTo>
                              <a:cubicBezTo>
                                <a:pt x="189094" y="99904"/>
                                <a:pt x="223913" y="98163"/>
                                <a:pt x="258732" y="96422"/>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3E1BEE2" id="Laisva forma: figūra 1049673381" o:spid="_x0000_s1026" style="position:absolute;margin-left:270.05pt;margin-top:113.55pt;width:20.35pt;height:7.75pt;z-index:251969536;visibility:visible;mso-wrap-style:square;mso-wrap-distance-left:9pt;mso-wrap-distance-top:0;mso-wrap-distance-right:9pt;mso-wrap-distance-bottom:0;mso-position-horizontal:absolute;mso-position-horizontal-relative:text;mso-position-vertical:absolute;mso-position-vertical-relative:text;v-text-anchor:middle" coordsize="258732,981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" path="m,c11383,12856,22767,25712,40176,30533v17409,4821,51425,-7499,64281,-1607c117313,34819,107135,54907,117313,65888v10178,10981,24641,23838,48211,28927c189094,99904,223913,98163,258732,96422e" filled="f" strokecolor="red" strokeweight=".5pt">
                <v:stroke joinstyle="miter"/>
                <v:path arrowok="t" o:connecttype="custom" o:connectlocs="0,0;40176,30533;104457,28926;117313,65888;165524,94815;258732,96422" o:connectangles="0,0,0,0,0,0"/>
              </v:shape>
            </w:pict>
          </mc:Fallback>
        </mc:AlternateContent>
      </w:r>
      <w:r w:rsidRPr="00EB6E26">
        <w:rPr>
          <w:noProof/>
          <w:lang w:val="lt-LT"/>
        </w:rPr>
        <mc:AlternateContent>
          <mc:Choice Requires="wps">
            <w:drawing>
              <wp:anchor distT="0" distB="0" distL="114300" distR="114300" simplePos="0" relativeHeight="251967488" behindDoc="0" locked="0" layoutInCell="1" allowOverlap="1" wp14:anchorId="3EF88A11" wp14:editId="5FD58BAF">
                <wp:simplePos x="0" y="0"/>
                <wp:positionH relativeFrom="column">
                  <wp:posOffset>3669665</wp:posOffset>
                </wp:positionH>
                <wp:positionV relativeFrom="paragraph">
                  <wp:posOffset>1176694</wp:posOffset>
                </wp:positionV>
                <wp:extent cx="54610" cy="54610"/>
                <wp:effectExtent l="0" t="0" r="21590" b="21590"/>
                <wp:wrapNone/>
                <wp:docPr id="2049549261" name="Ovalas 2049549261"/>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61C67B3" id="Ovalas 2049549261" o:spid="_x0000_s1026" style="position:absolute;margin-left:288.95pt;margin-top:92.65pt;width:4.3pt;height:4.3pt;z-index:25196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968512" behindDoc="0" locked="0" layoutInCell="1" allowOverlap="1" wp14:anchorId="1E5CACCA" wp14:editId="645D90A8">
                <wp:simplePos x="0" y="0"/>
                <wp:positionH relativeFrom="column">
                  <wp:posOffset>3705811</wp:posOffset>
                </wp:positionH>
                <wp:positionV relativeFrom="paragraph">
                  <wp:posOffset>1237941</wp:posOffset>
                </wp:positionV>
                <wp:extent cx="38569" cy="19255"/>
                <wp:effectExtent l="0" t="0" r="19050" b="19050"/>
                <wp:wrapNone/>
                <wp:docPr id="817572482" name="Tiesioji jungtis 817572482"/>
                <wp:cNvGraphicFramePr/>
                <a:graphic xmlns:a="http://schemas.openxmlformats.org/drawingml/2006/main">
                  <a:graphicData uri="http://schemas.microsoft.com/office/word/2010/wordprocessingShape">
                    <wps:wsp>
                      <wps:cNvCnPr/>
                      <wps:spPr>
                        <a:xfrm>
                          <a:off x="0" y="0"/>
                          <a:ext cx="38569" cy="19255"/>
                        </a:xfrm>
                        <a:prstGeom prst="line">
                          <a:avLst/>
                        </a:prstGeom>
                        <a:noFill/>
                        <a:ln w="63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3B722AF" id="Tiesioji jungtis 817572482" o:spid="_x0000_s1026" style="position:absolute;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8pt,97.5pt" to="294.85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767808" behindDoc="0" locked="0" layoutInCell="1" allowOverlap="1" wp14:anchorId="74835D9C" wp14:editId="6EAB2F0B">
                <wp:simplePos x="0" y="0"/>
                <wp:positionH relativeFrom="column">
                  <wp:posOffset>3542238</wp:posOffset>
                </wp:positionH>
                <wp:positionV relativeFrom="paragraph">
                  <wp:posOffset>980910</wp:posOffset>
                </wp:positionV>
                <wp:extent cx="479424" cy="158273"/>
                <wp:effectExtent l="26987" t="0" r="43498" b="0"/>
                <wp:wrapNone/>
                <wp:docPr id="262" name="Teksto laukas 262"/>
                <wp:cNvGraphicFramePr/>
                <a:graphic xmlns:a="http://schemas.openxmlformats.org/drawingml/2006/main">
                  <a:graphicData uri="http://schemas.microsoft.com/office/word/2010/wordprocessingShape">
                    <wps:wsp>
                      <wps:cNvSpPr txBox="1"/>
                      <wps:spPr>
                        <a:xfrm rot="6447246" flipV="1">
                          <a:off x="0" y="0"/>
                          <a:ext cx="479424" cy="158273"/>
                        </a:xfrm>
                        <a:prstGeom prst="rect">
                          <a:avLst/>
                        </a:prstGeom>
                        <a:noFill/>
                        <a:ln w="6350">
                          <a:noFill/>
                        </a:ln>
                        <a:effectLst/>
                      </wps:spPr>
                      <wps:txbx>
                        <w:txbxContent>
                          <w:p w14:paraId="6D6BE186" w14:textId="77777777" w:rsidR="00EB6E26" w:rsidRPr="008E15D7" w:rsidRDefault="00EB6E26" w:rsidP="00EB6E26">
                            <w:pPr>
                              <w:jc w:val="center"/>
                              <w:rPr>
                                <w:color w:val="FF0000"/>
                                <w:sz w:val="10"/>
                                <w:lang w:val="lt-LT"/>
                              </w:rPr>
                            </w:pPr>
                            <w:r w:rsidRPr="008E15D7">
                              <w:rPr>
                                <w:color w:val="FF0000"/>
                                <w:sz w:val="10"/>
                                <w:lang w:val="lt-LT"/>
                              </w:rPr>
                              <w:t>Laisvės pr.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835D9C" id="Teksto laukas 262" o:spid="_x0000_s1098" type="#_x0000_t202" style="position:absolute;margin-left:278.9pt;margin-top:77.25pt;width:37.75pt;height:12.45pt;rotation:-7042112fd;flip:y;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" filled="f" stroked="f" strokeweight=".5pt">
                <v:textbox>
                  <w:txbxContent>
                    <w:p w14:paraId="6D6BE186" w14:textId="77777777" w:rsidR="00EB6E26" w:rsidRPr="008E15D7" w:rsidRDefault="00EB6E26" w:rsidP="00EB6E26">
                      <w:pPr>
                        <w:jc w:val="center"/>
                        <w:rPr>
                          <w:color w:val="FF0000"/>
                          <w:sz w:val="10"/>
                          <w:lang w:val="lt-LT"/>
                        </w:rPr>
                      </w:pPr>
                      <w:r w:rsidRPr="008E15D7">
                        <w:rPr>
                          <w:color w:val="FF0000"/>
                          <w:sz w:val="10"/>
                          <w:lang w:val="lt-LT"/>
                        </w:rPr>
                        <w:t>Laisvės pr.</w:t>
                      </w:r>
                    </w:p>
                  </w:txbxContent>
                </v:textbox>
              </v:shape>
            </w:pict>
          </mc:Fallback>
        </mc:AlternateContent>
      </w:r>
      <w:r w:rsidRPr="00EB6E26">
        <w:rPr>
          <w:noProof/>
          <w:lang w:val="lt-LT"/>
        </w:rPr>
        <mc:AlternateContent>
          <mc:Choice Requires="wps">
            <w:drawing>
              <wp:anchor distT="0" distB="0" distL="114300" distR="114300" simplePos="0" relativeHeight="251952128" behindDoc="0" locked="0" layoutInCell="1" allowOverlap="1" wp14:anchorId="38389F20" wp14:editId="6F3D5847">
                <wp:simplePos x="0" y="0"/>
                <wp:positionH relativeFrom="column">
                  <wp:posOffset>3946953</wp:posOffset>
                </wp:positionH>
                <wp:positionV relativeFrom="paragraph">
                  <wp:posOffset>1115099</wp:posOffset>
                </wp:positionV>
                <wp:extent cx="54610" cy="54610"/>
                <wp:effectExtent l="0" t="0" r="21590" b="21590"/>
                <wp:wrapNone/>
                <wp:docPr id="444118892" name="Ovalas 444118892"/>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403CC01" id="Ovalas 444118892" o:spid="_x0000_s1026" style="position:absolute;margin-left:310.8pt;margin-top:87.8pt;width:4.3pt;height:4.3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966464" behindDoc="0" locked="0" layoutInCell="1" allowOverlap="1" wp14:anchorId="1F708AD7" wp14:editId="3B8B1513">
                <wp:simplePos x="0" y="0"/>
                <wp:positionH relativeFrom="column">
                  <wp:posOffset>3695406</wp:posOffset>
                </wp:positionH>
                <wp:positionV relativeFrom="paragraph">
                  <wp:posOffset>1169158</wp:posOffset>
                </wp:positionV>
                <wp:extent cx="496518" cy="157468"/>
                <wp:effectExtent l="0" t="76200" r="0" b="71755"/>
                <wp:wrapNone/>
                <wp:docPr id="991434915" name="Teksto laukas 991434915"/>
                <wp:cNvGraphicFramePr/>
                <a:graphic xmlns:a="http://schemas.openxmlformats.org/drawingml/2006/main">
                  <a:graphicData uri="http://schemas.microsoft.com/office/word/2010/wordprocessingShape">
                    <wps:wsp>
                      <wps:cNvSpPr txBox="1"/>
                      <wps:spPr>
                        <a:xfrm rot="12845961" flipH="1" flipV="1">
                          <a:off x="0" y="0"/>
                          <a:ext cx="496518" cy="157468"/>
                        </a:xfrm>
                        <a:prstGeom prst="rect">
                          <a:avLst/>
                        </a:prstGeom>
                        <a:noFill/>
                        <a:ln w="6350">
                          <a:noFill/>
                        </a:ln>
                        <a:effectLst/>
                      </wps:spPr>
                      <wps:txbx>
                        <w:txbxContent>
                          <w:p w14:paraId="5EB7C0B9" w14:textId="77777777" w:rsidR="00EB6E26" w:rsidRPr="00101EF4" w:rsidRDefault="00EB6E26" w:rsidP="00EB6E26">
                            <w:pPr>
                              <w:rPr>
                                <w:color w:val="FF0000"/>
                                <w:sz w:val="8"/>
                                <w:lang w:val="lt-LT"/>
                              </w:rPr>
                            </w:pPr>
                            <w:r>
                              <w:rPr>
                                <w:color w:val="FF0000"/>
                                <w:sz w:val="8"/>
                                <w:lang w:val="lt-LT"/>
                              </w:rPr>
                              <w:t>Buivydiškių</w:t>
                            </w:r>
                            <w:r w:rsidRPr="00101EF4">
                              <w:rPr>
                                <w:color w:val="FF0000"/>
                                <w:sz w:val="8"/>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708AD7" id="Teksto laukas 991434915" o:spid="_x0000_s1099" type="#_x0000_t202" style="position:absolute;margin-left:291pt;margin-top:92.05pt;width:39.1pt;height:12.4pt;rotation:-9561745fd;flip:x y;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" filled="f" stroked="f" strokeweight=".5pt">
                <v:textbox>
                  <w:txbxContent>
                    <w:p w14:paraId="5EB7C0B9" w14:textId="77777777" w:rsidR="00EB6E26" w:rsidRPr="00101EF4" w:rsidRDefault="00EB6E26" w:rsidP="00EB6E26">
                      <w:pPr>
                        <w:rPr>
                          <w:color w:val="FF0000"/>
                          <w:sz w:val="8"/>
                          <w:lang w:val="lt-LT"/>
                        </w:rPr>
                      </w:pPr>
                      <w:r>
                        <w:rPr>
                          <w:color w:val="FF0000"/>
                          <w:sz w:val="8"/>
                          <w:lang w:val="lt-LT"/>
                        </w:rPr>
                        <w:t>Buivydiškių</w:t>
                      </w:r>
                      <w:r w:rsidRPr="00101EF4">
                        <w:rPr>
                          <w:color w:val="FF0000"/>
                          <w:sz w:val="8"/>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1965440" behindDoc="0" locked="0" layoutInCell="1" allowOverlap="1" wp14:anchorId="61B451DE" wp14:editId="5DB594ED">
                <wp:simplePos x="0" y="0"/>
                <wp:positionH relativeFrom="column">
                  <wp:posOffset>3930795</wp:posOffset>
                </wp:positionH>
                <wp:positionV relativeFrom="paragraph">
                  <wp:posOffset>1189731</wp:posOffset>
                </wp:positionV>
                <wp:extent cx="93208" cy="70709"/>
                <wp:effectExtent l="0" t="0" r="21590" b="24765"/>
                <wp:wrapNone/>
                <wp:docPr id="523674787" name="Laisva forma: figūra 523674787"/>
                <wp:cNvGraphicFramePr/>
                <a:graphic xmlns:a="http://schemas.openxmlformats.org/drawingml/2006/main">
                  <a:graphicData uri="http://schemas.microsoft.com/office/word/2010/wordprocessingShape">
                    <wps:wsp>
                      <wps:cNvSpPr/>
                      <wps:spPr>
                        <a:xfrm>
                          <a:off x="0" y="0"/>
                          <a:ext cx="93208" cy="70709"/>
                        </a:xfrm>
                        <a:custGeom>
                          <a:avLst/>
                          <a:gdLst>
                            <a:gd name="connsiteX0" fmla="*/ 0 w 93208"/>
                            <a:gd name="connsiteY0" fmla="*/ 0 h 70709"/>
                            <a:gd name="connsiteX1" fmla="*/ 36962 w 93208"/>
                            <a:gd name="connsiteY1" fmla="*/ 36962 h 70709"/>
                            <a:gd name="connsiteX2" fmla="*/ 35355 w 93208"/>
                            <a:gd name="connsiteY2" fmla="*/ 59460 h 70709"/>
                            <a:gd name="connsiteX3" fmla="*/ 78745 w 93208"/>
                            <a:gd name="connsiteY3" fmla="*/ 40176 h 70709"/>
                            <a:gd name="connsiteX4" fmla="*/ 93208 w 93208"/>
                            <a:gd name="connsiteY4" fmla="*/ 70709 h 70709"/>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93208" h="70709">
                              <a:moveTo>
                                <a:pt x="0" y="0"/>
                              </a:moveTo>
                              <a:cubicBezTo>
                                <a:pt x="15535" y="13526"/>
                                <a:pt x="31070" y="27052"/>
                                <a:pt x="36962" y="36962"/>
                              </a:cubicBezTo>
                              <a:cubicBezTo>
                                <a:pt x="42854" y="46872"/>
                                <a:pt x="28391" y="58924"/>
                                <a:pt x="35355" y="59460"/>
                              </a:cubicBezTo>
                              <a:cubicBezTo>
                                <a:pt x="42319" y="59996"/>
                                <a:pt x="69103" y="38301"/>
                                <a:pt x="78745" y="40176"/>
                              </a:cubicBezTo>
                              <a:cubicBezTo>
                                <a:pt x="88387" y="42051"/>
                                <a:pt x="90797" y="56380"/>
                                <a:pt x="93208" y="70709"/>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5F08912" id="Laisva forma: figūra 523674787" o:spid="_x0000_s1026" style="position:absolute;margin-left:309.5pt;margin-top:93.7pt;width:7.35pt;height:5.55pt;z-index:251965440;visibility:visible;mso-wrap-style:square;mso-wrap-distance-left:9pt;mso-wrap-distance-top:0;mso-wrap-distance-right:9pt;mso-wrap-distance-bottom:0;mso-position-horizontal:absolute;mso-position-horizontal-relative:text;mso-position-vertical:absolute;mso-position-vertical-relative:text;v-text-anchor:middle" coordsize="93208,707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" path="m,c15535,13526,31070,27052,36962,36962v5892,9910,-8571,21962,-1607,22498c42319,59996,69103,38301,78745,40176v9642,1875,12052,16204,14463,30533e" filled="f" strokecolor="red" strokeweight=".5pt">
                <v:stroke joinstyle="miter"/>
                <v:path arrowok="t" o:connecttype="custom" o:connectlocs="0,0;36962,36962;35355,59460;78745,40176;93208,70709" o:connectangles="0,0,0,0,0"/>
              </v:shape>
            </w:pict>
          </mc:Fallback>
        </mc:AlternateContent>
      </w:r>
      <w:r w:rsidRPr="00EB6E26">
        <w:rPr>
          <w:noProof/>
          <w:lang w:val="lt-LT"/>
        </w:rPr>
        <mc:AlternateContent>
          <mc:Choice Requires="wps">
            <w:drawing>
              <wp:anchor distT="0" distB="0" distL="114300" distR="114300" simplePos="0" relativeHeight="251964416" behindDoc="0" locked="0" layoutInCell="1" allowOverlap="1" wp14:anchorId="1A1F3BCA" wp14:editId="3B45793E">
                <wp:simplePos x="0" y="0"/>
                <wp:positionH relativeFrom="column">
                  <wp:posOffset>3927671</wp:posOffset>
                </wp:positionH>
                <wp:positionV relativeFrom="paragraph">
                  <wp:posOffset>1151161</wp:posOffset>
                </wp:positionV>
                <wp:extent cx="12688" cy="39707"/>
                <wp:effectExtent l="0" t="0" r="26035" b="17780"/>
                <wp:wrapNone/>
                <wp:docPr id="1297232661" name="Tiesioji jungtis 1297232661"/>
                <wp:cNvGraphicFramePr/>
                <a:graphic xmlns:a="http://schemas.openxmlformats.org/drawingml/2006/main">
                  <a:graphicData uri="http://schemas.microsoft.com/office/word/2010/wordprocessingShape">
                    <wps:wsp>
                      <wps:cNvCnPr/>
                      <wps:spPr>
                        <a:xfrm flipV="1">
                          <a:off x="0" y="0"/>
                          <a:ext cx="12688" cy="39707"/>
                        </a:xfrm>
                        <a:prstGeom prst="line">
                          <a:avLst/>
                        </a:prstGeom>
                        <a:noFill/>
                        <a:ln w="6350" cap="flat" cmpd="sng" algn="ctr">
                          <a:solidFill>
                            <a:srgbClr val="FF0000"/>
                          </a:solidFill>
                          <a:prstDash val="solid"/>
                          <a:miter lim="800000"/>
                        </a:ln>
                        <a:effectLst/>
                      </wps:spPr>
                      <wps:bodyPr/>
                    </wps:wsp>
                  </a:graphicData>
                </a:graphic>
              </wp:anchor>
            </w:drawing>
          </mc:Choice>
          <mc:Fallback>
            <w:pict>
              <v:line w14:anchorId="2EEB9E2F" id="Tiesioji jungtis 1297232661" o:spid="_x0000_s1026" style="position:absolute;flip:y;z-index:251964416;visibility:visible;mso-wrap-style:square;mso-wrap-distance-left:9pt;mso-wrap-distance-top:0;mso-wrap-distance-right:9pt;mso-wrap-distance-bottom:0;mso-position-horizontal:absolute;mso-position-horizontal-relative:text;mso-position-vertical:absolute;mso-position-vertical-relative:text" from="309.25pt,90.65pt" to="310.25pt,9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963392" behindDoc="0" locked="0" layoutInCell="1" allowOverlap="1" wp14:anchorId="73491696" wp14:editId="55F47B3E">
                <wp:simplePos x="0" y="0"/>
                <wp:positionH relativeFrom="column">
                  <wp:posOffset>3866513</wp:posOffset>
                </wp:positionH>
                <wp:positionV relativeFrom="paragraph">
                  <wp:posOffset>1152769</wp:posOffset>
                </wp:positionV>
                <wp:extent cx="67495" cy="38302"/>
                <wp:effectExtent l="0" t="0" r="27940" b="19050"/>
                <wp:wrapNone/>
                <wp:docPr id="538657833" name="Tiesioji jungtis 538657833"/>
                <wp:cNvGraphicFramePr/>
                <a:graphic xmlns:a="http://schemas.openxmlformats.org/drawingml/2006/main">
                  <a:graphicData uri="http://schemas.microsoft.com/office/word/2010/wordprocessingShape">
                    <wps:wsp>
                      <wps:cNvCnPr/>
                      <wps:spPr>
                        <a:xfrm>
                          <a:off x="0" y="0"/>
                          <a:ext cx="67495" cy="38302"/>
                        </a:xfrm>
                        <a:prstGeom prst="line">
                          <a:avLst/>
                        </a:prstGeom>
                        <a:noFill/>
                        <a:ln w="63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03B58C5" id="Tiesioji jungtis 538657833" o:spid="_x0000_s1026" style="position:absolute;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4.45pt,90.75pt" to="309.75pt,9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962368" behindDoc="0" locked="0" layoutInCell="1" allowOverlap="1" wp14:anchorId="1F28D204" wp14:editId="7C0DAAC8">
                <wp:simplePos x="0" y="0"/>
                <wp:positionH relativeFrom="column">
                  <wp:posOffset>3818153</wp:posOffset>
                </wp:positionH>
                <wp:positionV relativeFrom="paragraph">
                  <wp:posOffset>1118640</wp:posOffset>
                </wp:positionV>
                <wp:extent cx="45719" cy="45719"/>
                <wp:effectExtent l="19050" t="0" r="31115" b="31115"/>
                <wp:wrapNone/>
                <wp:docPr id="1385380933" name="Lygiašonis trikampis 1385380933"/>
                <wp:cNvGraphicFramePr/>
                <a:graphic xmlns:a="http://schemas.openxmlformats.org/drawingml/2006/main">
                  <a:graphicData uri="http://schemas.microsoft.com/office/word/2010/wordprocessingShape">
                    <wps:wsp>
                      <wps:cNvSpPr/>
                      <wps:spPr>
                        <a:xfrm rot="17880998">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8D8E67A" id="Lygiašonis trikampis 1385380933" o:spid="_x0000_s1026" type="#_x0000_t5" style="position:absolute;margin-left:300.65pt;margin-top:88.1pt;width:3.6pt;height:3.6pt;rotation:-4062142fd;z-index:2519623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" fillcolor="red" strokecolor="red" strokeweight="1pt"/>
            </w:pict>
          </mc:Fallback>
        </mc:AlternateContent>
      </w:r>
      <w:r w:rsidRPr="00EB6E26">
        <w:rPr>
          <w:noProof/>
          <w:lang w:val="lt-LT"/>
        </w:rPr>
        <mc:AlternateContent>
          <mc:Choice Requires="wps">
            <w:drawing>
              <wp:anchor distT="0" distB="0" distL="114300" distR="114300" simplePos="0" relativeHeight="251961344" behindDoc="0" locked="0" layoutInCell="1" allowOverlap="1" wp14:anchorId="335DB7DD" wp14:editId="2D6360D8">
                <wp:simplePos x="0" y="0"/>
                <wp:positionH relativeFrom="column">
                  <wp:posOffset>3855265</wp:posOffset>
                </wp:positionH>
                <wp:positionV relativeFrom="paragraph">
                  <wp:posOffset>1109380</wp:posOffset>
                </wp:positionV>
                <wp:extent cx="14213" cy="28457"/>
                <wp:effectExtent l="0" t="0" r="24130" b="29210"/>
                <wp:wrapNone/>
                <wp:docPr id="555216727" name="Tiesioji jungtis 555216727"/>
                <wp:cNvGraphicFramePr/>
                <a:graphic xmlns:a="http://schemas.openxmlformats.org/drawingml/2006/main">
                  <a:graphicData uri="http://schemas.microsoft.com/office/word/2010/wordprocessingShape">
                    <wps:wsp>
                      <wps:cNvCnPr/>
                      <wps:spPr>
                        <a:xfrm flipH="1">
                          <a:off x="0" y="0"/>
                          <a:ext cx="14213" cy="28457"/>
                        </a:xfrm>
                        <a:prstGeom prst="line">
                          <a:avLst/>
                        </a:prstGeom>
                        <a:noFill/>
                        <a:ln w="6350" cap="flat" cmpd="sng" algn="ctr">
                          <a:solidFill>
                            <a:srgbClr val="FF0000"/>
                          </a:solidFill>
                          <a:prstDash val="solid"/>
                          <a:miter lim="800000"/>
                        </a:ln>
                        <a:effectLst/>
                      </wps:spPr>
                      <wps:bodyPr/>
                    </wps:wsp>
                  </a:graphicData>
                </a:graphic>
              </wp:anchor>
            </w:drawing>
          </mc:Choice>
          <mc:Fallback>
            <w:pict>
              <v:line w14:anchorId="39BF3961" id="Tiesioji jungtis 555216727" o:spid="_x0000_s1026" style="position:absolute;flip:x;z-index:251961344;visibility:visible;mso-wrap-style:square;mso-wrap-distance-left:9pt;mso-wrap-distance-top:0;mso-wrap-distance-right:9pt;mso-wrap-distance-bottom:0;mso-position-horizontal:absolute;mso-position-horizontal-relative:text;mso-position-vertical:absolute;mso-position-vertical-relative:text" from="303.55pt,87.35pt" to="304.65pt,8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960320" behindDoc="0" locked="0" layoutInCell="1" allowOverlap="1" wp14:anchorId="588703DA" wp14:editId="4EABA3AD">
                <wp:simplePos x="0" y="0"/>
                <wp:positionH relativeFrom="column">
                  <wp:posOffset>4017002</wp:posOffset>
                </wp:positionH>
                <wp:positionV relativeFrom="paragraph">
                  <wp:posOffset>1088881</wp:posOffset>
                </wp:positionV>
                <wp:extent cx="368961" cy="149156"/>
                <wp:effectExtent l="14923" t="0" r="26987" b="0"/>
                <wp:wrapNone/>
                <wp:docPr id="768538826" name="Teksto laukas 768538826"/>
                <wp:cNvGraphicFramePr/>
                <a:graphic xmlns:a="http://schemas.openxmlformats.org/drawingml/2006/main">
                  <a:graphicData uri="http://schemas.microsoft.com/office/word/2010/wordprocessingShape">
                    <wps:wsp>
                      <wps:cNvSpPr txBox="1"/>
                      <wps:spPr>
                        <a:xfrm rot="13911663" flipH="1" flipV="1">
                          <a:off x="0" y="0"/>
                          <a:ext cx="368961" cy="149156"/>
                        </a:xfrm>
                        <a:prstGeom prst="rect">
                          <a:avLst/>
                        </a:prstGeom>
                        <a:noFill/>
                        <a:ln w="6350">
                          <a:noFill/>
                        </a:ln>
                        <a:effectLst/>
                      </wps:spPr>
                      <wps:txbx>
                        <w:txbxContent>
                          <w:p w14:paraId="4A695A8A" w14:textId="77777777" w:rsidR="00EB6E26" w:rsidRPr="00AB7315" w:rsidRDefault="00EB6E26" w:rsidP="00EB6E26">
                            <w:pPr>
                              <w:rPr>
                                <w:color w:val="FF0000"/>
                                <w:sz w:val="6"/>
                                <w:szCs w:val="22"/>
                                <w:lang w:val="lt-LT"/>
                              </w:rPr>
                            </w:pPr>
                            <w:r>
                              <w:rPr>
                                <w:color w:val="FF0000"/>
                                <w:sz w:val="6"/>
                                <w:szCs w:val="22"/>
                                <w:lang w:val="lt-LT"/>
                              </w:rPr>
                              <w:t>Šeškinės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8703DA" id="Teksto laukas 768538826" o:spid="_x0000_s1100" type="#_x0000_t202" style="position:absolute;margin-left:316.3pt;margin-top:85.75pt;width:29.05pt;height:11.75pt;rotation:-8397714fd;flip:x y;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" filled="f" stroked="f" strokeweight=".5pt">
                <v:textbox>
                  <w:txbxContent>
                    <w:p w14:paraId="4A695A8A" w14:textId="77777777" w:rsidR="00EB6E26" w:rsidRPr="00AB7315" w:rsidRDefault="00EB6E26" w:rsidP="00EB6E26">
                      <w:pPr>
                        <w:rPr>
                          <w:color w:val="FF0000"/>
                          <w:sz w:val="6"/>
                          <w:szCs w:val="22"/>
                          <w:lang w:val="lt-LT"/>
                        </w:rPr>
                      </w:pPr>
                      <w:r>
                        <w:rPr>
                          <w:color w:val="FF0000"/>
                          <w:sz w:val="6"/>
                          <w:szCs w:val="22"/>
                          <w:lang w:val="lt-LT"/>
                        </w:rPr>
                        <w:t>Šeškinės g.</w:t>
                      </w:r>
                    </w:p>
                  </w:txbxContent>
                </v:textbox>
              </v:shape>
            </w:pict>
          </mc:Fallback>
        </mc:AlternateContent>
      </w:r>
      <w:r w:rsidRPr="00EB6E26">
        <w:rPr>
          <w:noProof/>
          <w:lang w:val="lt-LT"/>
        </w:rPr>
        <mc:AlternateContent>
          <mc:Choice Requires="wps">
            <w:drawing>
              <wp:anchor distT="0" distB="0" distL="114300" distR="114300" simplePos="0" relativeHeight="251959296" behindDoc="0" locked="0" layoutInCell="1" allowOverlap="1" wp14:anchorId="29B309C0" wp14:editId="5489E5C9">
                <wp:simplePos x="0" y="0"/>
                <wp:positionH relativeFrom="column">
                  <wp:posOffset>4103200</wp:posOffset>
                </wp:positionH>
                <wp:positionV relativeFrom="paragraph">
                  <wp:posOffset>1017270</wp:posOffset>
                </wp:positionV>
                <wp:extent cx="368961" cy="149156"/>
                <wp:effectExtent l="0" t="0" r="0" b="3810"/>
                <wp:wrapNone/>
                <wp:docPr id="1573393719" name="Teksto laukas 1573393719"/>
                <wp:cNvGraphicFramePr/>
                <a:graphic xmlns:a="http://schemas.openxmlformats.org/drawingml/2006/main">
                  <a:graphicData uri="http://schemas.microsoft.com/office/word/2010/wordprocessingShape">
                    <wps:wsp>
                      <wps:cNvSpPr txBox="1"/>
                      <wps:spPr>
                        <a:xfrm rot="10324951" flipH="1" flipV="1">
                          <a:off x="0" y="0"/>
                          <a:ext cx="368961" cy="149156"/>
                        </a:xfrm>
                        <a:prstGeom prst="rect">
                          <a:avLst/>
                        </a:prstGeom>
                        <a:noFill/>
                        <a:ln w="6350">
                          <a:noFill/>
                        </a:ln>
                        <a:effectLst/>
                      </wps:spPr>
                      <wps:txbx>
                        <w:txbxContent>
                          <w:p w14:paraId="46C33819" w14:textId="77777777" w:rsidR="00EB6E26" w:rsidRPr="00AB7315" w:rsidRDefault="00EB6E26" w:rsidP="00EB6E26">
                            <w:pPr>
                              <w:rPr>
                                <w:color w:val="FF0000"/>
                                <w:sz w:val="6"/>
                                <w:szCs w:val="22"/>
                                <w:lang w:val="lt-LT"/>
                              </w:rPr>
                            </w:pPr>
                            <w:r>
                              <w:rPr>
                                <w:color w:val="FF0000"/>
                                <w:sz w:val="6"/>
                                <w:szCs w:val="22"/>
                                <w:lang w:val="lt-LT"/>
                              </w:rPr>
                              <w:t>Paberžės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B309C0" id="Teksto laukas 1573393719" o:spid="_x0000_s1101" type="#_x0000_t202" style="position:absolute;margin-left:323.1pt;margin-top:80.1pt;width:29.05pt;height:11.75pt;rotation:11277600fd;flip:x y;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" filled="f" stroked="f" strokeweight=".5pt">
                <v:textbox>
                  <w:txbxContent>
                    <w:p w14:paraId="46C33819" w14:textId="77777777" w:rsidR="00EB6E26" w:rsidRPr="00AB7315" w:rsidRDefault="00EB6E26" w:rsidP="00EB6E26">
                      <w:pPr>
                        <w:rPr>
                          <w:color w:val="FF0000"/>
                          <w:sz w:val="6"/>
                          <w:szCs w:val="22"/>
                          <w:lang w:val="lt-LT"/>
                        </w:rPr>
                      </w:pPr>
                      <w:r>
                        <w:rPr>
                          <w:color w:val="FF0000"/>
                          <w:sz w:val="6"/>
                          <w:szCs w:val="22"/>
                          <w:lang w:val="lt-LT"/>
                        </w:rPr>
                        <w:t>Paberžės g.</w:t>
                      </w:r>
                    </w:p>
                  </w:txbxContent>
                </v:textbox>
              </v:shape>
            </w:pict>
          </mc:Fallback>
        </mc:AlternateContent>
      </w:r>
      <w:r w:rsidRPr="00EB6E26">
        <w:rPr>
          <w:noProof/>
          <w:lang w:val="lt-LT"/>
        </w:rPr>
        <mc:AlternateContent>
          <mc:Choice Requires="wps">
            <w:drawing>
              <wp:anchor distT="0" distB="0" distL="114300" distR="114300" simplePos="0" relativeHeight="251950080" behindDoc="0" locked="0" layoutInCell="1" allowOverlap="1" wp14:anchorId="49414475" wp14:editId="67EC20AE">
                <wp:simplePos x="0" y="0"/>
                <wp:positionH relativeFrom="column">
                  <wp:posOffset>4229774</wp:posOffset>
                </wp:positionH>
                <wp:positionV relativeFrom="paragraph">
                  <wp:posOffset>1145093</wp:posOffset>
                </wp:positionV>
                <wp:extent cx="54610" cy="54610"/>
                <wp:effectExtent l="0" t="0" r="21590" b="21590"/>
                <wp:wrapNone/>
                <wp:docPr id="1439792647" name="Ovalas 1439792647"/>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E44BEF8" id="Ovalas 1439792647" o:spid="_x0000_s1026" style="position:absolute;margin-left:333.05pt;margin-top:90.15pt;width:4.3pt;height:4.3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958272" behindDoc="0" locked="0" layoutInCell="1" allowOverlap="1" wp14:anchorId="68AEADCB" wp14:editId="104E24E2">
                <wp:simplePos x="0" y="0"/>
                <wp:positionH relativeFrom="column">
                  <wp:posOffset>4207204</wp:posOffset>
                </wp:positionH>
                <wp:positionV relativeFrom="paragraph">
                  <wp:posOffset>1117347</wp:posOffset>
                </wp:positionV>
                <wp:extent cx="11249" cy="56314"/>
                <wp:effectExtent l="0" t="0" r="27305" b="20320"/>
                <wp:wrapNone/>
                <wp:docPr id="1236468444" name="Tiesioji jungtis 1236468444"/>
                <wp:cNvGraphicFramePr/>
                <a:graphic xmlns:a="http://schemas.openxmlformats.org/drawingml/2006/main">
                  <a:graphicData uri="http://schemas.microsoft.com/office/word/2010/wordprocessingShape">
                    <wps:wsp>
                      <wps:cNvCnPr/>
                      <wps:spPr>
                        <a:xfrm>
                          <a:off x="0" y="0"/>
                          <a:ext cx="11249" cy="56314"/>
                        </a:xfrm>
                        <a:prstGeom prst="line">
                          <a:avLst/>
                        </a:prstGeom>
                        <a:noFill/>
                        <a:ln w="6350" cap="flat" cmpd="sng" algn="ctr">
                          <a:solidFill>
                            <a:srgbClr val="FF0000"/>
                          </a:solidFill>
                          <a:prstDash val="solid"/>
                          <a:miter lim="800000"/>
                        </a:ln>
                        <a:effectLst/>
                      </wps:spPr>
                      <wps:bodyPr/>
                    </wps:wsp>
                  </a:graphicData>
                </a:graphic>
              </wp:anchor>
            </w:drawing>
          </mc:Choice>
          <mc:Fallback>
            <w:pict>
              <v:line w14:anchorId="770DF548" id="Tiesioji jungtis 1236468444" o:spid="_x0000_s1026" style="position:absolute;z-index:251958272;visibility:visible;mso-wrap-style:square;mso-wrap-distance-left:9pt;mso-wrap-distance-top:0;mso-wrap-distance-right:9pt;mso-wrap-distance-bottom:0;mso-position-horizontal:absolute;mso-position-horizontal-relative:text;mso-position-vertical:absolute;mso-position-vertical-relative:text" from="331.3pt,88pt" to="332.2pt,9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957248" behindDoc="0" locked="0" layoutInCell="1" allowOverlap="1" wp14:anchorId="20E9A74E" wp14:editId="3EC40D77">
                <wp:simplePos x="0" y="0"/>
                <wp:positionH relativeFrom="column">
                  <wp:posOffset>4108208</wp:posOffset>
                </wp:positionH>
                <wp:positionV relativeFrom="paragraph">
                  <wp:posOffset>1042173</wp:posOffset>
                </wp:positionV>
                <wp:extent cx="45719" cy="45719"/>
                <wp:effectExtent l="19050" t="19050" r="31115" b="31115"/>
                <wp:wrapNone/>
                <wp:docPr id="1596265132" name="Lygiašonis trikampis 1596265132"/>
                <wp:cNvGraphicFramePr/>
                <a:graphic xmlns:a="http://schemas.openxmlformats.org/drawingml/2006/main">
                  <a:graphicData uri="http://schemas.microsoft.com/office/word/2010/wordprocessingShape">
                    <wps:wsp>
                      <wps:cNvSpPr/>
                      <wps:spPr>
                        <a:xfrm rot="18926154">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D1DA206" id="Lygiašonis trikampis 1596265132" o:spid="_x0000_s1026" type="#_x0000_t5" style="position:absolute;margin-left:323.5pt;margin-top:82.05pt;width:3.6pt;height:3.6pt;rotation:-2920553fd;z-index:251957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" fillcolor="red" strokecolor="red" strokeweight="1pt"/>
            </w:pict>
          </mc:Fallback>
        </mc:AlternateContent>
      </w:r>
      <w:r w:rsidRPr="00EB6E26">
        <w:rPr>
          <w:noProof/>
          <w:lang w:val="lt-LT"/>
        </w:rPr>
        <mc:AlternateContent>
          <mc:Choice Requires="wps">
            <w:drawing>
              <wp:anchor distT="0" distB="0" distL="114300" distR="114300" simplePos="0" relativeHeight="251770880" behindDoc="0" locked="0" layoutInCell="1" allowOverlap="1" wp14:anchorId="02455591" wp14:editId="38F04C28">
                <wp:simplePos x="0" y="0"/>
                <wp:positionH relativeFrom="column">
                  <wp:posOffset>4245083</wp:posOffset>
                </wp:positionH>
                <wp:positionV relativeFrom="paragraph">
                  <wp:posOffset>1121076</wp:posOffset>
                </wp:positionV>
                <wp:extent cx="339176" cy="177165"/>
                <wp:effectExtent l="0" t="19050" r="0" b="32385"/>
                <wp:wrapNone/>
                <wp:docPr id="268" name="Teksto laukas 268"/>
                <wp:cNvGraphicFramePr/>
                <a:graphic xmlns:a="http://schemas.openxmlformats.org/drawingml/2006/main">
                  <a:graphicData uri="http://schemas.microsoft.com/office/word/2010/wordprocessingShape">
                    <wps:wsp>
                      <wps:cNvSpPr txBox="1"/>
                      <wps:spPr>
                        <a:xfrm rot="8972626" flipV="1">
                          <a:off x="0" y="0"/>
                          <a:ext cx="339176" cy="177165"/>
                        </a:xfrm>
                        <a:prstGeom prst="rect">
                          <a:avLst/>
                        </a:prstGeom>
                        <a:noFill/>
                        <a:ln w="6350">
                          <a:noFill/>
                        </a:ln>
                        <a:effectLst/>
                      </wps:spPr>
                      <wps:txbx>
                        <w:txbxContent>
                          <w:p w14:paraId="4A4BFA5D" w14:textId="77777777" w:rsidR="00EB6E26" w:rsidRPr="00101EF4" w:rsidRDefault="00EB6E26" w:rsidP="00EB6E26">
                            <w:pPr>
                              <w:rPr>
                                <w:color w:val="FF0000"/>
                                <w:sz w:val="8"/>
                                <w:lang w:val="lt-LT"/>
                              </w:rPr>
                            </w:pPr>
                            <w:r>
                              <w:rPr>
                                <w:color w:val="FF0000"/>
                                <w:sz w:val="8"/>
                                <w:lang w:val="lt-LT"/>
                              </w:rPr>
                              <w:t xml:space="preserve">Ozo </w:t>
                            </w:r>
                            <w:r w:rsidRPr="00101EF4">
                              <w:rPr>
                                <w:color w:val="FF0000"/>
                                <w:sz w:val="8"/>
                                <w:lang w:val="lt-LT"/>
                              </w:rP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455591" id="Teksto laukas 268" o:spid="_x0000_s1102" type="#_x0000_t202" style="position:absolute;margin-left:334.25pt;margin-top:88.25pt;width:26.7pt;height:13.95pt;rotation:-9800500fd;flip:y;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" filled="f" stroked="f" strokeweight=".5pt">
                <v:textbox>
                  <w:txbxContent>
                    <w:p w14:paraId="4A4BFA5D" w14:textId="77777777" w:rsidR="00EB6E26" w:rsidRPr="00101EF4" w:rsidRDefault="00EB6E26" w:rsidP="00EB6E26">
                      <w:pPr>
                        <w:rPr>
                          <w:color w:val="FF0000"/>
                          <w:sz w:val="8"/>
                          <w:lang w:val="lt-LT"/>
                        </w:rPr>
                      </w:pPr>
                      <w:r>
                        <w:rPr>
                          <w:color w:val="FF0000"/>
                          <w:sz w:val="8"/>
                          <w:lang w:val="lt-LT"/>
                        </w:rPr>
                        <w:t xml:space="preserve">Ozo </w:t>
                      </w:r>
                      <w:r w:rsidRPr="00101EF4">
                        <w:rPr>
                          <w:color w:val="FF0000"/>
                          <w:sz w:val="8"/>
                          <w:lang w:val="lt-LT"/>
                        </w:rPr>
                        <w:t>g.</w:t>
                      </w:r>
                    </w:p>
                  </w:txbxContent>
                </v:textbox>
              </v:shape>
            </w:pict>
          </mc:Fallback>
        </mc:AlternateContent>
      </w:r>
      <w:r w:rsidRPr="00EB6E26">
        <w:rPr>
          <w:noProof/>
          <w:lang w:val="lt-LT"/>
        </w:rPr>
        <mc:AlternateContent>
          <mc:Choice Requires="wps">
            <w:drawing>
              <wp:anchor distT="0" distB="0" distL="114300" distR="114300" simplePos="0" relativeHeight="251956224" behindDoc="0" locked="0" layoutInCell="1" allowOverlap="1" wp14:anchorId="75A66203" wp14:editId="0B0B08E0">
                <wp:simplePos x="0" y="0"/>
                <wp:positionH relativeFrom="column">
                  <wp:posOffset>4132662</wp:posOffset>
                </wp:positionH>
                <wp:positionV relativeFrom="paragraph">
                  <wp:posOffset>1072392</wp:posOffset>
                </wp:positionV>
                <wp:extent cx="206621" cy="79834"/>
                <wp:effectExtent l="0" t="0" r="22225" b="15875"/>
                <wp:wrapNone/>
                <wp:docPr id="1509059892" name="Laisva forma: figūra 1509059892"/>
                <wp:cNvGraphicFramePr/>
                <a:graphic xmlns:a="http://schemas.openxmlformats.org/drawingml/2006/main">
                  <a:graphicData uri="http://schemas.microsoft.com/office/word/2010/wordprocessingShape">
                    <wps:wsp>
                      <wps:cNvSpPr/>
                      <wps:spPr>
                        <a:xfrm>
                          <a:off x="0" y="0"/>
                          <a:ext cx="206621" cy="79834"/>
                        </a:xfrm>
                        <a:custGeom>
                          <a:avLst/>
                          <a:gdLst>
                            <a:gd name="connsiteX0" fmla="*/ 188022 w 209047"/>
                            <a:gd name="connsiteY0" fmla="*/ 91600 h 91600"/>
                            <a:gd name="connsiteX1" fmla="*/ 202486 w 209047"/>
                            <a:gd name="connsiteY1" fmla="*/ 43389 h 91600"/>
                            <a:gd name="connsiteX2" fmla="*/ 94815 w 209047"/>
                            <a:gd name="connsiteY2" fmla="*/ 57853 h 91600"/>
                            <a:gd name="connsiteX3" fmla="*/ 62674 w 209047"/>
                            <a:gd name="connsiteY3" fmla="*/ 41782 h 91600"/>
                            <a:gd name="connsiteX4" fmla="*/ 46604 w 209047"/>
                            <a:gd name="connsiteY4" fmla="*/ 25712 h 91600"/>
                            <a:gd name="connsiteX5" fmla="*/ 24105 w 209047"/>
                            <a:gd name="connsiteY5" fmla="*/ 28926 h 91600"/>
                            <a:gd name="connsiteX6" fmla="*/ 0 w 209047"/>
                            <a:gd name="connsiteY6" fmla="*/ 0 h 916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09047" h="91600">
                              <a:moveTo>
                                <a:pt x="188022" y="91600"/>
                              </a:moveTo>
                              <a:cubicBezTo>
                                <a:pt x="203021" y="70306"/>
                                <a:pt x="218020" y="49013"/>
                                <a:pt x="202486" y="43389"/>
                              </a:cubicBezTo>
                              <a:cubicBezTo>
                                <a:pt x="186952" y="37765"/>
                                <a:pt x="118117" y="58121"/>
                                <a:pt x="94815" y="57853"/>
                              </a:cubicBezTo>
                              <a:cubicBezTo>
                                <a:pt x="71513" y="57585"/>
                                <a:pt x="70709" y="47139"/>
                                <a:pt x="62674" y="41782"/>
                              </a:cubicBezTo>
                              <a:cubicBezTo>
                                <a:pt x="54639" y="36425"/>
                                <a:pt x="53032" y="27855"/>
                                <a:pt x="46604" y="25712"/>
                              </a:cubicBezTo>
                              <a:cubicBezTo>
                                <a:pt x="40176" y="23569"/>
                                <a:pt x="31872" y="33211"/>
                                <a:pt x="24105" y="28926"/>
                              </a:cubicBezTo>
                              <a:cubicBezTo>
                                <a:pt x="16338" y="24641"/>
                                <a:pt x="8169" y="12320"/>
                                <a:pt x="0"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1186D5" id="Laisva forma: figūra 1509059892" o:spid="_x0000_s1026" style="position:absolute;margin-left:325.4pt;margin-top:84.45pt;width:16.25pt;height:6.3pt;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9047,9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" path="m188022,91600c203021,70306,218020,49013,202486,43389,186952,37765,118117,58121,94815,57853,71513,57585,70709,47139,62674,41782,54639,36425,53032,27855,46604,25712,40176,23569,31872,33211,24105,28926,16338,24641,8169,12320,,e" filled="f" strokecolor="red" strokeweight=".5pt">
                <v:stroke joinstyle="miter"/>
                <v:path arrowok="t" o:connecttype="custom" o:connectlocs="185840,79834;200136,37816;93715,50422;61947,36415;46063,22409;23825,25210;0,0" o:connectangles="0,0,0,0,0,0,0"/>
              </v:shape>
            </w:pict>
          </mc:Fallback>
        </mc:AlternateContent>
      </w:r>
      <w:r w:rsidRPr="00EB6E26">
        <w:rPr>
          <w:noProof/>
          <w:lang w:val="lt-LT"/>
        </w:rPr>
        <mc:AlternateContent>
          <mc:Choice Requires="wps">
            <w:drawing>
              <wp:anchor distT="0" distB="0" distL="114300" distR="114300" simplePos="0" relativeHeight="251955200" behindDoc="0" locked="0" layoutInCell="1" allowOverlap="1" wp14:anchorId="41602F8C" wp14:editId="220CF437">
                <wp:simplePos x="0" y="0"/>
                <wp:positionH relativeFrom="column">
                  <wp:posOffset>4314190</wp:posOffset>
                </wp:positionH>
                <wp:positionV relativeFrom="paragraph">
                  <wp:posOffset>1151255</wp:posOffset>
                </wp:positionV>
                <wp:extent cx="38100" cy="2540"/>
                <wp:effectExtent l="0" t="0" r="19050" b="35560"/>
                <wp:wrapNone/>
                <wp:docPr id="1808783423" name="Tiesioji jungtis 1808783423"/>
                <wp:cNvGraphicFramePr/>
                <a:graphic xmlns:a="http://schemas.openxmlformats.org/drawingml/2006/main">
                  <a:graphicData uri="http://schemas.microsoft.com/office/word/2010/wordprocessingShape">
                    <wps:wsp>
                      <wps:cNvCnPr/>
                      <wps:spPr>
                        <a:xfrm flipH="1" flipV="1">
                          <a:off x="0" y="0"/>
                          <a:ext cx="38100" cy="2540"/>
                        </a:xfrm>
                        <a:prstGeom prst="line">
                          <a:avLst/>
                        </a:prstGeom>
                        <a:noFill/>
                        <a:ln w="63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BBF8C29" id="Tiesioji jungtis 1808783423" o:spid="_x0000_s1026" style="position:absolute;flip:x y;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9.7pt,90.65pt" to="342.7pt,9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954176" behindDoc="0" locked="0" layoutInCell="1" allowOverlap="1" wp14:anchorId="66019A1A" wp14:editId="6681B328">
                <wp:simplePos x="0" y="0"/>
                <wp:positionH relativeFrom="column">
                  <wp:posOffset>4011570</wp:posOffset>
                </wp:positionH>
                <wp:positionV relativeFrom="paragraph">
                  <wp:posOffset>1263704</wp:posOffset>
                </wp:positionV>
                <wp:extent cx="54610" cy="54610"/>
                <wp:effectExtent l="0" t="0" r="21590" b="21590"/>
                <wp:wrapNone/>
                <wp:docPr id="974866881" name="Ovalas 974866881"/>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20FB39B" id="Ovalas 974866881" o:spid="_x0000_s1026" style="position:absolute;margin-left:315.85pt;margin-top:99.5pt;width:4.3pt;height:4.3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953152" behindDoc="0" locked="0" layoutInCell="1" allowOverlap="1" wp14:anchorId="18C2EBF6" wp14:editId="08E2FB76">
                <wp:simplePos x="0" y="0"/>
                <wp:positionH relativeFrom="column">
                  <wp:posOffset>3862745</wp:posOffset>
                </wp:positionH>
                <wp:positionV relativeFrom="paragraph">
                  <wp:posOffset>1064252</wp:posOffset>
                </wp:positionV>
                <wp:extent cx="54610" cy="54610"/>
                <wp:effectExtent l="0" t="0" r="21590" b="21590"/>
                <wp:wrapNone/>
                <wp:docPr id="220140917" name="Ovalas 220140917"/>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8A7498D" id="Ovalas 220140917" o:spid="_x0000_s1026" style="position:absolute;margin-left:304.15pt;margin-top:83.8pt;width:4.3pt;height:4.3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951104" behindDoc="0" locked="0" layoutInCell="1" allowOverlap="1" wp14:anchorId="06D58F19" wp14:editId="49DF7285">
                <wp:simplePos x="0" y="0"/>
                <wp:positionH relativeFrom="column">
                  <wp:posOffset>4350224</wp:posOffset>
                </wp:positionH>
                <wp:positionV relativeFrom="paragraph">
                  <wp:posOffset>1109329</wp:posOffset>
                </wp:positionV>
                <wp:extent cx="54610" cy="54610"/>
                <wp:effectExtent l="0" t="0" r="21590" b="21590"/>
                <wp:wrapNone/>
                <wp:docPr id="1400991995" name="Ovalas 1400991995"/>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512C8A7" id="Ovalas 1400991995" o:spid="_x0000_s1026" style="position:absolute;margin-left:342.55pt;margin-top:87.35pt;width:4.3pt;height:4.3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769856" behindDoc="0" locked="0" layoutInCell="1" allowOverlap="1" wp14:anchorId="1C393A40" wp14:editId="5A7C6C3C">
                <wp:simplePos x="0" y="0"/>
                <wp:positionH relativeFrom="column">
                  <wp:posOffset>3834262</wp:posOffset>
                </wp:positionH>
                <wp:positionV relativeFrom="paragraph">
                  <wp:posOffset>1057804</wp:posOffset>
                </wp:positionV>
                <wp:extent cx="537804" cy="194002"/>
                <wp:effectExtent l="0" t="0" r="91758" b="0"/>
                <wp:wrapNone/>
                <wp:docPr id="264" name="Teksto laukas 264"/>
                <wp:cNvGraphicFramePr/>
                <a:graphic xmlns:a="http://schemas.openxmlformats.org/drawingml/2006/main">
                  <a:graphicData uri="http://schemas.microsoft.com/office/word/2010/wordprocessingShape">
                    <wps:wsp>
                      <wps:cNvSpPr txBox="1"/>
                      <wps:spPr>
                        <a:xfrm rot="14849947" flipV="1">
                          <a:off x="0" y="0"/>
                          <a:ext cx="537804" cy="194002"/>
                        </a:xfrm>
                        <a:prstGeom prst="rect">
                          <a:avLst/>
                        </a:prstGeom>
                        <a:noFill/>
                        <a:ln w="6350">
                          <a:noFill/>
                        </a:ln>
                        <a:effectLst/>
                      </wps:spPr>
                      <wps:txbx>
                        <w:txbxContent>
                          <w:p w14:paraId="5FD08F1C" w14:textId="77777777" w:rsidR="00EB6E26" w:rsidRPr="007C399C" w:rsidRDefault="00EB6E26" w:rsidP="00EB6E26">
                            <w:pPr>
                              <w:jc w:val="center"/>
                              <w:rPr>
                                <w:color w:val="FF0000"/>
                                <w:sz w:val="10"/>
                                <w:lang w:val="lt-LT"/>
                              </w:rPr>
                            </w:pPr>
                            <w:r>
                              <w:rPr>
                                <w:color w:val="FF0000"/>
                                <w:sz w:val="10"/>
                                <w:lang w:val="lt-LT"/>
                              </w:rPr>
                              <w:t>Ukmergės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393A40" id="Teksto laukas 264" o:spid="_x0000_s1103" type="#_x0000_t202" style="position:absolute;margin-left:301.9pt;margin-top:83.3pt;width:42.35pt;height:15.3pt;rotation:7372858fd;flip:y;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" filled="f" stroked="f" strokeweight=".5pt">
                <v:textbox>
                  <w:txbxContent>
                    <w:p w14:paraId="5FD08F1C" w14:textId="77777777" w:rsidR="00EB6E26" w:rsidRPr="007C399C" w:rsidRDefault="00EB6E26" w:rsidP="00EB6E26">
                      <w:pPr>
                        <w:jc w:val="center"/>
                        <w:rPr>
                          <w:color w:val="FF0000"/>
                          <w:sz w:val="10"/>
                          <w:lang w:val="lt-LT"/>
                        </w:rPr>
                      </w:pPr>
                      <w:r>
                        <w:rPr>
                          <w:color w:val="FF0000"/>
                          <w:sz w:val="10"/>
                          <w:lang w:val="lt-LT"/>
                        </w:rPr>
                        <w:t>Ukmergės g.</w:t>
                      </w:r>
                    </w:p>
                  </w:txbxContent>
                </v:textbox>
              </v:shape>
            </w:pict>
          </mc:Fallback>
        </mc:AlternateContent>
      </w:r>
      <w:r w:rsidRPr="00EB6E26">
        <w:rPr>
          <w:noProof/>
          <w:lang w:val="lt-LT"/>
        </w:rPr>
        <mc:AlternateContent>
          <mc:Choice Requires="wps">
            <w:drawing>
              <wp:anchor distT="0" distB="0" distL="114300" distR="114300" simplePos="0" relativeHeight="251949056" behindDoc="0" locked="0" layoutInCell="1" allowOverlap="1" wp14:anchorId="72512278" wp14:editId="2DA44C48">
                <wp:simplePos x="0" y="0"/>
                <wp:positionH relativeFrom="column">
                  <wp:posOffset>4755034</wp:posOffset>
                </wp:positionH>
                <wp:positionV relativeFrom="paragraph">
                  <wp:posOffset>1203172</wp:posOffset>
                </wp:positionV>
                <wp:extent cx="54610" cy="54610"/>
                <wp:effectExtent l="0" t="0" r="21590" b="21590"/>
                <wp:wrapNone/>
                <wp:docPr id="439433964" name="Ovalas 439433964"/>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70C0"/>
                        </a:solidFill>
                        <a:ln w="127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E104FE0" id="Ovalas 439433964" o:spid="_x0000_s1026" style="position:absolute;margin-left:374.4pt;margin-top:94.75pt;width:4.3pt;height:4.3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" fillcolor="#0070c0" strokecolor="#0070c0" strokeweight="1pt">
                <v:stroke joinstyle="miter"/>
              </v:oval>
            </w:pict>
          </mc:Fallback>
        </mc:AlternateContent>
      </w:r>
      <w:r w:rsidRPr="00EB6E26">
        <w:rPr>
          <w:noProof/>
          <w:lang w:val="lt-LT"/>
        </w:rPr>
        <mc:AlternateContent>
          <mc:Choice Requires="wps">
            <w:drawing>
              <wp:anchor distT="0" distB="0" distL="114300" distR="114300" simplePos="0" relativeHeight="251948032" behindDoc="0" locked="0" layoutInCell="1" allowOverlap="1" wp14:anchorId="130F3535" wp14:editId="4978FDEE">
                <wp:simplePos x="0" y="0"/>
                <wp:positionH relativeFrom="column">
                  <wp:posOffset>3997479</wp:posOffset>
                </wp:positionH>
                <wp:positionV relativeFrom="paragraph">
                  <wp:posOffset>649151</wp:posOffset>
                </wp:positionV>
                <wp:extent cx="496518" cy="157468"/>
                <wp:effectExtent l="0" t="0" r="0" b="0"/>
                <wp:wrapNone/>
                <wp:docPr id="717309189" name="Teksto laukas 717309189"/>
                <wp:cNvGraphicFramePr/>
                <a:graphic xmlns:a="http://schemas.openxmlformats.org/drawingml/2006/main">
                  <a:graphicData uri="http://schemas.microsoft.com/office/word/2010/wordprocessingShape">
                    <wps:wsp>
                      <wps:cNvSpPr txBox="1"/>
                      <wps:spPr>
                        <a:xfrm rot="5579158" flipH="1" flipV="1">
                          <a:off x="0" y="0"/>
                          <a:ext cx="496518" cy="157468"/>
                        </a:xfrm>
                        <a:prstGeom prst="rect">
                          <a:avLst/>
                        </a:prstGeom>
                        <a:noFill/>
                        <a:ln w="6350">
                          <a:noFill/>
                        </a:ln>
                        <a:effectLst/>
                      </wps:spPr>
                      <wps:txbx>
                        <w:txbxContent>
                          <w:p w14:paraId="5F0F1065" w14:textId="77777777" w:rsidR="00EB6E26" w:rsidRPr="00AB7315" w:rsidRDefault="00EB6E26" w:rsidP="00EB6E26">
                            <w:pPr>
                              <w:rPr>
                                <w:color w:val="FF0000"/>
                                <w:sz w:val="6"/>
                                <w:szCs w:val="22"/>
                                <w:lang w:val="lt-LT"/>
                              </w:rPr>
                            </w:pPr>
                            <w:r>
                              <w:rPr>
                                <w:color w:val="FF0000"/>
                                <w:sz w:val="6"/>
                                <w:szCs w:val="22"/>
                                <w:lang w:val="lt-LT"/>
                              </w:rPr>
                              <w:t>S. Stanevičiaus</w:t>
                            </w:r>
                            <w:r w:rsidRPr="00AB7315">
                              <w:rPr>
                                <w:color w:val="FF0000"/>
                                <w:sz w:val="6"/>
                                <w:szCs w:val="22"/>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0F3535" id="Teksto laukas 717309189" o:spid="_x0000_s1104" type="#_x0000_t202" style="position:absolute;margin-left:314.75pt;margin-top:51.1pt;width:39.1pt;height:12.4pt;rotation:6093928fd;flip:x y;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" filled="f" stroked="f" strokeweight=".5pt">
                <v:textbox>
                  <w:txbxContent>
                    <w:p w14:paraId="5F0F1065" w14:textId="77777777" w:rsidR="00EB6E26" w:rsidRPr="00AB7315" w:rsidRDefault="00EB6E26" w:rsidP="00EB6E26">
                      <w:pPr>
                        <w:rPr>
                          <w:color w:val="FF0000"/>
                          <w:sz w:val="6"/>
                          <w:szCs w:val="22"/>
                          <w:lang w:val="lt-LT"/>
                        </w:rPr>
                      </w:pPr>
                      <w:r>
                        <w:rPr>
                          <w:color w:val="FF0000"/>
                          <w:sz w:val="6"/>
                          <w:szCs w:val="22"/>
                          <w:lang w:val="lt-LT"/>
                        </w:rPr>
                        <w:t>S. Stanevičiaus</w:t>
                      </w:r>
                      <w:r w:rsidRPr="00AB7315">
                        <w:rPr>
                          <w:color w:val="FF0000"/>
                          <w:sz w:val="6"/>
                          <w:szCs w:val="22"/>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1947008" behindDoc="0" locked="0" layoutInCell="1" allowOverlap="1" wp14:anchorId="41B27ED5" wp14:editId="77B89661">
                <wp:simplePos x="0" y="0"/>
                <wp:positionH relativeFrom="column">
                  <wp:posOffset>4228079</wp:posOffset>
                </wp:positionH>
                <wp:positionV relativeFrom="paragraph">
                  <wp:posOffset>547855</wp:posOffset>
                </wp:positionV>
                <wp:extent cx="45719" cy="45719"/>
                <wp:effectExtent l="0" t="19050" r="31115" b="31115"/>
                <wp:wrapNone/>
                <wp:docPr id="713696573" name="Lygiašonis trikampis 713696573"/>
                <wp:cNvGraphicFramePr/>
                <a:graphic xmlns:a="http://schemas.openxmlformats.org/drawingml/2006/main">
                  <a:graphicData uri="http://schemas.microsoft.com/office/word/2010/wordprocessingShape">
                    <wps:wsp>
                      <wps:cNvSpPr/>
                      <wps:spPr>
                        <a:xfrm rot="19928115">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BA22D1A" id="Lygiašonis trikampis 713696573" o:spid="_x0000_s1026" type="#_x0000_t5" style="position:absolute;margin-left:332.9pt;margin-top:43.15pt;width:3.6pt;height:3.6pt;rotation:-1826144fd;z-index:251947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" fillcolor="red" strokecolor="red" strokeweight="1pt"/>
            </w:pict>
          </mc:Fallback>
        </mc:AlternateContent>
      </w:r>
      <w:r w:rsidRPr="00EB6E26">
        <w:rPr>
          <w:noProof/>
          <w:lang w:val="lt-LT"/>
        </w:rPr>
        <mc:AlternateContent>
          <mc:Choice Requires="wps">
            <w:drawing>
              <wp:anchor distT="0" distB="0" distL="114300" distR="114300" simplePos="0" relativeHeight="251945984" behindDoc="0" locked="0" layoutInCell="1" allowOverlap="1" wp14:anchorId="7F6E01BE" wp14:editId="3A45D5A1">
                <wp:simplePos x="0" y="0"/>
                <wp:positionH relativeFrom="column">
                  <wp:posOffset>4250383</wp:posOffset>
                </wp:positionH>
                <wp:positionV relativeFrom="paragraph">
                  <wp:posOffset>571106</wp:posOffset>
                </wp:positionV>
                <wp:extent cx="73573" cy="342803"/>
                <wp:effectExtent l="0" t="0" r="22225" b="19685"/>
                <wp:wrapNone/>
                <wp:docPr id="1000307574" name="Laisva forma: figūra 1000307574"/>
                <wp:cNvGraphicFramePr/>
                <a:graphic xmlns:a="http://schemas.openxmlformats.org/drawingml/2006/main">
                  <a:graphicData uri="http://schemas.microsoft.com/office/word/2010/wordprocessingShape">
                    <wps:wsp>
                      <wps:cNvSpPr/>
                      <wps:spPr>
                        <a:xfrm>
                          <a:off x="0" y="0"/>
                          <a:ext cx="73573" cy="342803"/>
                        </a:xfrm>
                        <a:custGeom>
                          <a:avLst/>
                          <a:gdLst>
                            <a:gd name="connsiteX0" fmla="*/ 0 w 73573"/>
                            <a:gd name="connsiteY0" fmla="*/ 0 h 342803"/>
                            <a:gd name="connsiteX1" fmla="*/ 25225 w 73573"/>
                            <a:gd name="connsiteY1" fmla="*/ 56756 h 342803"/>
                            <a:gd name="connsiteX2" fmla="*/ 14715 w 73573"/>
                            <a:gd name="connsiteY2" fmla="*/ 174472 h 342803"/>
                            <a:gd name="connsiteX3" fmla="*/ 10511 w 73573"/>
                            <a:gd name="connsiteY3" fmla="*/ 250146 h 342803"/>
                            <a:gd name="connsiteX4" fmla="*/ 16817 w 73573"/>
                            <a:gd name="connsiteY4" fmla="*/ 336331 h 342803"/>
                            <a:gd name="connsiteX5" fmla="*/ 73573 w 73573"/>
                            <a:gd name="connsiteY5" fmla="*/ 330025 h 34280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573" h="342803">
                              <a:moveTo>
                                <a:pt x="0" y="0"/>
                              </a:moveTo>
                              <a:cubicBezTo>
                                <a:pt x="11386" y="13838"/>
                                <a:pt x="22772" y="27677"/>
                                <a:pt x="25225" y="56756"/>
                              </a:cubicBezTo>
                              <a:cubicBezTo>
                                <a:pt x="27678" y="85835"/>
                                <a:pt x="17167" y="142240"/>
                                <a:pt x="14715" y="174472"/>
                              </a:cubicBezTo>
                              <a:cubicBezTo>
                                <a:pt x="12263" y="206704"/>
                                <a:pt x="10161" y="223170"/>
                                <a:pt x="10511" y="250146"/>
                              </a:cubicBezTo>
                              <a:cubicBezTo>
                                <a:pt x="10861" y="277122"/>
                                <a:pt x="6307" y="323018"/>
                                <a:pt x="16817" y="336331"/>
                              </a:cubicBezTo>
                              <a:cubicBezTo>
                                <a:pt x="27327" y="349644"/>
                                <a:pt x="50450" y="339834"/>
                                <a:pt x="73573" y="330025"/>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FA64C5E" id="Laisva forma: figūra 1000307574" o:spid="_x0000_s1026" style="position:absolute;margin-left:334.7pt;margin-top:44.95pt;width:5.8pt;height:27pt;z-index:251945984;visibility:visible;mso-wrap-style:square;mso-wrap-distance-left:9pt;mso-wrap-distance-top:0;mso-wrap-distance-right:9pt;mso-wrap-distance-bottom:0;mso-position-horizontal:absolute;mso-position-horizontal-relative:text;mso-position-vertical:absolute;mso-position-vertical-relative:text;v-text-anchor:middle" coordsize="73573,3428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" path="m,c11386,13838,22772,27677,25225,56756v2453,29079,-8058,85484,-10510,117716c12263,206704,10161,223170,10511,250146v350,26976,-4204,72872,6306,86185c27327,349644,50450,339834,73573,330025e" filled="f" strokecolor="red" strokeweight=".5pt">
                <v:stroke joinstyle="miter"/>
                <v:path arrowok="t" o:connecttype="custom" o:connectlocs="0,0;25225,56756;14715,174472;10511,250146;16817,336331;73573,330025" o:connectangles="0,0,0,0,0,0"/>
              </v:shape>
            </w:pict>
          </mc:Fallback>
        </mc:AlternateContent>
      </w:r>
      <w:r w:rsidRPr="00EB6E26">
        <w:rPr>
          <w:noProof/>
          <w:lang w:val="lt-LT"/>
        </w:rPr>
        <mc:AlternateContent>
          <mc:Choice Requires="wps">
            <w:drawing>
              <wp:anchor distT="0" distB="0" distL="114300" distR="114300" simplePos="0" relativeHeight="251685888" behindDoc="0" locked="0" layoutInCell="1" allowOverlap="1" wp14:anchorId="242141DB" wp14:editId="2AE82329">
                <wp:simplePos x="0" y="0"/>
                <wp:positionH relativeFrom="column">
                  <wp:posOffset>4148132</wp:posOffset>
                </wp:positionH>
                <wp:positionV relativeFrom="paragraph">
                  <wp:posOffset>401588</wp:posOffset>
                </wp:positionV>
                <wp:extent cx="488950" cy="167640"/>
                <wp:effectExtent l="0" t="57150" r="0" b="60960"/>
                <wp:wrapNone/>
                <wp:docPr id="123" name="Teksto laukas 123"/>
                <wp:cNvGraphicFramePr/>
                <a:graphic xmlns:a="http://schemas.openxmlformats.org/drawingml/2006/main">
                  <a:graphicData uri="http://schemas.microsoft.com/office/word/2010/wordprocessingShape">
                    <wps:wsp>
                      <wps:cNvSpPr txBox="1"/>
                      <wps:spPr>
                        <a:xfrm rot="9040451" flipH="1" flipV="1">
                          <a:off x="0" y="0"/>
                          <a:ext cx="488950" cy="167640"/>
                        </a:xfrm>
                        <a:prstGeom prst="rect">
                          <a:avLst/>
                        </a:prstGeom>
                        <a:noFill/>
                        <a:ln w="6350">
                          <a:noFill/>
                        </a:ln>
                        <a:effectLst/>
                      </wps:spPr>
                      <wps:txbx>
                        <w:txbxContent>
                          <w:p w14:paraId="5FF4C9C2" w14:textId="77777777" w:rsidR="00EB6E26" w:rsidRPr="0050480F" w:rsidRDefault="00EB6E26" w:rsidP="00EB6E26">
                            <w:pPr>
                              <w:jc w:val="center"/>
                              <w:rPr>
                                <w:color w:val="FF0000"/>
                                <w:sz w:val="10"/>
                                <w:lang w:val="lt-LT"/>
                              </w:rPr>
                            </w:pPr>
                            <w:r w:rsidRPr="0050480F">
                              <w:rPr>
                                <w:color w:val="FF0000"/>
                                <w:sz w:val="10"/>
                                <w:lang w:val="lt-LT"/>
                              </w:rPr>
                              <w:t>Ateities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2141DB" id="Teksto laukas 123" o:spid="_x0000_s1105" type="#_x0000_t202" style="position:absolute;margin-left:326.6pt;margin-top:31.6pt;width:38.5pt;height:13.2pt;rotation:9874583fd;flip:x 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" filled="f" stroked="f" strokeweight=".5pt">
                <v:textbox>
                  <w:txbxContent>
                    <w:p w14:paraId="5FF4C9C2" w14:textId="77777777" w:rsidR="00EB6E26" w:rsidRPr="0050480F" w:rsidRDefault="00EB6E26" w:rsidP="00EB6E26">
                      <w:pPr>
                        <w:jc w:val="center"/>
                        <w:rPr>
                          <w:color w:val="FF0000"/>
                          <w:sz w:val="10"/>
                          <w:lang w:val="lt-LT"/>
                        </w:rPr>
                      </w:pPr>
                      <w:r w:rsidRPr="0050480F">
                        <w:rPr>
                          <w:color w:val="FF0000"/>
                          <w:sz w:val="10"/>
                          <w:lang w:val="lt-LT"/>
                        </w:rPr>
                        <w:t>Ateities g.</w:t>
                      </w:r>
                    </w:p>
                  </w:txbxContent>
                </v:textbox>
              </v:shape>
            </w:pict>
          </mc:Fallback>
        </mc:AlternateContent>
      </w:r>
      <w:r w:rsidRPr="00EB6E26">
        <w:rPr>
          <w:noProof/>
          <w:lang w:val="lt-LT"/>
        </w:rPr>
        <mc:AlternateContent>
          <mc:Choice Requires="wps">
            <w:drawing>
              <wp:anchor distT="0" distB="0" distL="114300" distR="114300" simplePos="0" relativeHeight="251944960" behindDoc="0" locked="0" layoutInCell="1" allowOverlap="1" wp14:anchorId="2699A301" wp14:editId="6F0F1F4C">
                <wp:simplePos x="0" y="0"/>
                <wp:positionH relativeFrom="column">
                  <wp:posOffset>4153688</wp:posOffset>
                </wp:positionH>
                <wp:positionV relativeFrom="paragraph">
                  <wp:posOffset>438357</wp:posOffset>
                </wp:positionV>
                <wp:extent cx="275371" cy="143259"/>
                <wp:effectExtent l="0" t="19050" r="10795" b="28575"/>
                <wp:wrapNone/>
                <wp:docPr id="1965627257" name="Laisva forma: figūra 1965627257"/>
                <wp:cNvGraphicFramePr/>
                <a:graphic xmlns:a="http://schemas.openxmlformats.org/drawingml/2006/main">
                  <a:graphicData uri="http://schemas.microsoft.com/office/word/2010/wordprocessingShape">
                    <wps:wsp>
                      <wps:cNvSpPr/>
                      <wps:spPr>
                        <a:xfrm>
                          <a:off x="0" y="0"/>
                          <a:ext cx="275371" cy="143259"/>
                        </a:xfrm>
                        <a:custGeom>
                          <a:avLst/>
                          <a:gdLst>
                            <a:gd name="connsiteX0" fmla="*/ 275371 w 275371"/>
                            <a:gd name="connsiteY0" fmla="*/ 4523 h 143259"/>
                            <a:gd name="connsiteX1" fmla="*/ 206003 w 275371"/>
                            <a:gd name="connsiteY1" fmla="*/ 17135 h 143259"/>
                            <a:gd name="connsiteX2" fmla="*/ 0 w 275371"/>
                            <a:gd name="connsiteY2" fmla="*/ 143259 h 143259"/>
                          </a:gdLst>
                          <a:ahLst/>
                          <a:cxnLst>
                            <a:cxn ang="0">
                              <a:pos x="connsiteX0" y="connsiteY0"/>
                            </a:cxn>
                            <a:cxn ang="0">
                              <a:pos x="connsiteX1" y="connsiteY1"/>
                            </a:cxn>
                            <a:cxn ang="0">
                              <a:pos x="connsiteX2" y="connsiteY2"/>
                            </a:cxn>
                          </a:cxnLst>
                          <a:rect l="l" t="t" r="r" b="b"/>
                          <a:pathLst>
                            <a:path w="275371" h="143259">
                              <a:moveTo>
                                <a:pt x="275371" y="4523"/>
                              </a:moveTo>
                              <a:cubicBezTo>
                                <a:pt x="263634" y="-733"/>
                                <a:pt x="251898" y="-5988"/>
                                <a:pt x="206003" y="17135"/>
                              </a:cubicBezTo>
                              <a:cubicBezTo>
                                <a:pt x="160108" y="40258"/>
                                <a:pt x="80054" y="91758"/>
                                <a:pt x="0" y="143259"/>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385F0CF" id="Laisva forma: figūra 1965627257" o:spid="_x0000_s1026" style="position:absolute;margin-left:327.05pt;margin-top:34.5pt;width:21.7pt;height:11.3pt;z-index:251944960;visibility:visible;mso-wrap-style:square;mso-wrap-distance-left:9pt;mso-wrap-distance-top:0;mso-wrap-distance-right:9pt;mso-wrap-distance-bottom:0;mso-position-horizontal:absolute;mso-position-horizontal-relative:text;mso-position-vertical:absolute;mso-position-vertical-relative:text;v-text-anchor:middle" coordsize="275371,1432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" path="m275371,4523c263634,-733,251898,-5988,206003,17135,160108,40258,80054,91758,,143259e" filled="f" strokecolor="red" strokeweight=".5pt">
                <v:stroke joinstyle="miter"/>
                <v:path arrowok="t" o:connecttype="custom" o:connectlocs="275371,4523;206003,17135;0,143259" o:connectangles="0,0,0"/>
              </v:shape>
            </w:pict>
          </mc:Fallback>
        </mc:AlternateContent>
      </w:r>
      <w:r w:rsidRPr="00EB6E26">
        <w:rPr>
          <w:noProof/>
          <w:lang w:val="lt-LT"/>
        </w:rPr>
        <mc:AlternateContent>
          <mc:Choice Requires="wps">
            <w:drawing>
              <wp:anchor distT="0" distB="0" distL="114300" distR="114300" simplePos="0" relativeHeight="251943936" behindDoc="0" locked="0" layoutInCell="1" allowOverlap="1" wp14:anchorId="3230A0D2" wp14:editId="0E9655A9">
                <wp:simplePos x="0" y="0"/>
                <wp:positionH relativeFrom="column">
                  <wp:posOffset>4113387</wp:posOffset>
                </wp:positionH>
                <wp:positionV relativeFrom="paragraph">
                  <wp:posOffset>575945</wp:posOffset>
                </wp:positionV>
                <wp:extent cx="45719" cy="45719"/>
                <wp:effectExtent l="19050" t="38100" r="31115" b="12065"/>
                <wp:wrapNone/>
                <wp:docPr id="132075323" name="Lygiašonis trikampis 132075323"/>
                <wp:cNvGraphicFramePr/>
                <a:graphic xmlns:a="http://schemas.openxmlformats.org/drawingml/2006/main">
                  <a:graphicData uri="http://schemas.microsoft.com/office/word/2010/wordprocessingShape">
                    <wps:wsp>
                      <wps:cNvSpPr/>
                      <wps:spPr>
                        <a:xfrm rot="14186019">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F7EC48F" id="Lygiašonis trikampis 132075323" o:spid="_x0000_s1026" type="#_x0000_t5" style="position:absolute;margin-left:323.9pt;margin-top:45.35pt;width:3.6pt;height:3.6pt;rotation:-8098044fd;z-index:251943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" fillcolor="red" strokecolor="red" strokeweight="1pt"/>
            </w:pict>
          </mc:Fallback>
        </mc:AlternateContent>
      </w:r>
      <w:r w:rsidRPr="00EB6E26">
        <w:rPr>
          <w:noProof/>
          <w:lang w:val="lt-LT"/>
        </w:rPr>
        <mc:AlternateContent>
          <mc:Choice Requires="wps">
            <w:drawing>
              <wp:anchor distT="0" distB="0" distL="114300" distR="114300" simplePos="0" relativeHeight="251942912" behindDoc="0" locked="0" layoutInCell="1" allowOverlap="1" wp14:anchorId="3860DECE" wp14:editId="77505754">
                <wp:simplePos x="0" y="0"/>
                <wp:positionH relativeFrom="column">
                  <wp:posOffset>4482355</wp:posOffset>
                </wp:positionH>
                <wp:positionV relativeFrom="paragraph">
                  <wp:posOffset>377091</wp:posOffset>
                </wp:positionV>
                <wp:extent cx="45719" cy="45719"/>
                <wp:effectExtent l="19050" t="38100" r="31115" b="12065"/>
                <wp:wrapNone/>
                <wp:docPr id="2145650063" name="Lygiašonis trikampis 2145650063"/>
                <wp:cNvGraphicFramePr/>
                <a:graphic xmlns:a="http://schemas.openxmlformats.org/drawingml/2006/main">
                  <a:graphicData uri="http://schemas.microsoft.com/office/word/2010/wordprocessingShape">
                    <wps:wsp>
                      <wps:cNvSpPr/>
                      <wps:spPr>
                        <a:xfrm rot="14655598">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F5DCC51" id="Lygiašonis trikampis 2145650063" o:spid="_x0000_s1026" type="#_x0000_t5" style="position:absolute;margin-left:352.95pt;margin-top:29.7pt;width:3.6pt;height:3.6pt;rotation:-7585139fd;z-index:251942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" fillcolor="red" strokecolor="red" strokeweight="1pt"/>
            </w:pict>
          </mc:Fallback>
        </mc:AlternateContent>
      </w:r>
      <w:r w:rsidRPr="00EB6E26">
        <w:rPr>
          <w:noProof/>
          <w:lang w:val="lt-LT"/>
        </w:rPr>
        <mc:AlternateContent>
          <mc:Choice Requires="wps">
            <w:drawing>
              <wp:anchor distT="0" distB="0" distL="114300" distR="114300" simplePos="0" relativeHeight="251941888" behindDoc="0" locked="0" layoutInCell="1" allowOverlap="1" wp14:anchorId="60333131" wp14:editId="26F3126C">
                <wp:simplePos x="0" y="0"/>
                <wp:positionH relativeFrom="column">
                  <wp:posOffset>4518944</wp:posOffset>
                </wp:positionH>
                <wp:positionV relativeFrom="paragraph">
                  <wp:posOffset>338411</wp:posOffset>
                </wp:positionV>
                <wp:extent cx="151349" cy="55916"/>
                <wp:effectExtent l="0" t="0" r="20320" b="20320"/>
                <wp:wrapNone/>
                <wp:docPr id="1842837366" name="Laisva forma: figūra 1842837366"/>
                <wp:cNvGraphicFramePr/>
                <a:graphic xmlns:a="http://schemas.openxmlformats.org/drawingml/2006/main">
                  <a:graphicData uri="http://schemas.microsoft.com/office/word/2010/wordprocessingShape">
                    <wps:wsp>
                      <wps:cNvSpPr/>
                      <wps:spPr>
                        <a:xfrm>
                          <a:off x="0" y="0"/>
                          <a:ext cx="151349" cy="55916"/>
                        </a:xfrm>
                        <a:custGeom>
                          <a:avLst/>
                          <a:gdLst>
                            <a:gd name="connsiteX0" fmla="*/ 151349 w 151349"/>
                            <a:gd name="connsiteY0" fmla="*/ 9670 h 55916"/>
                            <a:gd name="connsiteX1" fmla="*/ 92491 w 151349"/>
                            <a:gd name="connsiteY1" fmla="*/ 3364 h 55916"/>
                            <a:gd name="connsiteX2" fmla="*/ 0 w 151349"/>
                            <a:gd name="connsiteY2" fmla="*/ 55916 h 55916"/>
                          </a:gdLst>
                          <a:ahLst/>
                          <a:cxnLst>
                            <a:cxn ang="0">
                              <a:pos x="connsiteX0" y="connsiteY0"/>
                            </a:cxn>
                            <a:cxn ang="0">
                              <a:pos x="connsiteX1" y="connsiteY1"/>
                            </a:cxn>
                            <a:cxn ang="0">
                              <a:pos x="connsiteX2" y="connsiteY2"/>
                            </a:cxn>
                          </a:cxnLst>
                          <a:rect l="l" t="t" r="r" b="b"/>
                          <a:pathLst>
                            <a:path w="151349" h="55916">
                              <a:moveTo>
                                <a:pt x="151349" y="9670"/>
                              </a:moveTo>
                              <a:cubicBezTo>
                                <a:pt x="134532" y="2663"/>
                                <a:pt x="117716" y="-4344"/>
                                <a:pt x="92491" y="3364"/>
                              </a:cubicBezTo>
                              <a:cubicBezTo>
                                <a:pt x="67266" y="11072"/>
                                <a:pt x="33633" y="33494"/>
                                <a:pt x="0" y="55916"/>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83EA48C" id="Laisva forma: figūra 1842837366" o:spid="_x0000_s1026" style="position:absolute;margin-left:355.8pt;margin-top:26.65pt;width:11.9pt;height:4.4pt;z-index:251941888;visibility:visible;mso-wrap-style:square;mso-wrap-distance-left:9pt;mso-wrap-distance-top:0;mso-wrap-distance-right:9pt;mso-wrap-distance-bottom:0;mso-position-horizontal:absolute;mso-position-horizontal-relative:text;mso-position-vertical:absolute;mso-position-vertical-relative:text;v-text-anchor:middle" coordsize="151349,559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" path="m151349,9670c134532,2663,117716,-4344,92491,3364,67266,11072,33633,33494,,55916e" filled="f" strokecolor="red" strokeweight=".5pt">
                <v:stroke joinstyle="miter"/>
                <v:path arrowok="t" o:connecttype="custom" o:connectlocs="151349,9670;92491,3364;0,55916" o:connectangles="0,0,0"/>
              </v:shape>
            </w:pict>
          </mc:Fallback>
        </mc:AlternateContent>
      </w:r>
      <w:r w:rsidRPr="00EB6E26">
        <w:rPr>
          <w:noProof/>
          <w:lang w:val="lt-LT"/>
        </w:rPr>
        <mc:AlternateContent>
          <mc:Choice Requires="wps">
            <w:drawing>
              <wp:anchor distT="0" distB="0" distL="114300" distR="114300" simplePos="0" relativeHeight="251940864" behindDoc="0" locked="0" layoutInCell="1" allowOverlap="1" wp14:anchorId="5616891B" wp14:editId="3996C2C6">
                <wp:simplePos x="0" y="0"/>
                <wp:positionH relativeFrom="column">
                  <wp:posOffset>3875688</wp:posOffset>
                </wp:positionH>
                <wp:positionV relativeFrom="paragraph">
                  <wp:posOffset>656590</wp:posOffset>
                </wp:positionV>
                <wp:extent cx="496518" cy="157468"/>
                <wp:effectExtent l="0" t="0" r="16510" b="0"/>
                <wp:wrapNone/>
                <wp:docPr id="1597261184" name="Teksto laukas 1597261184"/>
                <wp:cNvGraphicFramePr/>
                <a:graphic xmlns:a="http://schemas.openxmlformats.org/drawingml/2006/main">
                  <a:graphicData uri="http://schemas.microsoft.com/office/word/2010/wordprocessingShape">
                    <wps:wsp>
                      <wps:cNvSpPr txBox="1"/>
                      <wps:spPr>
                        <a:xfrm rot="5865960" flipH="1" flipV="1">
                          <a:off x="0" y="0"/>
                          <a:ext cx="496518" cy="157468"/>
                        </a:xfrm>
                        <a:prstGeom prst="rect">
                          <a:avLst/>
                        </a:prstGeom>
                        <a:noFill/>
                        <a:ln w="6350">
                          <a:noFill/>
                        </a:ln>
                        <a:effectLst/>
                      </wps:spPr>
                      <wps:txbx>
                        <w:txbxContent>
                          <w:p w14:paraId="4CECF3DD" w14:textId="77777777" w:rsidR="00EB6E26" w:rsidRPr="00AB7315" w:rsidRDefault="00EB6E26" w:rsidP="00EB6E26">
                            <w:pPr>
                              <w:rPr>
                                <w:color w:val="FF0000"/>
                                <w:sz w:val="6"/>
                                <w:szCs w:val="22"/>
                                <w:lang w:val="lt-LT"/>
                              </w:rPr>
                            </w:pPr>
                            <w:r>
                              <w:rPr>
                                <w:color w:val="FF0000"/>
                                <w:sz w:val="6"/>
                                <w:szCs w:val="22"/>
                                <w:lang w:val="lt-LT"/>
                              </w:rPr>
                              <w:t>Fabijoniškių</w:t>
                            </w:r>
                            <w:r w:rsidRPr="00AB7315">
                              <w:rPr>
                                <w:color w:val="FF0000"/>
                                <w:sz w:val="6"/>
                                <w:szCs w:val="22"/>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16891B" id="Teksto laukas 1597261184" o:spid="_x0000_s1106" type="#_x0000_t202" style="position:absolute;margin-left:305.15pt;margin-top:51.7pt;width:39.1pt;height:12.4pt;rotation:6407193fd;flip:x y;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" filled="f" stroked="f" strokeweight=".5pt">
                <v:textbox>
                  <w:txbxContent>
                    <w:p w14:paraId="4CECF3DD" w14:textId="77777777" w:rsidR="00EB6E26" w:rsidRPr="00AB7315" w:rsidRDefault="00EB6E26" w:rsidP="00EB6E26">
                      <w:pPr>
                        <w:rPr>
                          <w:color w:val="FF0000"/>
                          <w:sz w:val="6"/>
                          <w:szCs w:val="22"/>
                          <w:lang w:val="lt-LT"/>
                        </w:rPr>
                      </w:pPr>
                      <w:r>
                        <w:rPr>
                          <w:color w:val="FF0000"/>
                          <w:sz w:val="6"/>
                          <w:szCs w:val="22"/>
                          <w:lang w:val="lt-LT"/>
                        </w:rPr>
                        <w:t>Fabijoniškių</w:t>
                      </w:r>
                      <w:r w:rsidRPr="00AB7315">
                        <w:rPr>
                          <w:color w:val="FF0000"/>
                          <w:sz w:val="6"/>
                          <w:szCs w:val="22"/>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1939840" behindDoc="0" locked="0" layoutInCell="1" allowOverlap="1" wp14:anchorId="67BB0A55" wp14:editId="0D884802">
                <wp:simplePos x="0" y="0"/>
                <wp:positionH relativeFrom="column">
                  <wp:posOffset>4063457</wp:posOffset>
                </wp:positionH>
                <wp:positionV relativeFrom="paragraph">
                  <wp:posOffset>672994</wp:posOffset>
                </wp:positionV>
                <wp:extent cx="45719" cy="45719"/>
                <wp:effectExtent l="19050" t="38100" r="31115" b="31115"/>
                <wp:wrapNone/>
                <wp:docPr id="4841033" name="Lygiašonis trikampis 4841033"/>
                <wp:cNvGraphicFramePr/>
                <a:graphic xmlns:a="http://schemas.openxmlformats.org/drawingml/2006/main">
                  <a:graphicData uri="http://schemas.microsoft.com/office/word/2010/wordprocessingShape">
                    <wps:wsp>
                      <wps:cNvSpPr/>
                      <wps:spPr>
                        <a:xfrm rot="20664441">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E806941" id="Lygiašonis trikampis 4841033" o:spid="_x0000_s1026" type="#_x0000_t5" style="position:absolute;margin-left:319.95pt;margin-top:53pt;width:3.6pt;height:3.6pt;rotation:-1021880fd;z-index:251939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" fillcolor="red" strokecolor="red" strokeweight="1pt"/>
            </w:pict>
          </mc:Fallback>
        </mc:AlternateContent>
      </w:r>
      <w:r w:rsidRPr="00EB6E26">
        <w:rPr>
          <w:noProof/>
          <w:lang w:val="lt-LT"/>
        </w:rPr>
        <mc:AlternateContent>
          <mc:Choice Requires="wps">
            <w:drawing>
              <wp:anchor distT="0" distB="0" distL="114300" distR="114300" simplePos="0" relativeHeight="251938816" behindDoc="0" locked="0" layoutInCell="1" allowOverlap="1" wp14:anchorId="403F2222" wp14:editId="510D4F0A">
                <wp:simplePos x="0" y="0"/>
                <wp:positionH relativeFrom="column">
                  <wp:posOffset>4073757</wp:posOffset>
                </wp:positionH>
                <wp:positionV relativeFrom="paragraph">
                  <wp:posOffset>705638</wp:posOffset>
                </wp:positionV>
                <wp:extent cx="21073" cy="178676"/>
                <wp:effectExtent l="0" t="0" r="17145" b="12065"/>
                <wp:wrapNone/>
                <wp:docPr id="840681963" name="Laisva forma: figūra 840681963"/>
                <wp:cNvGraphicFramePr/>
                <a:graphic xmlns:a="http://schemas.openxmlformats.org/drawingml/2006/main">
                  <a:graphicData uri="http://schemas.microsoft.com/office/word/2010/wordprocessingShape">
                    <wps:wsp>
                      <wps:cNvSpPr/>
                      <wps:spPr>
                        <a:xfrm>
                          <a:off x="0" y="0"/>
                          <a:ext cx="21073" cy="178676"/>
                        </a:xfrm>
                        <a:custGeom>
                          <a:avLst/>
                          <a:gdLst>
                            <a:gd name="connsiteX0" fmla="*/ 12665 w 21073"/>
                            <a:gd name="connsiteY0" fmla="*/ 178676 h 178676"/>
                            <a:gd name="connsiteX1" fmla="*/ 53 w 21073"/>
                            <a:gd name="connsiteY1" fmla="*/ 119818 h 178676"/>
                            <a:gd name="connsiteX2" fmla="*/ 8461 w 21073"/>
                            <a:gd name="connsiteY2" fmla="*/ 69369 h 178676"/>
                            <a:gd name="connsiteX3" fmla="*/ 16869 w 21073"/>
                            <a:gd name="connsiteY3" fmla="*/ 29429 h 178676"/>
                            <a:gd name="connsiteX4" fmla="*/ 21073 w 21073"/>
                            <a:gd name="connsiteY4" fmla="*/ 0 h 17867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1073" h="178676">
                              <a:moveTo>
                                <a:pt x="12665" y="178676"/>
                              </a:moveTo>
                              <a:cubicBezTo>
                                <a:pt x="6709" y="158356"/>
                                <a:pt x="754" y="138036"/>
                                <a:pt x="53" y="119818"/>
                              </a:cubicBezTo>
                              <a:cubicBezTo>
                                <a:pt x="-648" y="101600"/>
                                <a:pt x="5658" y="84434"/>
                                <a:pt x="8461" y="69369"/>
                              </a:cubicBezTo>
                              <a:cubicBezTo>
                                <a:pt x="11264" y="54304"/>
                                <a:pt x="14767" y="40991"/>
                                <a:pt x="16869" y="29429"/>
                              </a:cubicBezTo>
                              <a:cubicBezTo>
                                <a:pt x="18971" y="17867"/>
                                <a:pt x="20022" y="8933"/>
                                <a:pt x="21073"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C44A2E6" id="Laisva forma: figūra 840681963" o:spid="_x0000_s1026" style="position:absolute;margin-left:320.75pt;margin-top:55.55pt;width:1.65pt;height:14.05pt;z-index:251938816;visibility:visible;mso-wrap-style:square;mso-wrap-distance-left:9pt;mso-wrap-distance-top:0;mso-wrap-distance-right:9pt;mso-wrap-distance-bottom:0;mso-position-horizontal:absolute;mso-position-horizontal-relative:text;mso-position-vertical:absolute;mso-position-vertical-relative:text;v-text-anchor:middle" coordsize="21073,178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" path="m12665,178676c6709,158356,754,138036,53,119818,-648,101600,5658,84434,8461,69369,11264,54304,14767,40991,16869,29429,18971,17867,20022,8933,21073,e" filled="f" strokecolor="red" strokeweight=".5pt">
                <v:stroke joinstyle="miter"/>
                <v:path arrowok="t" o:connecttype="custom" o:connectlocs="12665,178676;53,119818;8461,69369;16869,29429;21073,0" o:connectangles="0,0,0,0,0"/>
              </v:shape>
            </w:pict>
          </mc:Fallback>
        </mc:AlternateContent>
      </w:r>
      <w:r w:rsidRPr="00EB6E26">
        <w:rPr>
          <w:noProof/>
          <w:lang w:val="lt-LT"/>
        </w:rPr>
        <mc:AlternateContent>
          <mc:Choice Requires="wps">
            <w:drawing>
              <wp:anchor distT="0" distB="0" distL="114300" distR="114300" simplePos="0" relativeHeight="251937792" behindDoc="0" locked="0" layoutInCell="1" allowOverlap="1" wp14:anchorId="069E0090" wp14:editId="76884430">
                <wp:simplePos x="0" y="0"/>
                <wp:positionH relativeFrom="column">
                  <wp:posOffset>4322883</wp:posOffset>
                </wp:positionH>
                <wp:positionV relativeFrom="paragraph">
                  <wp:posOffset>853987</wp:posOffset>
                </wp:positionV>
                <wp:extent cx="54610" cy="54610"/>
                <wp:effectExtent l="0" t="0" r="21590" b="21590"/>
                <wp:wrapNone/>
                <wp:docPr id="111372279" name="Ovalas 111372279"/>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7237DCB" id="Ovalas 111372279" o:spid="_x0000_s1026" style="position:absolute;margin-left:340.4pt;margin-top:67.25pt;width:4.3pt;height:4.3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936768" behindDoc="0" locked="0" layoutInCell="1" allowOverlap="1" wp14:anchorId="64ACE843" wp14:editId="585731DF">
                <wp:simplePos x="0" y="0"/>
                <wp:positionH relativeFrom="column">
                  <wp:posOffset>4112367</wp:posOffset>
                </wp:positionH>
                <wp:positionV relativeFrom="paragraph">
                  <wp:posOffset>847243</wp:posOffset>
                </wp:positionV>
                <wp:extent cx="54610" cy="54610"/>
                <wp:effectExtent l="0" t="0" r="21590" b="21590"/>
                <wp:wrapNone/>
                <wp:docPr id="438756382" name="Ovalas 438756382"/>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595F9D9" id="Ovalas 438756382" o:spid="_x0000_s1026" style="position:absolute;margin-left:323.8pt;margin-top:66.7pt;width:4.3pt;height:4.3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932672" behindDoc="0" locked="0" layoutInCell="1" allowOverlap="1" wp14:anchorId="2421288E" wp14:editId="271DA2AF">
                <wp:simplePos x="0" y="0"/>
                <wp:positionH relativeFrom="column">
                  <wp:posOffset>4508408</wp:posOffset>
                </wp:positionH>
                <wp:positionV relativeFrom="paragraph">
                  <wp:posOffset>1803285</wp:posOffset>
                </wp:positionV>
                <wp:extent cx="45719" cy="45719"/>
                <wp:effectExtent l="19050" t="0" r="31115" b="31115"/>
                <wp:wrapNone/>
                <wp:docPr id="1255136008" name="Lygiašonis trikampis 1255136008"/>
                <wp:cNvGraphicFramePr/>
                <a:graphic xmlns:a="http://schemas.openxmlformats.org/drawingml/2006/main">
                  <a:graphicData uri="http://schemas.microsoft.com/office/word/2010/wordprocessingShape">
                    <wps:wsp>
                      <wps:cNvSpPr/>
                      <wps:spPr>
                        <a:xfrm rot="17735463">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0A5E70C" id="Lygiašonis trikampis 1255136008" o:spid="_x0000_s1026" type="#_x0000_t5" style="position:absolute;margin-left:355pt;margin-top:142pt;width:3.6pt;height:3.6pt;rotation:-4221105fd;z-index:251932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" fillcolor="red" strokecolor="red" strokeweight="1pt"/>
            </w:pict>
          </mc:Fallback>
        </mc:AlternateContent>
      </w:r>
      <w:r w:rsidRPr="00EB6E26">
        <w:rPr>
          <w:noProof/>
          <w:lang w:val="lt-LT"/>
        </w:rPr>
        <mc:AlternateContent>
          <mc:Choice Requires="wps">
            <w:drawing>
              <wp:anchor distT="0" distB="0" distL="114300" distR="114300" simplePos="0" relativeHeight="251931648" behindDoc="0" locked="0" layoutInCell="1" allowOverlap="1" wp14:anchorId="36F6D7E9" wp14:editId="36C5D24C">
                <wp:simplePos x="0" y="0"/>
                <wp:positionH relativeFrom="column">
                  <wp:posOffset>4538367</wp:posOffset>
                </wp:positionH>
                <wp:positionV relativeFrom="paragraph">
                  <wp:posOffset>1821837</wp:posOffset>
                </wp:positionV>
                <wp:extent cx="685274" cy="216549"/>
                <wp:effectExtent l="0" t="0" r="19685" b="12065"/>
                <wp:wrapNone/>
                <wp:docPr id="1165858410" name="Laisva forma: figūra 1165858410"/>
                <wp:cNvGraphicFramePr/>
                <a:graphic xmlns:a="http://schemas.openxmlformats.org/drawingml/2006/main">
                  <a:graphicData uri="http://schemas.microsoft.com/office/word/2010/wordprocessingShape">
                    <wps:wsp>
                      <wps:cNvSpPr/>
                      <wps:spPr>
                        <a:xfrm>
                          <a:off x="0" y="0"/>
                          <a:ext cx="685274" cy="216549"/>
                        </a:xfrm>
                        <a:custGeom>
                          <a:avLst/>
                          <a:gdLst>
                            <a:gd name="connsiteX0" fmla="*/ 685274 w 685274"/>
                            <a:gd name="connsiteY0" fmla="*/ 50450 h 216549"/>
                            <a:gd name="connsiteX1" fmla="*/ 531823 w 685274"/>
                            <a:gd name="connsiteY1" fmla="*/ 170267 h 216549"/>
                            <a:gd name="connsiteX2" fmla="*/ 472965 w 685274"/>
                            <a:gd name="connsiteY2" fmla="*/ 203901 h 216549"/>
                            <a:gd name="connsiteX3" fmla="*/ 420414 w 685274"/>
                            <a:gd name="connsiteY3" fmla="*/ 216513 h 216549"/>
                            <a:gd name="connsiteX4" fmla="*/ 382576 w 685274"/>
                            <a:gd name="connsiteY4" fmla="*/ 206003 h 216549"/>
                            <a:gd name="connsiteX5" fmla="*/ 342637 w 685274"/>
                            <a:gd name="connsiteY5" fmla="*/ 163961 h 216549"/>
                            <a:gd name="connsiteX6" fmla="*/ 309004 w 685274"/>
                            <a:gd name="connsiteY6" fmla="*/ 136634 h 216549"/>
                            <a:gd name="connsiteX7" fmla="*/ 266963 w 685274"/>
                            <a:gd name="connsiteY7" fmla="*/ 121920 h 216549"/>
                            <a:gd name="connsiteX8" fmla="*/ 203901 w 685274"/>
                            <a:gd name="connsiteY8" fmla="*/ 119818 h 216549"/>
                            <a:gd name="connsiteX9" fmla="*/ 155553 w 685274"/>
                            <a:gd name="connsiteY9" fmla="*/ 111410 h 216549"/>
                            <a:gd name="connsiteX10" fmla="*/ 107205 w 685274"/>
                            <a:gd name="connsiteY10" fmla="*/ 100899 h 216549"/>
                            <a:gd name="connsiteX11" fmla="*/ 44143 w 685274"/>
                            <a:gd name="connsiteY11" fmla="*/ 39939 h 216549"/>
                            <a:gd name="connsiteX12" fmla="*/ 0 w 685274"/>
                            <a:gd name="connsiteY12" fmla="*/ 0 h 21654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85274" h="216549">
                              <a:moveTo>
                                <a:pt x="685274" y="50450"/>
                              </a:moveTo>
                              <a:cubicBezTo>
                                <a:pt x="626241" y="97571"/>
                                <a:pt x="567208" y="144692"/>
                                <a:pt x="531823" y="170267"/>
                              </a:cubicBezTo>
                              <a:cubicBezTo>
                                <a:pt x="496438" y="195842"/>
                                <a:pt x="491533" y="196193"/>
                                <a:pt x="472965" y="203901"/>
                              </a:cubicBezTo>
                              <a:cubicBezTo>
                                <a:pt x="454397" y="211609"/>
                                <a:pt x="435479" y="216163"/>
                                <a:pt x="420414" y="216513"/>
                              </a:cubicBezTo>
                              <a:cubicBezTo>
                                <a:pt x="405349" y="216863"/>
                                <a:pt x="395539" y="214762"/>
                                <a:pt x="382576" y="206003"/>
                              </a:cubicBezTo>
                              <a:cubicBezTo>
                                <a:pt x="369613" y="197244"/>
                                <a:pt x="354899" y="175522"/>
                                <a:pt x="342637" y="163961"/>
                              </a:cubicBezTo>
                              <a:cubicBezTo>
                                <a:pt x="330375" y="152400"/>
                                <a:pt x="321616" y="143641"/>
                                <a:pt x="309004" y="136634"/>
                              </a:cubicBezTo>
                              <a:cubicBezTo>
                                <a:pt x="296392" y="129627"/>
                                <a:pt x="284480" y="124723"/>
                                <a:pt x="266963" y="121920"/>
                              </a:cubicBezTo>
                              <a:cubicBezTo>
                                <a:pt x="249446" y="119117"/>
                                <a:pt x="222469" y="121570"/>
                                <a:pt x="203901" y="119818"/>
                              </a:cubicBezTo>
                              <a:cubicBezTo>
                                <a:pt x="185333" y="118066"/>
                                <a:pt x="171669" y="114563"/>
                                <a:pt x="155553" y="111410"/>
                              </a:cubicBezTo>
                              <a:cubicBezTo>
                                <a:pt x="139437" y="108257"/>
                                <a:pt x="125773" y="112811"/>
                                <a:pt x="107205" y="100899"/>
                              </a:cubicBezTo>
                              <a:cubicBezTo>
                                <a:pt x="88637" y="88987"/>
                                <a:pt x="62010" y="56755"/>
                                <a:pt x="44143" y="39939"/>
                              </a:cubicBezTo>
                              <a:cubicBezTo>
                                <a:pt x="26276" y="23123"/>
                                <a:pt x="13138" y="11561"/>
                                <a:pt x="0"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7A24D10" id="Laisva forma: figūra 1165858410" o:spid="_x0000_s1026" style="position:absolute;margin-left:357.35pt;margin-top:143.45pt;width:53.95pt;height:17.05pt;z-index:251931648;visibility:visible;mso-wrap-style:square;mso-wrap-distance-left:9pt;mso-wrap-distance-top:0;mso-wrap-distance-right:9pt;mso-wrap-distance-bottom:0;mso-position-horizontal:absolute;mso-position-horizontal-relative:text;mso-position-vertical:absolute;mso-position-vertical-relative:text;v-text-anchor:middle" coordsize="685274,2165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" path="m685274,50450c626241,97571,567208,144692,531823,170267v-35385,25575,-40290,25926,-58858,33634c454397,211609,435479,216163,420414,216513v-15065,350,-24875,-1751,-37838,-10510c369613,197244,354899,175522,342637,163961,330375,152400,321616,143641,309004,136634v-12612,-7007,-24524,-11911,-42041,-14714c249446,119117,222469,121570,203901,119818v-18568,-1752,-32232,-5255,-48348,-8408c139437,108257,125773,112811,107205,100899,88637,88987,62010,56755,44143,39939,26276,23123,13138,11561,,e" filled="f" strokecolor="red" strokeweight=".5pt">
                <v:stroke joinstyle="miter"/>
                <v:path arrowok="t" o:connecttype="custom" o:connectlocs="685274,50450;531823,170267;472965,203901;420414,216513;382576,206003;342637,163961;309004,136634;266963,121920;203901,119818;155553,111410;107205,100899;44143,39939;0,0" o:connectangles="0,0,0,0,0,0,0,0,0,0,0,0,0"/>
              </v:shape>
            </w:pict>
          </mc:Fallback>
        </mc:AlternateContent>
      </w:r>
      <w:r w:rsidRPr="00EB6E26">
        <w:rPr>
          <w:noProof/>
          <w:lang w:val="lt-LT"/>
        </w:rPr>
        <mc:AlternateContent>
          <mc:Choice Requires="wps">
            <w:drawing>
              <wp:anchor distT="0" distB="0" distL="114300" distR="114300" simplePos="0" relativeHeight="251930624" behindDoc="0" locked="0" layoutInCell="1" allowOverlap="1" wp14:anchorId="5E21807B" wp14:editId="464AC47A">
                <wp:simplePos x="0" y="0"/>
                <wp:positionH relativeFrom="column">
                  <wp:posOffset>5231945</wp:posOffset>
                </wp:positionH>
                <wp:positionV relativeFrom="paragraph">
                  <wp:posOffset>1871734</wp:posOffset>
                </wp:positionV>
                <wp:extent cx="45719" cy="45719"/>
                <wp:effectExtent l="19050" t="38100" r="31115" b="31115"/>
                <wp:wrapNone/>
                <wp:docPr id="632634403" name="Lygiašonis trikampis 632634403"/>
                <wp:cNvGraphicFramePr/>
                <a:graphic xmlns:a="http://schemas.openxmlformats.org/drawingml/2006/main">
                  <a:graphicData uri="http://schemas.microsoft.com/office/word/2010/wordprocessingShape">
                    <wps:wsp>
                      <wps:cNvSpPr/>
                      <wps:spPr>
                        <a:xfrm rot="20664441">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2671ADC" id="Lygiašonis trikampis 632634403" o:spid="_x0000_s1026" type="#_x0000_t5" style="position:absolute;margin-left:411.95pt;margin-top:147.4pt;width:3.6pt;height:3.6pt;rotation:-1021880fd;z-index:251930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" fillcolor="red" strokecolor="red" strokeweight="1pt"/>
            </w:pict>
          </mc:Fallback>
        </mc:AlternateContent>
      </w:r>
      <w:r w:rsidRPr="00EB6E26">
        <w:rPr>
          <w:noProof/>
          <w:lang w:val="lt-LT"/>
        </w:rPr>
        <mc:AlternateContent>
          <mc:Choice Requires="wps">
            <w:drawing>
              <wp:anchor distT="0" distB="0" distL="114300" distR="114300" simplePos="0" relativeHeight="251928576" behindDoc="0" locked="0" layoutInCell="1" allowOverlap="1" wp14:anchorId="3D605556" wp14:editId="33B695FD">
                <wp:simplePos x="0" y="0"/>
                <wp:positionH relativeFrom="column">
                  <wp:posOffset>3570002</wp:posOffset>
                </wp:positionH>
                <wp:positionV relativeFrom="paragraph">
                  <wp:posOffset>802065</wp:posOffset>
                </wp:positionV>
                <wp:extent cx="496518" cy="157468"/>
                <wp:effectExtent l="36195" t="0" r="73660" b="0"/>
                <wp:wrapNone/>
                <wp:docPr id="1533614985" name="Teksto laukas 1533614985"/>
                <wp:cNvGraphicFramePr/>
                <a:graphic xmlns:a="http://schemas.openxmlformats.org/drawingml/2006/main">
                  <a:graphicData uri="http://schemas.microsoft.com/office/word/2010/wordprocessingShape">
                    <wps:wsp>
                      <wps:cNvSpPr txBox="1"/>
                      <wps:spPr>
                        <a:xfrm rot="15375306" flipH="1" flipV="1">
                          <a:off x="0" y="0"/>
                          <a:ext cx="496518" cy="157468"/>
                        </a:xfrm>
                        <a:prstGeom prst="rect">
                          <a:avLst/>
                        </a:prstGeom>
                        <a:noFill/>
                        <a:ln w="6350">
                          <a:noFill/>
                        </a:ln>
                        <a:effectLst/>
                      </wps:spPr>
                      <wps:txbx>
                        <w:txbxContent>
                          <w:p w14:paraId="39543DB4" w14:textId="77777777" w:rsidR="00EB6E26" w:rsidRPr="00AB7315" w:rsidRDefault="00EB6E26" w:rsidP="00EB6E26">
                            <w:pPr>
                              <w:rPr>
                                <w:color w:val="FF0000"/>
                                <w:sz w:val="6"/>
                                <w:szCs w:val="22"/>
                                <w:lang w:val="lt-LT"/>
                              </w:rPr>
                            </w:pPr>
                            <w:r>
                              <w:rPr>
                                <w:color w:val="FF0000"/>
                                <w:sz w:val="6"/>
                                <w:szCs w:val="22"/>
                                <w:lang w:val="lt-LT"/>
                              </w:rPr>
                              <w:t>Žemyn</w:t>
                            </w:r>
                            <w:r w:rsidRPr="00AB7315">
                              <w:rPr>
                                <w:color w:val="FF0000"/>
                                <w:sz w:val="6"/>
                                <w:szCs w:val="22"/>
                                <w:lang w:val="lt-LT"/>
                              </w:rPr>
                              <w:t>os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605556" id="Teksto laukas 1533614985" o:spid="_x0000_s1107" type="#_x0000_t202" style="position:absolute;margin-left:281.1pt;margin-top:63.15pt;width:39.1pt;height:12.4pt;rotation:-6799026fd;flip:x y;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" filled="f" stroked="f" strokeweight=".5pt">
                <v:textbox>
                  <w:txbxContent>
                    <w:p w14:paraId="39543DB4" w14:textId="77777777" w:rsidR="00EB6E26" w:rsidRPr="00AB7315" w:rsidRDefault="00EB6E26" w:rsidP="00EB6E26">
                      <w:pPr>
                        <w:rPr>
                          <w:color w:val="FF0000"/>
                          <w:sz w:val="6"/>
                          <w:szCs w:val="22"/>
                          <w:lang w:val="lt-LT"/>
                        </w:rPr>
                      </w:pPr>
                      <w:r>
                        <w:rPr>
                          <w:color w:val="FF0000"/>
                          <w:sz w:val="6"/>
                          <w:szCs w:val="22"/>
                          <w:lang w:val="lt-LT"/>
                        </w:rPr>
                        <w:t>Žemyn</w:t>
                      </w:r>
                      <w:r w:rsidRPr="00AB7315">
                        <w:rPr>
                          <w:color w:val="FF0000"/>
                          <w:sz w:val="6"/>
                          <w:szCs w:val="22"/>
                          <w:lang w:val="lt-LT"/>
                        </w:rPr>
                        <w:t>os g.</w:t>
                      </w:r>
                    </w:p>
                  </w:txbxContent>
                </v:textbox>
              </v:shape>
            </w:pict>
          </mc:Fallback>
        </mc:AlternateContent>
      </w:r>
      <w:r w:rsidRPr="00EB6E26">
        <w:rPr>
          <w:noProof/>
          <w:lang w:val="lt-LT"/>
        </w:rPr>
        <mc:AlternateContent>
          <mc:Choice Requires="wps">
            <w:drawing>
              <wp:anchor distT="0" distB="0" distL="114300" distR="114300" simplePos="0" relativeHeight="251927552" behindDoc="0" locked="0" layoutInCell="1" allowOverlap="1" wp14:anchorId="7EA4EB44" wp14:editId="17E2802C">
                <wp:simplePos x="0" y="0"/>
                <wp:positionH relativeFrom="column">
                  <wp:posOffset>3519155</wp:posOffset>
                </wp:positionH>
                <wp:positionV relativeFrom="paragraph">
                  <wp:posOffset>588637</wp:posOffset>
                </wp:positionV>
                <wp:extent cx="496518" cy="157468"/>
                <wp:effectExtent l="93345" t="0" r="54610" b="0"/>
                <wp:wrapNone/>
                <wp:docPr id="486616046" name="Teksto laukas 486616046"/>
                <wp:cNvGraphicFramePr/>
                <a:graphic xmlns:a="http://schemas.openxmlformats.org/drawingml/2006/main">
                  <a:graphicData uri="http://schemas.microsoft.com/office/word/2010/wordprocessingShape">
                    <wps:wsp>
                      <wps:cNvSpPr txBox="1"/>
                      <wps:spPr>
                        <a:xfrm rot="8043439" flipH="1" flipV="1">
                          <a:off x="0" y="0"/>
                          <a:ext cx="496518" cy="157468"/>
                        </a:xfrm>
                        <a:prstGeom prst="rect">
                          <a:avLst/>
                        </a:prstGeom>
                        <a:noFill/>
                        <a:ln w="6350">
                          <a:noFill/>
                        </a:ln>
                        <a:effectLst/>
                      </wps:spPr>
                      <wps:txbx>
                        <w:txbxContent>
                          <w:p w14:paraId="6FCFE2C0" w14:textId="77777777" w:rsidR="00EB6E26" w:rsidRPr="00AB7315" w:rsidRDefault="00EB6E26" w:rsidP="00EB6E26">
                            <w:pPr>
                              <w:rPr>
                                <w:color w:val="FF0000"/>
                                <w:sz w:val="6"/>
                                <w:szCs w:val="22"/>
                                <w:lang w:val="lt-LT"/>
                              </w:rPr>
                            </w:pPr>
                            <w:r w:rsidRPr="00AB7315">
                              <w:rPr>
                                <w:color w:val="FF0000"/>
                                <w:sz w:val="6"/>
                                <w:szCs w:val="22"/>
                                <w:lang w:val="lt-LT"/>
                              </w:rPr>
                              <w:t>Medeinos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A4EB44" id="Teksto laukas 486616046" o:spid="_x0000_s1108" type="#_x0000_t202" style="position:absolute;margin-left:277.1pt;margin-top:46.35pt;width:39.1pt;height:12.4pt;rotation:8785580fd;flip:x y;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" filled="f" stroked="f" strokeweight=".5pt">
                <v:textbox>
                  <w:txbxContent>
                    <w:p w14:paraId="6FCFE2C0" w14:textId="77777777" w:rsidR="00EB6E26" w:rsidRPr="00AB7315" w:rsidRDefault="00EB6E26" w:rsidP="00EB6E26">
                      <w:pPr>
                        <w:rPr>
                          <w:color w:val="FF0000"/>
                          <w:sz w:val="6"/>
                          <w:szCs w:val="22"/>
                          <w:lang w:val="lt-LT"/>
                        </w:rPr>
                      </w:pPr>
                      <w:r w:rsidRPr="00AB7315">
                        <w:rPr>
                          <w:color w:val="FF0000"/>
                          <w:sz w:val="6"/>
                          <w:szCs w:val="22"/>
                          <w:lang w:val="lt-LT"/>
                        </w:rPr>
                        <w:t>Medeinos g.</w:t>
                      </w:r>
                    </w:p>
                  </w:txbxContent>
                </v:textbox>
              </v:shape>
            </w:pict>
          </mc:Fallback>
        </mc:AlternateContent>
      </w:r>
      <w:r w:rsidRPr="00EB6E26">
        <w:rPr>
          <w:noProof/>
          <w:lang w:val="lt-LT"/>
        </w:rPr>
        <mc:AlternateContent>
          <mc:Choice Requires="wps">
            <w:drawing>
              <wp:anchor distT="0" distB="0" distL="114300" distR="114300" simplePos="0" relativeHeight="251863040" behindDoc="0" locked="0" layoutInCell="1" allowOverlap="1" wp14:anchorId="675BE42F" wp14:editId="4B4DD4DC">
                <wp:simplePos x="0" y="0"/>
                <wp:positionH relativeFrom="column">
                  <wp:posOffset>3808164</wp:posOffset>
                </wp:positionH>
                <wp:positionV relativeFrom="paragraph">
                  <wp:posOffset>671710</wp:posOffset>
                </wp:positionV>
                <wp:extent cx="54610" cy="54610"/>
                <wp:effectExtent l="0" t="0" r="21590" b="21590"/>
                <wp:wrapNone/>
                <wp:docPr id="1818422711" name="Ovalas 1818422711"/>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FA0CF06" id="Ovalas 1818422711" o:spid="_x0000_s1026" style="position:absolute;margin-left:299.85pt;margin-top:52.9pt;width:4.3pt;height:4.3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919360" behindDoc="0" locked="0" layoutInCell="1" allowOverlap="1" wp14:anchorId="03EBEA72" wp14:editId="0C8DC7D2">
                <wp:simplePos x="0" y="0"/>
                <wp:positionH relativeFrom="column">
                  <wp:posOffset>3776674</wp:posOffset>
                </wp:positionH>
                <wp:positionV relativeFrom="paragraph">
                  <wp:posOffset>677459</wp:posOffset>
                </wp:positionV>
                <wp:extent cx="32434" cy="46132"/>
                <wp:effectExtent l="0" t="0" r="24765" b="30480"/>
                <wp:wrapNone/>
                <wp:docPr id="1756964618" name="Tiesioji jungtis 1756964618"/>
                <wp:cNvGraphicFramePr/>
                <a:graphic xmlns:a="http://schemas.openxmlformats.org/drawingml/2006/main">
                  <a:graphicData uri="http://schemas.microsoft.com/office/word/2010/wordprocessingShape">
                    <wps:wsp>
                      <wps:cNvCnPr/>
                      <wps:spPr>
                        <a:xfrm flipH="1">
                          <a:off x="0" y="0"/>
                          <a:ext cx="32434" cy="46132"/>
                        </a:xfrm>
                        <a:prstGeom prst="line">
                          <a:avLst/>
                        </a:prstGeom>
                        <a:noFill/>
                        <a:ln w="63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360E97D" id="Tiesioji jungtis 1756964618" o:spid="_x0000_s1026" style="position:absolute;flip:x;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7.4pt,53.35pt" to="299.95pt,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918336" behindDoc="0" locked="0" layoutInCell="1" allowOverlap="1" wp14:anchorId="363783CE" wp14:editId="0AC83860">
                <wp:simplePos x="0" y="0"/>
                <wp:positionH relativeFrom="column">
                  <wp:posOffset>3769636</wp:posOffset>
                </wp:positionH>
                <wp:positionV relativeFrom="paragraph">
                  <wp:posOffset>723591</wp:posOffset>
                </wp:positionV>
                <wp:extent cx="51160" cy="37602"/>
                <wp:effectExtent l="0" t="0" r="25400" b="19685"/>
                <wp:wrapNone/>
                <wp:docPr id="1143195982" name="Tiesioji jungtis 1143195982"/>
                <wp:cNvGraphicFramePr/>
                <a:graphic xmlns:a="http://schemas.openxmlformats.org/drawingml/2006/main">
                  <a:graphicData uri="http://schemas.microsoft.com/office/word/2010/wordprocessingShape">
                    <wps:wsp>
                      <wps:cNvCnPr/>
                      <wps:spPr>
                        <a:xfrm>
                          <a:off x="0" y="0"/>
                          <a:ext cx="51160" cy="37602"/>
                        </a:xfrm>
                        <a:prstGeom prst="line">
                          <a:avLst/>
                        </a:prstGeom>
                        <a:noFill/>
                        <a:ln w="63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E879D84" id="Tiesioji jungtis 1143195982" o:spid="_x0000_s1026" style="position:absolute;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6.8pt,57pt" to="300.85pt,5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924480" behindDoc="0" locked="0" layoutInCell="1" allowOverlap="1" wp14:anchorId="3E2779BE" wp14:editId="0B7630B7">
                <wp:simplePos x="0" y="0"/>
                <wp:positionH relativeFrom="column">
                  <wp:posOffset>3822707</wp:posOffset>
                </wp:positionH>
                <wp:positionV relativeFrom="paragraph">
                  <wp:posOffset>742917</wp:posOffset>
                </wp:positionV>
                <wp:extent cx="45719" cy="45719"/>
                <wp:effectExtent l="19050" t="19050" r="31115" b="31115"/>
                <wp:wrapNone/>
                <wp:docPr id="339150770" name="Lygiašonis trikampis 339150770"/>
                <wp:cNvGraphicFramePr/>
                <a:graphic xmlns:a="http://schemas.openxmlformats.org/drawingml/2006/main">
                  <a:graphicData uri="http://schemas.microsoft.com/office/word/2010/wordprocessingShape">
                    <wps:wsp>
                      <wps:cNvSpPr/>
                      <wps:spPr>
                        <a:xfrm rot="5162516">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CE00684" id="Lygiašonis trikampis 339150770" o:spid="_x0000_s1026" type="#_x0000_t5" style="position:absolute;margin-left:301pt;margin-top:58.5pt;width:3.6pt;height:3.6pt;rotation:5638844fd;z-index:251924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" fillcolor="red" strokecolor="red" strokeweight="1pt"/>
            </w:pict>
          </mc:Fallback>
        </mc:AlternateContent>
      </w:r>
      <w:r w:rsidRPr="00EB6E26">
        <w:rPr>
          <w:noProof/>
          <w:lang w:val="lt-LT"/>
        </w:rPr>
        <mc:AlternateContent>
          <mc:Choice Requires="wps">
            <w:drawing>
              <wp:anchor distT="0" distB="0" distL="114300" distR="114300" simplePos="0" relativeHeight="251921408" behindDoc="0" locked="0" layoutInCell="1" allowOverlap="1" wp14:anchorId="503782EB" wp14:editId="7CA6522D">
                <wp:simplePos x="0" y="0"/>
                <wp:positionH relativeFrom="column">
                  <wp:posOffset>3756453</wp:posOffset>
                </wp:positionH>
                <wp:positionV relativeFrom="paragraph">
                  <wp:posOffset>870224</wp:posOffset>
                </wp:positionV>
                <wp:extent cx="55451" cy="8031"/>
                <wp:effectExtent l="0" t="0" r="20955" b="30480"/>
                <wp:wrapNone/>
                <wp:docPr id="596210366" name="Tiesioji jungtis 596210366"/>
                <wp:cNvGraphicFramePr/>
                <a:graphic xmlns:a="http://schemas.openxmlformats.org/drawingml/2006/main">
                  <a:graphicData uri="http://schemas.microsoft.com/office/word/2010/wordprocessingShape">
                    <wps:wsp>
                      <wps:cNvCnPr/>
                      <wps:spPr>
                        <a:xfrm flipH="1" flipV="1">
                          <a:off x="0" y="0"/>
                          <a:ext cx="55451" cy="8031"/>
                        </a:xfrm>
                        <a:prstGeom prst="line">
                          <a:avLst/>
                        </a:prstGeom>
                        <a:noFill/>
                        <a:ln w="63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A4E3C0E" id="Tiesioji jungtis 596210366" o:spid="_x0000_s1026" style="position:absolute;flip:x y;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5.8pt,68.5pt" to="300.15pt,6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922432" behindDoc="0" locked="0" layoutInCell="1" allowOverlap="1" wp14:anchorId="13AB7C44" wp14:editId="34CAF02E">
                <wp:simplePos x="0" y="0"/>
                <wp:positionH relativeFrom="column">
                  <wp:posOffset>3809107</wp:posOffset>
                </wp:positionH>
                <wp:positionV relativeFrom="paragraph">
                  <wp:posOffset>855396</wp:posOffset>
                </wp:positionV>
                <wp:extent cx="12665" cy="23084"/>
                <wp:effectExtent l="0" t="0" r="26035" b="34290"/>
                <wp:wrapNone/>
                <wp:docPr id="1216729278" name="Tiesioji jungtis 1216729278"/>
                <wp:cNvGraphicFramePr/>
                <a:graphic xmlns:a="http://schemas.openxmlformats.org/drawingml/2006/main">
                  <a:graphicData uri="http://schemas.microsoft.com/office/word/2010/wordprocessingShape">
                    <wps:wsp>
                      <wps:cNvCnPr/>
                      <wps:spPr>
                        <a:xfrm flipH="1">
                          <a:off x="0" y="0"/>
                          <a:ext cx="12665" cy="23084"/>
                        </a:xfrm>
                        <a:prstGeom prst="line">
                          <a:avLst/>
                        </a:prstGeom>
                        <a:noFill/>
                        <a:ln w="63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F48A882" id="Tiesioji jungtis 1216729278" o:spid="_x0000_s1026" style="position:absolute;flip:x;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9.95pt,67.35pt" to="300.95pt,6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926528" behindDoc="0" locked="0" layoutInCell="1" allowOverlap="1" wp14:anchorId="686CE661" wp14:editId="34CF16FE">
                <wp:simplePos x="0" y="0"/>
                <wp:positionH relativeFrom="column">
                  <wp:posOffset>3830595</wp:posOffset>
                </wp:positionH>
                <wp:positionV relativeFrom="paragraph">
                  <wp:posOffset>766428</wp:posOffset>
                </wp:positionV>
                <wp:extent cx="0" cy="46132"/>
                <wp:effectExtent l="0" t="0" r="38100" b="30480"/>
                <wp:wrapNone/>
                <wp:docPr id="9430704" name="Tiesioji jungtis 9430704"/>
                <wp:cNvGraphicFramePr/>
                <a:graphic xmlns:a="http://schemas.openxmlformats.org/drawingml/2006/main">
                  <a:graphicData uri="http://schemas.microsoft.com/office/word/2010/wordprocessingShape">
                    <wps:wsp>
                      <wps:cNvCnPr/>
                      <wps:spPr>
                        <a:xfrm flipH="1">
                          <a:off x="0" y="0"/>
                          <a:ext cx="0" cy="46132"/>
                        </a:xfrm>
                        <a:prstGeom prst="line">
                          <a:avLst/>
                        </a:prstGeom>
                        <a:noFill/>
                        <a:ln w="63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F9C8EF2" id="Tiesioji jungtis 9430704" o:spid="_x0000_s1026" style="position:absolute;flip:x;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1.6pt,60.35pt" to="301.6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925504" behindDoc="0" locked="0" layoutInCell="1" allowOverlap="1" wp14:anchorId="07B1DC81" wp14:editId="4D64E641">
                <wp:simplePos x="0" y="0"/>
                <wp:positionH relativeFrom="column">
                  <wp:posOffset>3819061</wp:posOffset>
                </wp:positionH>
                <wp:positionV relativeFrom="paragraph">
                  <wp:posOffset>810912</wp:posOffset>
                </wp:positionV>
                <wp:extent cx="11533" cy="46132"/>
                <wp:effectExtent l="0" t="0" r="26670" b="30480"/>
                <wp:wrapNone/>
                <wp:docPr id="704169921" name="Tiesioji jungtis 704169921"/>
                <wp:cNvGraphicFramePr/>
                <a:graphic xmlns:a="http://schemas.openxmlformats.org/drawingml/2006/main">
                  <a:graphicData uri="http://schemas.microsoft.com/office/word/2010/wordprocessingShape">
                    <wps:wsp>
                      <wps:cNvCnPr/>
                      <wps:spPr>
                        <a:xfrm flipH="1">
                          <a:off x="0" y="0"/>
                          <a:ext cx="11533" cy="46132"/>
                        </a:xfrm>
                        <a:prstGeom prst="line">
                          <a:avLst/>
                        </a:prstGeom>
                        <a:noFill/>
                        <a:ln w="63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9B62DB2" id="Tiesioji jungtis 704169921" o:spid="_x0000_s1026" style="position:absolute;flip:x;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0.7pt,63.85pt" to="301.6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923456" behindDoc="0" locked="0" layoutInCell="1" allowOverlap="1" wp14:anchorId="32E21797" wp14:editId="26AFDCBD">
                <wp:simplePos x="0" y="0"/>
                <wp:positionH relativeFrom="column">
                  <wp:posOffset>3837699</wp:posOffset>
                </wp:positionH>
                <wp:positionV relativeFrom="paragraph">
                  <wp:posOffset>795398</wp:posOffset>
                </wp:positionV>
                <wp:extent cx="45719" cy="45719"/>
                <wp:effectExtent l="19050" t="38100" r="31115" b="31115"/>
                <wp:wrapNone/>
                <wp:docPr id="383839600" name="Lygiašonis trikampis 383839600"/>
                <wp:cNvGraphicFramePr/>
                <a:graphic xmlns:a="http://schemas.openxmlformats.org/drawingml/2006/main">
                  <a:graphicData uri="http://schemas.microsoft.com/office/word/2010/wordprocessingShape">
                    <wps:wsp>
                      <wps:cNvSpPr/>
                      <wps:spPr>
                        <a:xfrm rot="21254506">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FDDA0A8" id="Lygiašonis trikampis 383839600" o:spid="_x0000_s1026" type="#_x0000_t5" style="position:absolute;margin-left:302.2pt;margin-top:62.65pt;width:3.6pt;height:3.6pt;rotation:-377372fd;z-index:251923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" fillcolor="red" strokecolor="red" strokeweight="1pt"/>
            </w:pict>
          </mc:Fallback>
        </mc:AlternateContent>
      </w:r>
      <w:r w:rsidRPr="00EB6E26">
        <w:rPr>
          <w:noProof/>
          <w:lang w:val="lt-LT"/>
        </w:rPr>
        <mc:AlternateContent>
          <mc:Choice Requires="wps">
            <w:drawing>
              <wp:anchor distT="0" distB="0" distL="114300" distR="114300" simplePos="0" relativeHeight="251920384" behindDoc="0" locked="0" layoutInCell="1" allowOverlap="1" wp14:anchorId="43B4132E" wp14:editId="6E50A15A">
                <wp:simplePos x="0" y="0"/>
                <wp:positionH relativeFrom="column">
                  <wp:posOffset>3756403</wp:posOffset>
                </wp:positionH>
                <wp:positionV relativeFrom="paragraph">
                  <wp:posOffset>850145</wp:posOffset>
                </wp:positionV>
                <wp:extent cx="3346" cy="25022"/>
                <wp:effectExtent l="0" t="0" r="34925" b="13335"/>
                <wp:wrapNone/>
                <wp:docPr id="409868234" name="Tiesioji jungtis 409868234"/>
                <wp:cNvGraphicFramePr/>
                <a:graphic xmlns:a="http://schemas.openxmlformats.org/drawingml/2006/main">
                  <a:graphicData uri="http://schemas.microsoft.com/office/word/2010/wordprocessingShape">
                    <wps:wsp>
                      <wps:cNvCnPr/>
                      <wps:spPr>
                        <a:xfrm flipH="1" flipV="1">
                          <a:off x="0" y="0"/>
                          <a:ext cx="3346" cy="25022"/>
                        </a:xfrm>
                        <a:prstGeom prst="line">
                          <a:avLst/>
                        </a:prstGeom>
                        <a:noFill/>
                        <a:ln w="63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3662690" id="Tiesioji jungtis 409868234" o:spid="_x0000_s1026" style="position:absolute;flip:x y;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5.8pt,66.95pt" to="296.05pt,6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907072" behindDoc="0" locked="0" layoutInCell="1" allowOverlap="1" wp14:anchorId="264AEB23" wp14:editId="232B77DB">
                <wp:simplePos x="0" y="0"/>
                <wp:positionH relativeFrom="column">
                  <wp:posOffset>3598391</wp:posOffset>
                </wp:positionH>
                <wp:positionV relativeFrom="paragraph">
                  <wp:posOffset>755376</wp:posOffset>
                </wp:positionV>
                <wp:extent cx="54610" cy="54610"/>
                <wp:effectExtent l="0" t="0" r="21590" b="21590"/>
                <wp:wrapNone/>
                <wp:docPr id="593040532" name="Ovalas 593040532"/>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5091FA0" id="Ovalas 593040532" o:spid="_x0000_s1026" style="position:absolute;margin-left:283.35pt;margin-top:59.5pt;width:4.3pt;height:4.3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917312" behindDoc="0" locked="0" layoutInCell="1" allowOverlap="1" wp14:anchorId="55A1D3BD" wp14:editId="3C44E8EE">
                <wp:simplePos x="0" y="0"/>
                <wp:positionH relativeFrom="column">
                  <wp:posOffset>3737713</wp:posOffset>
                </wp:positionH>
                <wp:positionV relativeFrom="paragraph">
                  <wp:posOffset>719575</wp:posOffset>
                </wp:positionV>
                <wp:extent cx="39542" cy="29412"/>
                <wp:effectExtent l="0" t="0" r="36830" b="27940"/>
                <wp:wrapNone/>
                <wp:docPr id="1572913899" name="Tiesioji jungtis 1572913899"/>
                <wp:cNvGraphicFramePr/>
                <a:graphic xmlns:a="http://schemas.openxmlformats.org/drawingml/2006/main">
                  <a:graphicData uri="http://schemas.microsoft.com/office/word/2010/wordprocessingShape">
                    <wps:wsp>
                      <wps:cNvCnPr/>
                      <wps:spPr>
                        <a:xfrm flipV="1">
                          <a:off x="0" y="0"/>
                          <a:ext cx="39542" cy="29412"/>
                        </a:xfrm>
                        <a:prstGeom prst="line">
                          <a:avLst/>
                        </a:prstGeom>
                        <a:noFill/>
                        <a:ln w="63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08147FA" id="Tiesioji jungtis 1572913899" o:spid="_x0000_s1026" style="position:absolute;flip:y;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4.3pt,56.65pt" to="297.4pt,5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916288" behindDoc="0" locked="0" layoutInCell="1" allowOverlap="1" wp14:anchorId="3AA8C22F" wp14:editId="772E691A">
                <wp:simplePos x="0" y="0"/>
                <wp:positionH relativeFrom="column">
                  <wp:posOffset>3707027</wp:posOffset>
                </wp:positionH>
                <wp:positionV relativeFrom="paragraph">
                  <wp:posOffset>733476</wp:posOffset>
                </wp:positionV>
                <wp:extent cx="32951" cy="16476"/>
                <wp:effectExtent l="0" t="0" r="24765" b="22225"/>
                <wp:wrapNone/>
                <wp:docPr id="414865761" name="Tiesioji jungtis 414865761"/>
                <wp:cNvGraphicFramePr/>
                <a:graphic xmlns:a="http://schemas.openxmlformats.org/drawingml/2006/main">
                  <a:graphicData uri="http://schemas.microsoft.com/office/word/2010/wordprocessingShape">
                    <wps:wsp>
                      <wps:cNvCnPr/>
                      <wps:spPr>
                        <a:xfrm>
                          <a:off x="0" y="0"/>
                          <a:ext cx="32951" cy="16476"/>
                        </a:xfrm>
                        <a:prstGeom prst="line">
                          <a:avLst/>
                        </a:prstGeom>
                        <a:noFill/>
                        <a:ln w="63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0DCB8C3" id="Tiesioji jungtis 414865761" o:spid="_x0000_s1026" style="position:absolute;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9pt,57.75pt" to="294.5pt,5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914240" behindDoc="0" locked="0" layoutInCell="1" allowOverlap="1" wp14:anchorId="4A82F717" wp14:editId="1D4E15E2">
                <wp:simplePos x="0" y="0"/>
                <wp:positionH relativeFrom="column">
                  <wp:posOffset>3642772</wp:posOffset>
                </wp:positionH>
                <wp:positionV relativeFrom="paragraph">
                  <wp:posOffset>797920</wp:posOffset>
                </wp:positionV>
                <wp:extent cx="45720" cy="12374"/>
                <wp:effectExtent l="0" t="0" r="30480" b="26035"/>
                <wp:wrapNone/>
                <wp:docPr id="1410031318" name="Tiesioji jungtis 1410031318"/>
                <wp:cNvGraphicFramePr/>
                <a:graphic xmlns:a="http://schemas.openxmlformats.org/drawingml/2006/main">
                  <a:graphicData uri="http://schemas.microsoft.com/office/word/2010/wordprocessingShape">
                    <wps:wsp>
                      <wps:cNvCnPr/>
                      <wps:spPr>
                        <a:xfrm flipV="1">
                          <a:off x="0" y="0"/>
                          <a:ext cx="45720" cy="12374"/>
                        </a:xfrm>
                        <a:prstGeom prst="line">
                          <a:avLst/>
                        </a:prstGeom>
                        <a:noFill/>
                        <a:ln w="6350" cap="flat" cmpd="sng" algn="ctr">
                          <a:solidFill>
                            <a:srgbClr val="FF0000"/>
                          </a:solidFill>
                          <a:prstDash val="solid"/>
                          <a:miter lim="800000"/>
                        </a:ln>
                        <a:effectLst/>
                      </wps:spPr>
                      <wps:bodyPr/>
                    </wps:wsp>
                  </a:graphicData>
                </a:graphic>
                <wp14:sizeRelV relativeFrom="margin">
                  <wp14:pctHeight>0</wp14:pctHeight>
                </wp14:sizeRelV>
              </wp:anchor>
            </w:drawing>
          </mc:Choice>
          <mc:Fallback>
            <w:pict>
              <v:line w14:anchorId="5C697232" id="Tiesioji jungtis 1410031318" o:spid="_x0000_s1026" style="position:absolute;flip:y;z-index:251914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86.85pt,62.85pt" to="290.45pt,6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915264" behindDoc="0" locked="0" layoutInCell="1" allowOverlap="1" wp14:anchorId="57AA417D" wp14:editId="399F2FB4">
                <wp:simplePos x="0" y="0"/>
                <wp:positionH relativeFrom="column">
                  <wp:posOffset>3688493</wp:posOffset>
                </wp:positionH>
                <wp:positionV relativeFrom="paragraph">
                  <wp:posOffset>735124</wp:posOffset>
                </wp:positionV>
                <wp:extent cx="23392" cy="62796"/>
                <wp:effectExtent l="0" t="0" r="34290" b="13970"/>
                <wp:wrapNone/>
                <wp:docPr id="1304330015" name="Tiesioji jungtis 1304330015"/>
                <wp:cNvGraphicFramePr/>
                <a:graphic xmlns:a="http://schemas.openxmlformats.org/drawingml/2006/main">
                  <a:graphicData uri="http://schemas.microsoft.com/office/word/2010/wordprocessingShape">
                    <wps:wsp>
                      <wps:cNvCnPr/>
                      <wps:spPr>
                        <a:xfrm flipV="1">
                          <a:off x="0" y="0"/>
                          <a:ext cx="23392" cy="62796"/>
                        </a:xfrm>
                        <a:prstGeom prst="line">
                          <a:avLst/>
                        </a:prstGeom>
                        <a:noFill/>
                        <a:ln w="63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DAEC3AC" id="Tiesioji jungtis 1304330015" o:spid="_x0000_s1026" style="position:absolute;flip:y;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0.45pt,57.9pt" to="292.3pt,6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908096" behindDoc="0" locked="0" layoutInCell="1" allowOverlap="1" wp14:anchorId="2AF5D752" wp14:editId="345230D8">
                <wp:simplePos x="0" y="0"/>
                <wp:positionH relativeFrom="column">
                  <wp:posOffset>3743399</wp:posOffset>
                </wp:positionH>
                <wp:positionV relativeFrom="paragraph">
                  <wp:posOffset>796924</wp:posOffset>
                </wp:positionV>
                <wp:extent cx="54610" cy="54610"/>
                <wp:effectExtent l="0" t="0" r="21590" b="21590"/>
                <wp:wrapNone/>
                <wp:docPr id="855597479" name="Ovalas 855597479"/>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DC850C8" id="Ovalas 855597479" o:spid="_x0000_s1026" style="position:absolute;margin-left:294.75pt;margin-top:62.75pt;width:4.3pt;height:4.3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913216" behindDoc="0" locked="0" layoutInCell="1" allowOverlap="1" wp14:anchorId="50288FF5" wp14:editId="3F277A67">
                <wp:simplePos x="0" y="0"/>
                <wp:positionH relativeFrom="column">
                  <wp:posOffset>3605023</wp:posOffset>
                </wp:positionH>
                <wp:positionV relativeFrom="paragraph">
                  <wp:posOffset>512461</wp:posOffset>
                </wp:positionV>
                <wp:extent cx="496518" cy="157468"/>
                <wp:effectExtent l="0" t="57150" r="0" b="71755"/>
                <wp:wrapNone/>
                <wp:docPr id="459532614" name="Teksto laukas 459532614"/>
                <wp:cNvGraphicFramePr/>
                <a:graphic xmlns:a="http://schemas.openxmlformats.org/drawingml/2006/main">
                  <a:graphicData uri="http://schemas.microsoft.com/office/word/2010/wordprocessingShape">
                    <wps:wsp>
                      <wps:cNvSpPr txBox="1"/>
                      <wps:spPr>
                        <a:xfrm rot="12439296" flipH="1" flipV="1">
                          <a:off x="0" y="0"/>
                          <a:ext cx="496518" cy="157468"/>
                        </a:xfrm>
                        <a:prstGeom prst="rect">
                          <a:avLst/>
                        </a:prstGeom>
                        <a:noFill/>
                        <a:ln w="6350">
                          <a:noFill/>
                        </a:ln>
                        <a:effectLst/>
                      </wps:spPr>
                      <wps:txbx>
                        <w:txbxContent>
                          <w:p w14:paraId="153AE114" w14:textId="77777777" w:rsidR="00EB6E26" w:rsidRPr="00101EF4" w:rsidRDefault="00EB6E26" w:rsidP="00EB6E26">
                            <w:pPr>
                              <w:rPr>
                                <w:color w:val="FF0000"/>
                                <w:sz w:val="8"/>
                                <w:lang w:val="lt-LT"/>
                              </w:rPr>
                            </w:pPr>
                            <w:r>
                              <w:rPr>
                                <w:color w:val="FF0000"/>
                                <w:sz w:val="8"/>
                                <w:lang w:val="lt-LT"/>
                              </w:rPr>
                              <w:t>Pašilaičių</w:t>
                            </w:r>
                            <w:r w:rsidRPr="00101EF4">
                              <w:rPr>
                                <w:color w:val="FF0000"/>
                                <w:sz w:val="8"/>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288FF5" id="Teksto laukas 459532614" o:spid="_x0000_s1109" type="#_x0000_t202" style="position:absolute;margin-left:283.85pt;margin-top:40.35pt;width:39.1pt;height:12.4pt;rotation:-10005932fd;flip:x y;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" filled="f" stroked="f" strokeweight=".5pt">
                <v:textbox>
                  <w:txbxContent>
                    <w:p w14:paraId="153AE114" w14:textId="77777777" w:rsidR="00EB6E26" w:rsidRPr="00101EF4" w:rsidRDefault="00EB6E26" w:rsidP="00EB6E26">
                      <w:pPr>
                        <w:rPr>
                          <w:color w:val="FF0000"/>
                          <w:sz w:val="8"/>
                          <w:lang w:val="lt-LT"/>
                        </w:rPr>
                      </w:pPr>
                      <w:r>
                        <w:rPr>
                          <w:color w:val="FF0000"/>
                          <w:sz w:val="8"/>
                          <w:lang w:val="lt-LT"/>
                        </w:rPr>
                        <w:t>Pašilaičių</w:t>
                      </w:r>
                      <w:r w:rsidRPr="00101EF4">
                        <w:rPr>
                          <w:color w:val="FF0000"/>
                          <w:sz w:val="8"/>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1912192" behindDoc="0" locked="0" layoutInCell="1" allowOverlap="1" wp14:anchorId="688F976F" wp14:editId="67B16B3E">
                <wp:simplePos x="0" y="0"/>
                <wp:positionH relativeFrom="column">
                  <wp:posOffset>3715933</wp:posOffset>
                </wp:positionH>
                <wp:positionV relativeFrom="paragraph">
                  <wp:posOffset>585485</wp:posOffset>
                </wp:positionV>
                <wp:extent cx="45719" cy="45719"/>
                <wp:effectExtent l="38100" t="0" r="31115" b="31115"/>
                <wp:wrapNone/>
                <wp:docPr id="466366745" name="Lygiašonis trikampis 466366745"/>
                <wp:cNvGraphicFramePr/>
                <a:graphic xmlns:a="http://schemas.openxmlformats.org/drawingml/2006/main">
                  <a:graphicData uri="http://schemas.microsoft.com/office/word/2010/wordprocessingShape">
                    <wps:wsp>
                      <wps:cNvSpPr/>
                      <wps:spPr>
                        <a:xfrm rot="3958488">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3D942F" id="Lygiašonis trikampis 466366745" o:spid="_x0000_s1026" type="#_x0000_t5" style="position:absolute;margin-left:292.6pt;margin-top:46.1pt;width:3.6pt;height:3.6pt;rotation:4323724fd;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" fillcolor="red" strokecolor="red" strokeweight="1pt"/>
            </w:pict>
          </mc:Fallback>
        </mc:AlternateContent>
      </w:r>
      <w:r w:rsidRPr="00EB6E26">
        <w:rPr>
          <w:noProof/>
          <w:lang w:val="lt-LT"/>
        </w:rPr>
        <mc:AlternateContent>
          <mc:Choice Requires="wps">
            <w:drawing>
              <wp:anchor distT="0" distB="0" distL="114300" distR="114300" simplePos="0" relativeHeight="251911168" behindDoc="0" locked="0" layoutInCell="1" allowOverlap="1" wp14:anchorId="1C6C1546" wp14:editId="7978D98C">
                <wp:simplePos x="0" y="0"/>
                <wp:positionH relativeFrom="column">
                  <wp:posOffset>3662543</wp:posOffset>
                </wp:positionH>
                <wp:positionV relativeFrom="paragraph">
                  <wp:posOffset>601671</wp:posOffset>
                </wp:positionV>
                <wp:extent cx="72493" cy="24714"/>
                <wp:effectExtent l="0" t="0" r="22860" b="13970"/>
                <wp:wrapNone/>
                <wp:docPr id="2111131523" name="Laisva forma: figūra 2111131523"/>
                <wp:cNvGraphicFramePr/>
                <a:graphic xmlns:a="http://schemas.openxmlformats.org/drawingml/2006/main">
                  <a:graphicData uri="http://schemas.microsoft.com/office/word/2010/wordprocessingShape">
                    <wps:wsp>
                      <wps:cNvSpPr/>
                      <wps:spPr>
                        <a:xfrm>
                          <a:off x="0" y="0"/>
                          <a:ext cx="72493" cy="24714"/>
                        </a:xfrm>
                        <a:custGeom>
                          <a:avLst/>
                          <a:gdLst>
                            <a:gd name="connsiteX0" fmla="*/ 0 w 72493"/>
                            <a:gd name="connsiteY0" fmla="*/ 24714 h 24714"/>
                            <a:gd name="connsiteX1" fmla="*/ 51074 w 72493"/>
                            <a:gd name="connsiteY1" fmla="*/ 18123 h 24714"/>
                            <a:gd name="connsiteX2" fmla="*/ 72493 w 72493"/>
                            <a:gd name="connsiteY2" fmla="*/ 0 h 24714"/>
                          </a:gdLst>
                          <a:ahLst/>
                          <a:cxnLst>
                            <a:cxn ang="0">
                              <a:pos x="connsiteX0" y="connsiteY0"/>
                            </a:cxn>
                            <a:cxn ang="0">
                              <a:pos x="connsiteX1" y="connsiteY1"/>
                            </a:cxn>
                            <a:cxn ang="0">
                              <a:pos x="connsiteX2" y="connsiteY2"/>
                            </a:cxn>
                          </a:cxnLst>
                          <a:rect l="l" t="t" r="r" b="b"/>
                          <a:pathLst>
                            <a:path w="72493" h="24714">
                              <a:moveTo>
                                <a:pt x="0" y="24714"/>
                              </a:moveTo>
                              <a:cubicBezTo>
                                <a:pt x="19496" y="23478"/>
                                <a:pt x="38992" y="22242"/>
                                <a:pt x="51074" y="18123"/>
                              </a:cubicBezTo>
                              <a:cubicBezTo>
                                <a:pt x="63156" y="14004"/>
                                <a:pt x="67824" y="7002"/>
                                <a:pt x="72493"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56F690E" id="Laisva forma: figūra 2111131523" o:spid="_x0000_s1026" style="position:absolute;margin-left:288.4pt;margin-top:47.4pt;width:5.7pt;height:1.95pt;z-index:251911168;visibility:visible;mso-wrap-style:square;mso-wrap-distance-left:9pt;mso-wrap-distance-top:0;mso-wrap-distance-right:9pt;mso-wrap-distance-bottom:0;mso-position-horizontal:absolute;mso-position-horizontal-relative:text;mso-position-vertical:absolute;mso-position-vertical-relative:text;v-text-anchor:middle" coordsize="72493,24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" path="m,24714c19496,23478,38992,22242,51074,18123,63156,14004,67824,7002,72493,e" filled="f" strokecolor="red" strokeweight=".5pt">
                <v:stroke joinstyle="miter"/>
                <v:path arrowok="t" o:connecttype="custom" o:connectlocs="0,24714;51074,18123;72493,0" o:connectangles="0,0,0"/>
              </v:shape>
            </w:pict>
          </mc:Fallback>
        </mc:AlternateContent>
      </w:r>
      <w:r w:rsidRPr="00EB6E26">
        <w:rPr>
          <w:noProof/>
          <w:lang w:val="lt-LT"/>
        </w:rPr>
        <mc:AlternateContent>
          <mc:Choice Requires="wps">
            <w:drawing>
              <wp:anchor distT="0" distB="0" distL="114300" distR="114300" simplePos="0" relativeHeight="251910144" behindDoc="0" locked="0" layoutInCell="1" allowOverlap="1" wp14:anchorId="2C3EB5C3" wp14:editId="7CCFD4E0">
                <wp:simplePos x="0" y="0"/>
                <wp:positionH relativeFrom="column">
                  <wp:posOffset>3875493</wp:posOffset>
                </wp:positionH>
                <wp:positionV relativeFrom="paragraph">
                  <wp:posOffset>628490</wp:posOffset>
                </wp:positionV>
                <wp:extent cx="45719" cy="45719"/>
                <wp:effectExtent l="38100" t="38100" r="31115" b="12065"/>
                <wp:wrapNone/>
                <wp:docPr id="1349931681" name="Lygiašonis trikampis 1349931681"/>
                <wp:cNvGraphicFramePr/>
                <a:graphic xmlns:a="http://schemas.openxmlformats.org/drawingml/2006/main">
                  <a:graphicData uri="http://schemas.microsoft.com/office/word/2010/wordprocessingShape">
                    <wps:wsp>
                      <wps:cNvSpPr/>
                      <wps:spPr>
                        <a:xfrm rot="7092782">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96D5ED7" id="Lygiašonis trikampis 1349931681" o:spid="_x0000_s1026" type="#_x0000_t5" style="position:absolute;margin-left:305.15pt;margin-top:49.5pt;width:3.6pt;height:3.6pt;rotation:7747209fd;z-index:251910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" fillcolor="red" strokecolor="red" strokeweight="1pt"/>
            </w:pict>
          </mc:Fallback>
        </mc:AlternateContent>
      </w:r>
      <w:r w:rsidRPr="00EB6E26">
        <w:rPr>
          <w:noProof/>
          <w:lang w:val="lt-LT"/>
        </w:rPr>
        <mc:AlternateContent>
          <mc:Choice Requires="wps">
            <w:drawing>
              <wp:anchor distT="0" distB="0" distL="114300" distR="114300" simplePos="0" relativeHeight="251909120" behindDoc="0" locked="0" layoutInCell="1" allowOverlap="1" wp14:anchorId="4C2689D0" wp14:editId="7D81D4E3">
                <wp:simplePos x="0" y="0"/>
                <wp:positionH relativeFrom="column">
                  <wp:posOffset>3731741</wp:posOffset>
                </wp:positionH>
                <wp:positionV relativeFrom="paragraph">
                  <wp:posOffset>568720</wp:posOffset>
                </wp:positionV>
                <wp:extent cx="158166" cy="79083"/>
                <wp:effectExtent l="0" t="0" r="13335" b="16510"/>
                <wp:wrapNone/>
                <wp:docPr id="1730170271" name="Laisva forma: figūra 1730170271"/>
                <wp:cNvGraphicFramePr/>
                <a:graphic xmlns:a="http://schemas.openxmlformats.org/drawingml/2006/main">
                  <a:graphicData uri="http://schemas.microsoft.com/office/word/2010/wordprocessingShape">
                    <wps:wsp>
                      <wps:cNvSpPr/>
                      <wps:spPr>
                        <a:xfrm>
                          <a:off x="0" y="0"/>
                          <a:ext cx="158166" cy="79083"/>
                        </a:xfrm>
                        <a:custGeom>
                          <a:avLst/>
                          <a:gdLst>
                            <a:gd name="connsiteX0" fmla="*/ 0 w 158166"/>
                            <a:gd name="connsiteY0" fmla="*/ 0 h 79083"/>
                            <a:gd name="connsiteX1" fmla="*/ 158166 w 158166"/>
                            <a:gd name="connsiteY1" fmla="*/ 79083 h 79083"/>
                          </a:gdLst>
                          <a:ahLst/>
                          <a:cxnLst>
                            <a:cxn ang="0">
                              <a:pos x="connsiteX0" y="connsiteY0"/>
                            </a:cxn>
                            <a:cxn ang="0">
                              <a:pos x="connsiteX1" y="connsiteY1"/>
                            </a:cxn>
                          </a:cxnLst>
                          <a:rect l="l" t="t" r="r" b="b"/>
                          <a:pathLst>
                            <a:path w="158166" h="79083">
                              <a:moveTo>
                                <a:pt x="0" y="0"/>
                              </a:moveTo>
                              <a:lnTo>
                                <a:pt x="158166" y="79083"/>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96A4CFB" id="Laisva forma: figūra 1730170271" o:spid="_x0000_s1026" style="position:absolute;margin-left:293.85pt;margin-top:44.8pt;width:12.45pt;height:6.25pt;z-index:251909120;visibility:visible;mso-wrap-style:square;mso-wrap-distance-left:9pt;mso-wrap-distance-top:0;mso-wrap-distance-right:9pt;mso-wrap-distance-bottom:0;mso-position-horizontal:absolute;mso-position-horizontal-relative:text;mso-position-vertical:absolute;mso-position-vertical-relative:text;v-text-anchor:middle" coordsize="158166,790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" path="m,l158166,79083e" filled="f" strokecolor="red" strokeweight=".5pt">
                <v:stroke joinstyle="miter"/>
                <v:path arrowok="t" o:connecttype="custom" o:connectlocs="0,0;158166,79083" o:connectangles="0,0"/>
              </v:shape>
            </w:pict>
          </mc:Fallback>
        </mc:AlternateContent>
      </w:r>
      <w:r w:rsidRPr="00EB6E26">
        <w:rPr>
          <w:noProof/>
          <w:lang w:val="lt-LT"/>
        </w:rPr>
        <mc:AlternateContent>
          <mc:Choice Requires="wps">
            <w:drawing>
              <wp:anchor distT="0" distB="0" distL="114300" distR="114300" simplePos="0" relativeHeight="251906048" behindDoc="0" locked="0" layoutInCell="1" allowOverlap="1" wp14:anchorId="78D110FB" wp14:editId="07856B97">
                <wp:simplePos x="0" y="0"/>
                <wp:positionH relativeFrom="column">
                  <wp:posOffset>3676925</wp:posOffset>
                </wp:positionH>
                <wp:positionV relativeFrom="paragraph">
                  <wp:posOffset>525655</wp:posOffset>
                </wp:positionV>
                <wp:extent cx="54610" cy="54610"/>
                <wp:effectExtent l="0" t="0" r="21590" b="21590"/>
                <wp:wrapNone/>
                <wp:docPr id="1727673754" name="Ovalas 1727673754"/>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12162AF" id="Ovalas 1727673754" o:spid="_x0000_s1026" style="position:absolute;margin-left:289.5pt;margin-top:41.4pt;width:4.3pt;height:4.3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905024" behindDoc="0" locked="0" layoutInCell="1" allowOverlap="1" wp14:anchorId="247D43D1" wp14:editId="749F7919">
                <wp:simplePos x="0" y="0"/>
                <wp:positionH relativeFrom="column">
                  <wp:posOffset>3606353</wp:posOffset>
                </wp:positionH>
                <wp:positionV relativeFrom="paragraph">
                  <wp:posOffset>610334</wp:posOffset>
                </wp:positionV>
                <wp:extent cx="54610" cy="54610"/>
                <wp:effectExtent l="0" t="0" r="21590" b="21590"/>
                <wp:wrapNone/>
                <wp:docPr id="958802039" name="Ovalas 958802039"/>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D13D6EE" id="Ovalas 958802039" o:spid="_x0000_s1026" style="position:absolute;margin-left:283.95pt;margin-top:48.05pt;width:4.3pt;height:4.3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698176" behindDoc="0" locked="0" layoutInCell="1" allowOverlap="1" wp14:anchorId="24F59B8F" wp14:editId="7D5D90F1">
                <wp:simplePos x="0" y="0"/>
                <wp:positionH relativeFrom="column">
                  <wp:posOffset>3803017</wp:posOffset>
                </wp:positionH>
                <wp:positionV relativeFrom="paragraph">
                  <wp:posOffset>1532436</wp:posOffset>
                </wp:positionV>
                <wp:extent cx="557158" cy="158273"/>
                <wp:effectExtent l="0" t="0" r="0" b="13335"/>
                <wp:wrapNone/>
                <wp:docPr id="142" name="Teksto laukas 142"/>
                <wp:cNvGraphicFramePr/>
                <a:graphic xmlns:a="http://schemas.openxmlformats.org/drawingml/2006/main">
                  <a:graphicData uri="http://schemas.microsoft.com/office/word/2010/wordprocessingShape">
                    <wps:wsp>
                      <wps:cNvSpPr txBox="1"/>
                      <wps:spPr>
                        <a:xfrm rot="11002112" flipH="1" flipV="1">
                          <a:off x="0" y="0"/>
                          <a:ext cx="557158" cy="158273"/>
                        </a:xfrm>
                        <a:prstGeom prst="rect">
                          <a:avLst/>
                        </a:prstGeom>
                        <a:noFill/>
                        <a:ln w="6350">
                          <a:noFill/>
                        </a:ln>
                        <a:effectLst/>
                      </wps:spPr>
                      <wps:txbx>
                        <w:txbxContent>
                          <w:p w14:paraId="0ED98387" w14:textId="77777777" w:rsidR="00EB6E26" w:rsidRPr="006B6A93" w:rsidRDefault="00EB6E26" w:rsidP="00EB6E26">
                            <w:pPr>
                              <w:jc w:val="center"/>
                              <w:rPr>
                                <w:color w:val="FF0000"/>
                                <w:sz w:val="10"/>
                                <w:lang w:val="lt-LT"/>
                              </w:rPr>
                            </w:pPr>
                            <w:r w:rsidRPr="006B6A93">
                              <w:rPr>
                                <w:color w:val="FF0000"/>
                                <w:sz w:val="10"/>
                                <w:lang w:val="lt-LT"/>
                              </w:rPr>
                              <w:t>T. Narbuto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F59B8F" id="Teksto laukas 142" o:spid="_x0000_s1110" type="#_x0000_t202" style="position:absolute;margin-left:299.45pt;margin-top:120.65pt;width:43.85pt;height:12.45pt;rotation:-11575720fd;flip:x y;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" filled="f" stroked="f" strokeweight=".5pt">
                <v:textbox>
                  <w:txbxContent>
                    <w:p w14:paraId="0ED98387" w14:textId="77777777" w:rsidR="00EB6E26" w:rsidRPr="006B6A93" w:rsidRDefault="00EB6E26" w:rsidP="00EB6E26">
                      <w:pPr>
                        <w:jc w:val="center"/>
                        <w:rPr>
                          <w:color w:val="FF0000"/>
                          <w:sz w:val="10"/>
                          <w:lang w:val="lt-LT"/>
                        </w:rPr>
                      </w:pPr>
                      <w:r w:rsidRPr="006B6A93">
                        <w:rPr>
                          <w:color w:val="FF0000"/>
                          <w:sz w:val="10"/>
                          <w:lang w:val="lt-LT"/>
                        </w:rPr>
                        <w:t>T. Narbuto g.</w:t>
                      </w:r>
                    </w:p>
                  </w:txbxContent>
                </v:textbox>
              </v:shape>
            </w:pict>
          </mc:Fallback>
        </mc:AlternateContent>
      </w:r>
      <w:r w:rsidRPr="00EB6E26">
        <w:rPr>
          <w:noProof/>
          <w:lang w:val="lt-LT"/>
        </w:rPr>
        <mc:AlternateContent>
          <mc:Choice Requires="wps">
            <w:drawing>
              <wp:anchor distT="0" distB="0" distL="114300" distR="114300" simplePos="0" relativeHeight="251904000" behindDoc="0" locked="0" layoutInCell="1" allowOverlap="1" wp14:anchorId="098E5F25" wp14:editId="35E4D001">
                <wp:simplePos x="0" y="0"/>
                <wp:positionH relativeFrom="column">
                  <wp:posOffset>4226416</wp:posOffset>
                </wp:positionH>
                <wp:positionV relativeFrom="paragraph">
                  <wp:posOffset>1290385</wp:posOffset>
                </wp:positionV>
                <wp:extent cx="45719" cy="45719"/>
                <wp:effectExtent l="38100" t="19050" r="31115" b="31115"/>
                <wp:wrapNone/>
                <wp:docPr id="1791442597" name="Lygiašonis trikampis 1791442597"/>
                <wp:cNvGraphicFramePr/>
                <a:graphic xmlns:a="http://schemas.openxmlformats.org/drawingml/2006/main">
                  <a:graphicData uri="http://schemas.microsoft.com/office/word/2010/wordprocessingShape">
                    <wps:wsp>
                      <wps:cNvSpPr/>
                      <wps:spPr>
                        <a:xfrm rot="17157317">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DCDD1D9" id="Lygiašonis trikampis 1791442597" o:spid="_x0000_s1026" type="#_x0000_t5" style="position:absolute;margin-left:332.8pt;margin-top:101.6pt;width:3.6pt;height:3.6pt;rotation:-4852595fd;z-index:2519040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" fillcolor="red" strokecolor="red" strokeweight="1pt"/>
            </w:pict>
          </mc:Fallback>
        </mc:AlternateContent>
      </w:r>
      <w:r w:rsidRPr="00EB6E26">
        <w:rPr>
          <w:noProof/>
          <w:lang w:val="lt-LT"/>
        </w:rPr>
        <mc:AlternateContent>
          <mc:Choice Requires="wps">
            <w:drawing>
              <wp:anchor distT="0" distB="0" distL="114300" distR="114300" simplePos="0" relativeHeight="251902976" behindDoc="0" locked="0" layoutInCell="1" allowOverlap="1" wp14:anchorId="260C8DBB" wp14:editId="4AA610D4">
                <wp:simplePos x="0" y="0"/>
                <wp:positionH relativeFrom="column">
                  <wp:posOffset>4229578</wp:posOffset>
                </wp:positionH>
                <wp:positionV relativeFrom="paragraph">
                  <wp:posOffset>1205066</wp:posOffset>
                </wp:positionV>
                <wp:extent cx="307989" cy="113752"/>
                <wp:effectExtent l="0" t="0" r="15875" b="19685"/>
                <wp:wrapNone/>
                <wp:docPr id="2066811541" name="Laisva forma: figūra 2066811541"/>
                <wp:cNvGraphicFramePr/>
                <a:graphic xmlns:a="http://schemas.openxmlformats.org/drawingml/2006/main">
                  <a:graphicData uri="http://schemas.microsoft.com/office/word/2010/wordprocessingShape">
                    <wps:wsp>
                      <wps:cNvSpPr/>
                      <wps:spPr>
                        <a:xfrm>
                          <a:off x="0" y="0"/>
                          <a:ext cx="307989" cy="113752"/>
                        </a:xfrm>
                        <a:custGeom>
                          <a:avLst/>
                          <a:gdLst>
                            <a:gd name="connsiteX0" fmla="*/ 307989 w 307989"/>
                            <a:gd name="connsiteY0" fmla="*/ 6626 h 113752"/>
                            <a:gd name="connsiteX1" fmla="*/ 214253 w 307989"/>
                            <a:gd name="connsiteY1" fmla="*/ 6626 h 113752"/>
                            <a:gd name="connsiteX2" fmla="*/ 107127 w 307989"/>
                            <a:gd name="connsiteY2" fmla="*/ 75493 h 113752"/>
                            <a:gd name="connsiteX3" fmla="*/ 80345 w 307989"/>
                            <a:gd name="connsiteY3" fmla="*/ 100361 h 113752"/>
                            <a:gd name="connsiteX4" fmla="*/ 0 w 307989"/>
                            <a:gd name="connsiteY4" fmla="*/ 113752 h 113752"/>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07989" h="113752">
                              <a:moveTo>
                                <a:pt x="307989" y="6626"/>
                              </a:moveTo>
                              <a:cubicBezTo>
                                <a:pt x="277859" y="887"/>
                                <a:pt x="247730" y="-4852"/>
                                <a:pt x="214253" y="6626"/>
                              </a:cubicBezTo>
                              <a:cubicBezTo>
                                <a:pt x="180776" y="18104"/>
                                <a:pt x="129445" y="59871"/>
                                <a:pt x="107127" y="75493"/>
                              </a:cubicBezTo>
                              <a:cubicBezTo>
                                <a:pt x="84809" y="91115"/>
                                <a:pt x="98199" y="93985"/>
                                <a:pt x="80345" y="100361"/>
                              </a:cubicBezTo>
                              <a:cubicBezTo>
                                <a:pt x="62491" y="106737"/>
                                <a:pt x="31245" y="110244"/>
                                <a:pt x="0" y="113752"/>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16DB099" id="Laisva forma: figūra 2066811541" o:spid="_x0000_s1026" style="position:absolute;margin-left:333.05pt;margin-top:94.9pt;width:24.25pt;height:8.95pt;z-index:251902976;visibility:visible;mso-wrap-style:square;mso-wrap-distance-left:9pt;mso-wrap-distance-top:0;mso-wrap-distance-right:9pt;mso-wrap-distance-bottom:0;mso-position-horizontal:absolute;mso-position-horizontal-relative:text;mso-position-vertical:absolute;mso-position-vertical-relative:text;v-text-anchor:middle" coordsize="307989,1137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" path="m307989,6626v-30130,-5739,-60259,-11478,-93736,c180776,18104,129445,59871,107127,75493,84809,91115,98199,93985,80345,100361,62491,106737,31245,110244,,113752e" filled="f" strokecolor="red" strokeweight=".5pt">
                <v:stroke joinstyle="miter"/>
                <v:path arrowok="t" o:connecttype="custom" o:connectlocs="307989,6626;214253,6626;107127,75493;80345,100361;0,113752" o:connectangles="0,0,0,0,0"/>
              </v:shape>
            </w:pict>
          </mc:Fallback>
        </mc:AlternateContent>
      </w:r>
      <w:r w:rsidRPr="00EB6E26">
        <w:rPr>
          <w:noProof/>
          <w:lang w:val="lt-LT"/>
        </w:rPr>
        <mc:AlternateContent>
          <mc:Choice Requires="wps">
            <w:drawing>
              <wp:anchor distT="0" distB="0" distL="114300" distR="114300" simplePos="0" relativeHeight="251901952" behindDoc="0" locked="0" layoutInCell="1" allowOverlap="1" wp14:anchorId="5FE0834F" wp14:editId="431A55ED">
                <wp:simplePos x="0" y="0"/>
                <wp:positionH relativeFrom="column">
                  <wp:posOffset>3984044</wp:posOffset>
                </wp:positionH>
                <wp:positionV relativeFrom="paragraph">
                  <wp:posOffset>760827</wp:posOffset>
                </wp:positionV>
                <wp:extent cx="45719" cy="45719"/>
                <wp:effectExtent l="0" t="19050" r="31115" b="31115"/>
                <wp:wrapNone/>
                <wp:docPr id="671867658" name="Lygiašonis trikampis 671867658"/>
                <wp:cNvGraphicFramePr/>
                <a:graphic xmlns:a="http://schemas.openxmlformats.org/drawingml/2006/main">
                  <a:graphicData uri="http://schemas.microsoft.com/office/word/2010/wordprocessingShape">
                    <wps:wsp>
                      <wps:cNvSpPr/>
                      <wps:spPr>
                        <a:xfrm rot="20186775">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23E4F2F" id="Lygiašonis trikampis 671867658" o:spid="_x0000_s1026" type="#_x0000_t5" style="position:absolute;margin-left:313.7pt;margin-top:59.9pt;width:3.6pt;height:3.6pt;rotation:-1543619fd;z-index:251901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" fillcolor="red" strokecolor="red" strokeweight="1pt"/>
            </w:pict>
          </mc:Fallback>
        </mc:AlternateContent>
      </w:r>
      <w:r w:rsidRPr="00EB6E26">
        <w:rPr>
          <w:noProof/>
          <w:lang w:val="lt-LT"/>
        </w:rPr>
        <mc:AlternateContent>
          <mc:Choice Requires="wps">
            <w:drawing>
              <wp:anchor distT="0" distB="0" distL="114300" distR="114300" simplePos="0" relativeHeight="251768832" behindDoc="0" locked="0" layoutInCell="1" allowOverlap="1" wp14:anchorId="645F31F9" wp14:editId="330D053C">
                <wp:simplePos x="0" y="0"/>
                <wp:positionH relativeFrom="column">
                  <wp:posOffset>4020828</wp:posOffset>
                </wp:positionH>
                <wp:positionV relativeFrom="paragraph">
                  <wp:posOffset>810672</wp:posOffset>
                </wp:positionV>
                <wp:extent cx="429249" cy="868480"/>
                <wp:effectExtent l="0" t="0" r="28575" b="27305"/>
                <wp:wrapNone/>
                <wp:docPr id="263" name="Laisva forma: figūra 263"/>
                <wp:cNvGraphicFramePr/>
                <a:graphic xmlns:a="http://schemas.openxmlformats.org/drawingml/2006/main">
                  <a:graphicData uri="http://schemas.microsoft.com/office/word/2010/wordprocessingShape">
                    <wps:wsp>
                      <wps:cNvSpPr/>
                      <wps:spPr>
                        <a:xfrm>
                          <a:off x="0" y="0"/>
                          <a:ext cx="429249" cy="868480"/>
                        </a:xfrm>
                        <a:custGeom>
                          <a:avLst/>
                          <a:gdLst>
                            <a:gd name="connsiteX0" fmla="*/ 429249 w 429249"/>
                            <a:gd name="connsiteY0" fmla="*/ 868480 h 868480"/>
                            <a:gd name="connsiteX1" fmla="*/ 409284 w 429249"/>
                            <a:gd name="connsiteY1" fmla="*/ 782630 h 868480"/>
                            <a:gd name="connsiteX2" fmla="*/ 319441 w 429249"/>
                            <a:gd name="connsiteY2" fmla="*/ 730721 h 868480"/>
                            <a:gd name="connsiteX3" fmla="*/ 261542 w 429249"/>
                            <a:gd name="connsiteY3" fmla="*/ 646868 h 868480"/>
                            <a:gd name="connsiteX4" fmla="*/ 133766 w 429249"/>
                            <a:gd name="connsiteY4" fmla="*/ 391315 h 868480"/>
                            <a:gd name="connsiteX5" fmla="*/ 39930 w 429249"/>
                            <a:gd name="connsiteY5" fmla="*/ 107811 h 868480"/>
                            <a:gd name="connsiteX6" fmla="*/ 0 w 429249"/>
                            <a:gd name="connsiteY6" fmla="*/ 0 h 868480"/>
                            <a:gd name="connsiteX7" fmla="*/ 0 w 429249"/>
                            <a:gd name="connsiteY7" fmla="*/ 0 h 86848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29249" h="868480">
                              <a:moveTo>
                                <a:pt x="429249" y="868480"/>
                              </a:moveTo>
                              <a:cubicBezTo>
                                <a:pt x="428417" y="837035"/>
                                <a:pt x="427585" y="805590"/>
                                <a:pt x="409284" y="782630"/>
                              </a:cubicBezTo>
                              <a:cubicBezTo>
                                <a:pt x="390983" y="759670"/>
                                <a:pt x="344065" y="753348"/>
                                <a:pt x="319441" y="730721"/>
                              </a:cubicBezTo>
                              <a:cubicBezTo>
                                <a:pt x="294817" y="708094"/>
                                <a:pt x="292488" y="703436"/>
                                <a:pt x="261542" y="646868"/>
                              </a:cubicBezTo>
                              <a:cubicBezTo>
                                <a:pt x="230596" y="590300"/>
                                <a:pt x="170701" y="481158"/>
                                <a:pt x="133766" y="391315"/>
                              </a:cubicBezTo>
                              <a:cubicBezTo>
                                <a:pt x="96831" y="301472"/>
                                <a:pt x="62224" y="173030"/>
                                <a:pt x="39930" y="107811"/>
                              </a:cubicBezTo>
                              <a:cubicBezTo>
                                <a:pt x="17636" y="42592"/>
                                <a:pt x="0" y="0"/>
                                <a:pt x="0" y="0"/>
                              </a:cubicBezTo>
                              <a:lnTo>
                                <a:pt x="0" y="0"/>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4817CA" id="Laisva forma: figūra 263" o:spid="_x0000_s1026" style="position:absolute;margin-left:316.6pt;margin-top:63.85pt;width:33.8pt;height:68.4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29249,868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" path="m429249,868480v-832,-31445,-1664,-62890,-19965,-85850c390983,759670,344065,753348,319441,730721,294817,708094,292488,703436,261542,646868,230596,590300,170701,481158,133766,391315,96831,301472,62224,173030,39930,107811,17636,42592,,,,l,e" filled="f" strokecolor="red" strokeweight=".5pt">
                <v:stroke joinstyle="miter"/>
                <v:path arrowok="t" o:connecttype="custom" o:connectlocs="429249,868480;409284,782630;319441,730721;261542,646868;133766,391315;39930,107811;0,0;0,0" o:connectangles="0,0,0,0,0,0,0,0"/>
              </v:shape>
            </w:pict>
          </mc:Fallback>
        </mc:AlternateContent>
      </w:r>
      <w:r w:rsidRPr="00EB6E26">
        <w:rPr>
          <w:noProof/>
          <w:lang w:val="lt-LT"/>
        </w:rPr>
        <mc:AlternateContent>
          <mc:Choice Requires="wps">
            <w:drawing>
              <wp:anchor distT="0" distB="0" distL="114300" distR="114300" simplePos="0" relativeHeight="251900928" behindDoc="0" locked="0" layoutInCell="1" allowOverlap="1" wp14:anchorId="158E983B" wp14:editId="1A72C336">
                <wp:simplePos x="0" y="0"/>
                <wp:positionH relativeFrom="column">
                  <wp:posOffset>3663339</wp:posOffset>
                </wp:positionH>
                <wp:positionV relativeFrom="paragraph">
                  <wp:posOffset>268597</wp:posOffset>
                </wp:positionV>
                <wp:extent cx="265903" cy="342422"/>
                <wp:effectExtent l="0" t="0" r="20320" b="19685"/>
                <wp:wrapNone/>
                <wp:docPr id="50799509" name="Laisva forma: figūra 50799509"/>
                <wp:cNvGraphicFramePr/>
                <a:graphic xmlns:a="http://schemas.openxmlformats.org/drawingml/2006/main">
                  <a:graphicData uri="http://schemas.microsoft.com/office/word/2010/wordprocessingShape">
                    <wps:wsp>
                      <wps:cNvSpPr/>
                      <wps:spPr>
                        <a:xfrm>
                          <a:off x="0" y="0"/>
                          <a:ext cx="265903" cy="342422"/>
                        </a:xfrm>
                        <a:custGeom>
                          <a:avLst/>
                          <a:gdLst>
                            <a:gd name="connsiteX0" fmla="*/ 265903 w 265903"/>
                            <a:gd name="connsiteY0" fmla="*/ 342422 h 342422"/>
                            <a:gd name="connsiteX1" fmla="*/ 198949 w 265903"/>
                            <a:gd name="connsiteY1" fmla="*/ 233382 h 342422"/>
                            <a:gd name="connsiteX2" fmla="*/ 135821 w 265903"/>
                            <a:gd name="connsiteY2" fmla="*/ 154951 h 342422"/>
                            <a:gd name="connsiteX3" fmla="*/ 84171 w 265903"/>
                            <a:gd name="connsiteY3" fmla="*/ 101387 h 342422"/>
                            <a:gd name="connsiteX4" fmla="*/ 53563 w 265903"/>
                            <a:gd name="connsiteY4" fmla="*/ 59302 h 342422"/>
                            <a:gd name="connsiteX5" fmla="*/ 0 w 265903"/>
                            <a:gd name="connsiteY5" fmla="*/ 0 h 34242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265903" h="342422">
                              <a:moveTo>
                                <a:pt x="265903" y="342422"/>
                              </a:moveTo>
                              <a:cubicBezTo>
                                <a:pt x="243266" y="303524"/>
                                <a:pt x="220629" y="264627"/>
                                <a:pt x="198949" y="233382"/>
                              </a:cubicBezTo>
                              <a:cubicBezTo>
                                <a:pt x="177269" y="202137"/>
                                <a:pt x="154951" y="176950"/>
                                <a:pt x="135821" y="154951"/>
                              </a:cubicBezTo>
                              <a:cubicBezTo>
                                <a:pt x="116691" y="132952"/>
                                <a:pt x="97881" y="117328"/>
                                <a:pt x="84171" y="101387"/>
                              </a:cubicBezTo>
                              <a:cubicBezTo>
                                <a:pt x="70461" y="85446"/>
                                <a:pt x="67591" y="76200"/>
                                <a:pt x="53563" y="59302"/>
                              </a:cubicBezTo>
                              <a:cubicBezTo>
                                <a:pt x="39535" y="42404"/>
                                <a:pt x="19767" y="21202"/>
                                <a:pt x="0"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B2D57BE" id="Laisva forma: figūra 50799509" o:spid="_x0000_s1026" style="position:absolute;margin-left:288.45pt;margin-top:21.15pt;width:20.95pt;height:26.95pt;z-index:251900928;visibility:visible;mso-wrap-style:square;mso-wrap-distance-left:9pt;mso-wrap-distance-top:0;mso-wrap-distance-right:9pt;mso-wrap-distance-bottom:0;mso-position-horizontal:absolute;mso-position-horizontal-relative:text;mso-position-vertical:absolute;mso-position-vertical-relative:text;v-text-anchor:middle" coordsize="265903,3424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" path="m265903,342422c243266,303524,220629,264627,198949,233382,177269,202137,154951,176950,135821,154951,116691,132952,97881,117328,84171,101387,70461,85446,67591,76200,53563,59302,39535,42404,19767,21202,,e" filled="f" strokecolor="red" strokeweight=".5pt">
                <v:stroke joinstyle="miter"/>
                <v:path arrowok="t" o:connecttype="custom" o:connectlocs="265903,342422;198949,233382;135821,154951;84171,101387;53563,59302;0,0" o:connectangles="0,0,0,0,0,0"/>
              </v:shape>
            </w:pict>
          </mc:Fallback>
        </mc:AlternateContent>
      </w:r>
      <w:r w:rsidRPr="00EB6E26">
        <w:rPr>
          <w:noProof/>
          <w:lang w:val="lt-LT"/>
        </w:rPr>
        <mc:AlternateContent>
          <mc:Choice Requires="wps">
            <w:drawing>
              <wp:anchor distT="0" distB="0" distL="114300" distR="114300" simplePos="0" relativeHeight="251899904" behindDoc="0" locked="0" layoutInCell="1" allowOverlap="1" wp14:anchorId="3FB7B5CD" wp14:editId="05C64262">
                <wp:simplePos x="0" y="0"/>
                <wp:positionH relativeFrom="column">
                  <wp:posOffset>3950839</wp:posOffset>
                </wp:positionH>
                <wp:positionV relativeFrom="paragraph">
                  <wp:posOffset>585542</wp:posOffset>
                </wp:positionV>
                <wp:extent cx="45719" cy="45719"/>
                <wp:effectExtent l="38100" t="38100" r="31115" b="12065"/>
                <wp:wrapNone/>
                <wp:docPr id="1918032421" name="Lygiašonis trikampis 1918032421"/>
                <wp:cNvGraphicFramePr/>
                <a:graphic xmlns:a="http://schemas.openxmlformats.org/drawingml/2006/main">
                  <a:graphicData uri="http://schemas.microsoft.com/office/word/2010/wordprocessingShape">
                    <wps:wsp>
                      <wps:cNvSpPr/>
                      <wps:spPr>
                        <a:xfrm rot="15535671">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B89A9B2" id="Lygiašonis trikampis 1918032421" o:spid="_x0000_s1026" type="#_x0000_t5" style="position:absolute;margin-left:311.1pt;margin-top:46.1pt;width:3.6pt;height:3.6pt;rotation:-6623864fd;z-index:251899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" fillcolor="red" strokecolor="red" strokeweight="1pt"/>
            </w:pict>
          </mc:Fallback>
        </mc:AlternateContent>
      </w:r>
      <w:r w:rsidRPr="00EB6E26">
        <w:rPr>
          <w:noProof/>
          <w:lang w:val="lt-LT"/>
        </w:rPr>
        <mc:AlternateContent>
          <mc:Choice Requires="wps">
            <w:drawing>
              <wp:anchor distT="0" distB="0" distL="114300" distR="114300" simplePos="0" relativeHeight="251898880" behindDoc="0" locked="0" layoutInCell="1" allowOverlap="1" wp14:anchorId="21ED52F7" wp14:editId="28948B66">
                <wp:simplePos x="0" y="0"/>
                <wp:positionH relativeFrom="column">
                  <wp:posOffset>3996196</wp:posOffset>
                </wp:positionH>
                <wp:positionV relativeFrom="paragraph">
                  <wp:posOffset>581786</wp:posOffset>
                </wp:positionV>
                <wp:extent cx="95859" cy="69405"/>
                <wp:effectExtent l="0" t="0" r="19050" b="26035"/>
                <wp:wrapNone/>
                <wp:docPr id="289002196" name="Laisva forma: figūra 289002196"/>
                <wp:cNvGraphicFramePr/>
                <a:graphic xmlns:a="http://schemas.openxmlformats.org/drawingml/2006/main">
                  <a:graphicData uri="http://schemas.microsoft.com/office/word/2010/wordprocessingShape">
                    <wps:wsp>
                      <wps:cNvSpPr/>
                      <wps:spPr>
                        <a:xfrm>
                          <a:off x="0" y="0"/>
                          <a:ext cx="95859" cy="69405"/>
                        </a:xfrm>
                        <a:custGeom>
                          <a:avLst/>
                          <a:gdLst>
                            <a:gd name="connsiteX0" fmla="*/ 45911 w 95859"/>
                            <a:gd name="connsiteY0" fmla="*/ 69405 h 69405"/>
                            <a:gd name="connsiteX1" fmla="*/ 95648 w 95859"/>
                            <a:gd name="connsiteY1" fmla="*/ 54101 h 69405"/>
                            <a:gd name="connsiteX2" fmla="*/ 61215 w 95859"/>
                            <a:gd name="connsiteY2" fmla="*/ 538 h 69405"/>
                            <a:gd name="connsiteX3" fmla="*/ 0 w 95859"/>
                            <a:gd name="connsiteY3" fmla="*/ 31146 h 69405"/>
                          </a:gdLst>
                          <a:ahLst/>
                          <a:cxnLst>
                            <a:cxn ang="0">
                              <a:pos x="connsiteX0" y="connsiteY0"/>
                            </a:cxn>
                            <a:cxn ang="0">
                              <a:pos x="connsiteX1" y="connsiteY1"/>
                            </a:cxn>
                            <a:cxn ang="0">
                              <a:pos x="connsiteX2" y="connsiteY2"/>
                            </a:cxn>
                            <a:cxn ang="0">
                              <a:pos x="connsiteX3" y="connsiteY3"/>
                            </a:cxn>
                          </a:cxnLst>
                          <a:rect l="l" t="t" r="r" b="b"/>
                          <a:pathLst>
                            <a:path w="95859" h="69405">
                              <a:moveTo>
                                <a:pt x="45911" y="69405"/>
                              </a:moveTo>
                              <a:cubicBezTo>
                                <a:pt x="69504" y="67492"/>
                                <a:pt x="93097" y="65579"/>
                                <a:pt x="95648" y="54101"/>
                              </a:cubicBezTo>
                              <a:cubicBezTo>
                                <a:pt x="98199" y="42623"/>
                                <a:pt x="77156" y="4364"/>
                                <a:pt x="61215" y="538"/>
                              </a:cubicBezTo>
                              <a:cubicBezTo>
                                <a:pt x="45274" y="-3288"/>
                                <a:pt x="22637" y="13929"/>
                                <a:pt x="0" y="31146"/>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8B0E759" id="Laisva forma: figūra 289002196" o:spid="_x0000_s1026" style="position:absolute;margin-left:314.65pt;margin-top:45.8pt;width:7.55pt;height:5.45pt;z-index:251898880;visibility:visible;mso-wrap-style:square;mso-wrap-distance-left:9pt;mso-wrap-distance-top:0;mso-wrap-distance-right:9pt;mso-wrap-distance-bottom:0;mso-position-horizontal:absolute;mso-position-horizontal-relative:text;mso-position-vertical:absolute;mso-position-vertical-relative:text;v-text-anchor:middle" coordsize="95859,6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" path="m45911,69405c69504,67492,93097,65579,95648,54101,98199,42623,77156,4364,61215,538,45274,-3288,22637,13929,,31146e" filled="f" strokecolor="red" strokeweight=".5pt">
                <v:stroke joinstyle="miter"/>
                <v:path arrowok="t" o:connecttype="custom" o:connectlocs="45911,69405;95648,54101;61215,538;0,31146" o:connectangles="0,0,0,0"/>
              </v:shape>
            </w:pict>
          </mc:Fallback>
        </mc:AlternateContent>
      </w:r>
      <w:r w:rsidRPr="00EB6E26">
        <w:rPr>
          <w:noProof/>
          <w:lang w:val="lt-LT"/>
        </w:rPr>
        <mc:AlternateContent>
          <mc:Choice Requires="wps">
            <w:drawing>
              <wp:anchor distT="0" distB="0" distL="114300" distR="114300" simplePos="0" relativeHeight="251897856" behindDoc="0" locked="0" layoutInCell="1" allowOverlap="1" wp14:anchorId="65B48E56" wp14:editId="5AC5619E">
                <wp:simplePos x="0" y="0"/>
                <wp:positionH relativeFrom="column">
                  <wp:posOffset>3983736</wp:posOffset>
                </wp:positionH>
                <wp:positionV relativeFrom="paragraph">
                  <wp:posOffset>635892</wp:posOffset>
                </wp:positionV>
                <wp:extent cx="45719" cy="45719"/>
                <wp:effectExtent l="38100" t="19050" r="31115" b="31115"/>
                <wp:wrapNone/>
                <wp:docPr id="1005751992" name="Lygiašonis trikampis 1005751992"/>
                <wp:cNvGraphicFramePr/>
                <a:graphic xmlns:a="http://schemas.openxmlformats.org/drawingml/2006/main">
                  <a:graphicData uri="http://schemas.microsoft.com/office/word/2010/wordprocessingShape">
                    <wps:wsp>
                      <wps:cNvSpPr/>
                      <wps:spPr>
                        <a:xfrm rot="4171145">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F18BF84" id="Lygiašonis trikampis 1005751992" o:spid="_x0000_s1026" type="#_x0000_t5" style="position:absolute;margin-left:313.7pt;margin-top:50.05pt;width:3.6pt;height:3.6pt;rotation:4556003fd;z-index:2518978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" fillcolor="red" strokecolor="red" strokeweight="1pt"/>
            </w:pict>
          </mc:Fallback>
        </mc:AlternateContent>
      </w:r>
      <w:r w:rsidRPr="00EB6E26">
        <w:rPr>
          <w:noProof/>
          <w:lang w:val="lt-LT"/>
        </w:rPr>
        <mc:AlternateContent>
          <mc:Choice Requires="wps">
            <w:drawing>
              <wp:anchor distT="0" distB="0" distL="114300" distR="114300" simplePos="0" relativeHeight="251881472" behindDoc="0" locked="0" layoutInCell="1" allowOverlap="1" wp14:anchorId="613EC536" wp14:editId="40208827">
                <wp:simplePos x="0" y="0"/>
                <wp:positionH relativeFrom="column">
                  <wp:posOffset>4378553</wp:posOffset>
                </wp:positionH>
                <wp:positionV relativeFrom="paragraph">
                  <wp:posOffset>1501751</wp:posOffset>
                </wp:positionV>
                <wp:extent cx="481099" cy="177286"/>
                <wp:effectExtent l="0" t="0" r="52070" b="0"/>
                <wp:wrapNone/>
                <wp:docPr id="23479128" name="Teksto laukas 23479128"/>
                <wp:cNvGraphicFramePr/>
                <a:graphic xmlns:a="http://schemas.openxmlformats.org/drawingml/2006/main">
                  <a:graphicData uri="http://schemas.microsoft.com/office/word/2010/wordprocessingShape">
                    <wps:wsp>
                      <wps:cNvSpPr txBox="1"/>
                      <wps:spPr>
                        <a:xfrm rot="6529466" flipH="1" flipV="1">
                          <a:off x="0" y="0"/>
                          <a:ext cx="481099" cy="177286"/>
                        </a:xfrm>
                        <a:prstGeom prst="rect">
                          <a:avLst/>
                        </a:prstGeom>
                        <a:noFill/>
                        <a:ln w="6350">
                          <a:noFill/>
                        </a:ln>
                        <a:effectLst/>
                      </wps:spPr>
                      <wps:txbx>
                        <w:txbxContent>
                          <w:p w14:paraId="49977B8E" w14:textId="77777777" w:rsidR="00EB6E26" w:rsidRPr="00101EF4" w:rsidRDefault="00EB6E26" w:rsidP="00EB6E26">
                            <w:pPr>
                              <w:rPr>
                                <w:color w:val="FF0000"/>
                                <w:sz w:val="8"/>
                                <w:lang w:val="lt-LT"/>
                              </w:rPr>
                            </w:pPr>
                            <w:r>
                              <w:rPr>
                                <w:color w:val="FF0000"/>
                                <w:sz w:val="8"/>
                                <w:lang w:val="lt-LT"/>
                              </w:rPr>
                              <w:t xml:space="preserve">Linkmenų </w:t>
                            </w:r>
                            <w:r w:rsidRPr="00101EF4">
                              <w:rPr>
                                <w:color w:val="FF0000"/>
                                <w:sz w:val="8"/>
                                <w:lang w:val="lt-LT"/>
                              </w:rP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3EC536" id="Teksto laukas 23479128" o:spid="_x0000_s1111" type="#_x0000_t202" style="position:absolute;margin-left:344.75pt;margin-top:118.25pt;width:37.9pt;height:13.95pt;rotation:7131918fd;flip:x y;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" filled="f" stroked="f" strokeweight=".5pt">
                <v:textbox>
                  <w:txbxContent>
                    <w:p w14:paraId="49977B8E" w14:textId="77777777" w:rsidR="00EB6E26" w:rsidRPr="00101EF4" w:rsidRDefault="00EB6E26" w:rsidP="00EB6E26">
                      <w:pPr>
                        <w:rPr>
                          <w:color w:val="FF0000"/>
                          <w:sz w:val="8"/>
                          <w:lang w:val="lt-LT"/>
                        </w:rPr>
                      </w:pPr>
                      <w:r>
                        <w:rPr>
                          <w:color w:val="FF0000"/>
                          <w:sz w:val="8"/>
                          <w:lang w:val="lt-LT"/>
                        </w:rPr>
                        <w:t xml:space="preserve">Linkmenų </w:t>
                      </w:r>
                      <w:r w:rsidRPr="00101EF4">
                        <w:rPr>
                          <w:color w:val="FF0000"/>
                          <w:sz w:val="8"/>
                          <w:lang w:val="lt-LT"/>
                        </w:rPr>
                        <w:t>g.</w:t>
                      </w:r>
                    </w:p>
                  </w:txbxContent>
                </v:textbox>
              </v:shape>
            </w:pict>
          </mc:Fallback>
        </mc:AlternateContent>
      </w:r>
      <w:r w:rsidRPr="00EB6E26">
        <w:rPr>
          <w:noProof/>
          <w:lang w:val="lt-LT"/>
        </w:rPr>
        <mc:AlternateContent>
          <mc:Choice Requires="wps">
            <w:drawing>
              <wp:anchor distT="0" distB="0" distL="114300" distR="114300" simplePos="0" relativeHeight="251896832" behindDoc="0" locked="0" layoutInCell="1" allowOverlap="1" wp14:anchorId="3B140A59" wp14:editId="0ADDCB6E">
                <wp:simplePos x="0" y="0"/>
                <wp:positionH relativeFrom="column">
                  <wp:posOffset>3871853</wp:posOffset>
                </wp:positionH>
                <wp:positionV relativeFrom="paragraph">
                  <wp:posOffset>658843</wp:posOffset>
                </wp:positionV>
                <wp:extent cx="105213" cy="89910"/>
                <wp:effectExtent l="0" t="0" r="28575" b="24765"/>
                <wp:wrapNone/>
                <wp:docPr id="719190650" name="Laisva forma: figūra 719190650"/>
                <wp:cNvGraphicFramePr/>
                <a:graphic xmlns:a="http://schemas.openxmlformats.org/drawingml/2006/main">
                  <a:graphicData uri="http://schemas.microsoft.com/office/word/2010/wordprocessingShape">
                    <wps:wsp>
                      <wps:cNvSpPr/>
                      <wps:spPr>
                        <a:xfrm>
                          <a:off x="0" y="0"/>
                          <a:ext cx="105213" cy="89910"/>
                        </a:xfrm>
                        <a:custGeom>
                          <a:avLst/>
                          <a:gdLst>
                            <a:gd name="connsiteX0" fmla="*/ 0 w 105213"/>
                            <a:gd name="connsiteY0" fmla="*/ 89910 h 89910"/>
                            <a:gd name="connsiteX1" fmla="*/ 32520 w 105213"/>
                            <a:gd name="connsiteY1" fmla="*/ 28695 h 89910"/>
                            <a:gd name="connsiteX2" fmla="*/ 105213 w 105213"/>
                            <a:gd name="connsiteY2" fmla="*/ 0 h 89910"/>
                          </a:gdLst>
                          <a:ahLst/>
                          <a:cxnLst>
                            <a:cxn ang="0">
                              <a:pos x="connsiteX0" y="connsiteY0"/>
                            </a:cxn>
                            <a:cxn ang="0">
                              <a:pos x="connsiteX1" y="connsiteY1"/>
                            </a:cxn>
                            <a:cxn ang="0">
                              <a:pos x="connsiteX2" y="connsiteY2"/>
                            </a:cxn>
                          </a:cxnLst>
                          <a:rect l="l" t="t" r="r" b="b"/>
                          <a:pathLst>
                            <a:path w="105213" h="89910">
                              <a:moveTo>
                                <a:pt x="0" y="89910"/>
                              </a:moveTo>
                              <a:cubicBezTo>
                                <a:pt x="7492" y="66795"/>
                                <a:pt x="14985" y="43680"/>
                                <a:pt x="32520" y="28695"/>
                              </a:cubicBezTo>
                              <a:cubicBezTo>
                                <a:pt x="50056" y="13710"/>
                                <a:pt x="77634" y="6855"/>
                                <a:pt x="105213"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8FBFC2F" id="Laisva forma: figūra 719190650" o:spid="_x0000_s1026" style="position:absolute;margin-left:304.85pt;margin-top:51.9pt;width:8.3pt;height:7.1pt;z-index:251896832;visibility:visible;mso-wrap-style:square;mso-wrap-distance-left:9pt;mso-wrap-distance-top:0;mso-wrap-distance-right:9pt;mso-wrap-distance-bottom:0;mso-position-horizontal:absolute;mso-position-horizontal-relative:text;mso-position-vertical:absolute;mso-position-vertical-relative:text;v-text-anchor:middle" coordsize="105213,89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" path="m,89910c7492,66795,14985,43680,32520,28695,50056,13710,77634,6855,105213,e" filled="f" strokecolor="red" strokeweight=".5pt">
                <v:stroke joinstyle="miter"/>
                <v:path arrowok="t" o:connecttype="custom" o:connectlocs="0,89910;32520,28695;105213,0" o:connectangles="0,0,0"/>
              </v:shape>
            </w:pict>
          </mc:Fallback>
        </mc:AlternateContent>
      </w:r>
      <w:r w:rsidRPr="00EB6E26">
        <w:rPr>
          <w:noProof/>
          <w:lang w:val="lt-LT"/>
        </w:rPr>
        <mc:AlternateContent>
          <mc:Choice Requires="wps">
            <w:drawing>
              <wp:anchor distT="0" distB="0" distL="114300" distR="114300" simplePos="0" relativeHeight="251895808" behindDoc="0" locked="0" layoutInCell="1" allowOverlap="1" wp14:anchorId="79D1FF4B" wp14:editId="083BD344">
                <wp:simplePos x="0" y="0"/>
                <wp:positionH relativeFrom="column">
                  <wp:posOffset>3144924</wp:posOffset>
                </wp:positionH>
                <wp:positionV relativeFrom="paragraph">
                  <wp:posOffset>1655501</wp:posOffset>
                </wp:positionV>
                <wp:extent cx="244860" cy="537545"/>
                <wp:effectExtent l="0" t="0" r="22225" b="15240"/>
                <wp:wrapNone/>
                <wp:docPr id="1115651305" name="Laisva forma: figūra 1115651305"/>
                <wp:cNvGraphicFramePr/>
                <a:graphic xmlns:a="http://schemas.openxmlformats.org/drawingml/2006/main">
                  <a:graphicData uri="http://schemas.microsoft.com/office/word/2010/wordprocessingShape">
                    <wps:wsp>
                      <wps:cNvSpPr/>
                      <wps:spPr>
                        <a:xfrm>
                          <a:off x="0" y="0"/>
                          <a:ext cx="244860" cy="537545"/>
                        </a:xfrm>
                        <a:custGeom>
                          <a:avLst/>
                          <a:gdLst>
                            <a:gd name="connsiteX0" fmla="*/ 244860 w 244860"/>
                            <a:gd name="connsiteY0" fmla="*/ 0 h 537545"/>
                            <a:gd name="connsiteX1" fmla="*/ 174080 w 244860"/>
                            <a:gd name="connsiteY1" fmla="*/ 162602 h 537545"/>
                            <a:gd name="connsiteX2" fmla="*/ 164515 w 244860"/>
                            <a:gd name="connsiteY2" fmla="*/ 204688 h 537545"/>
                            <a:gd name="connsiteX3" fmla="*/ 93735 w 244860"/>
                            <a:gd name="connsiteY3" fmla="*/ 357725 h 537545"/>
                            <a:gd name="connsiteX4" fmla="*/ 72693 w 244860"/>
                            <a:gd name="connsiteY4" fmla="*/ 395985 h 537545"/>
                            <a:gd name="connsiteX5" fmla="*/ 0 w 244860"/>
                            <a:gd name="connsiteY5" fmla="*/ 537545 h 53754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244860" h="537545">
                              <a:moveTo>
                                <a:pt x="244860" y="0"/>
                              </a:moveTo>
                              <a:cubicBezTo>
                                <a:pt x="216165" y="64243"/>
                                <a:pt x="187471" y="128487"/>
                                <a:pt x="174080" y="162602"/>
                              </a:cubicBezTo>
                              <a:cubicBezTo>
                                <a:pt x="160689" y="196717"/>
                                <a:pt x="177906" y="172168"/>
                                <a:pt x="164515" y="204688"/>
                              </a:cubicBezTo>
                              <a:cubicBezTo>
                                <a:pt x="151124" y="237208"/>
                                <a:pt x="109039" y="325842"/>
                                <a:pt x="93735" y="357725"/>
                              </a:cubicBezTo>
                              <a:cubicBezTo>
                                <a:pt x="78431" y="389608"/>
                                <a:pt x="88315" y="366015"/>
                                <a:pt x="72693" y="395985"/>
                              </a:cubicBezTo>
                              <a:cubicBezTo>
                                <a:pt x="57070" y="425955"/>
                                <a:pt x="28535" y="481750"/>
                                <a:pt x="0" y="537545"/>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F8F1583" id="Laisva forma: figūra 1115651305" o:spid="_x0000_s1026" style="position:absolute;margin-left:247.65pt;margin-top:130.35pt;width:19.3pt;height:42.35pt;z-index:251895808;visibility:visible;mso-wrap-style:square;mso-wrap-distance-left:9pt;mso-wrap-distance-top:0;mso-wrap-distance-right:9pt;mso-wrap-distance-bottom:0;mso-position-horizontal:absolute;mso-position-horizontal-relative:text;mso-position-vertical:absolute;mso-position-vertical-relative:text;v-text-anchor:middle" coordsize="244860,5375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" path="m244860,c216165,64243,187471,128487,174080,162602v-13391,34115,3826,9566,-9565,42086c151124,237208,109039,325842,93735,357725v-15304,31883,-5420,8290,-21042,38260c57070,425955,28535,481750,,537545e" filled="f" strokecolor="red" strokeweight=".5pt">
                <v:stroke joinstyle="miter"/>
                <v:path arrowok="t" o:connecttype="custom" o:connectlocs="244860,0;174080,162602;164515,204688;93735,357725;72693,395985;0,537545" o:connectangles="0,0,0,0,0,0"/>
              </v:shape>
            </w:pict>
          </mc:Fallback>
        </mc:AlternateContent>
      </w:r>
      <w:r w:rsidRPr="00EB6E26">
        <w:rPr>
          <w:noProof/>
          <w:lang w:val="lt-LT"/>
        </w:rPr>
        <mc:AlternateContent>
          <mc:Choice Requires="wps">
            <w:drawing>
              <wp:anchor distT="0" distB="0" distL="114300" distR="114300" simplePos="0" relativeHeight="251894784" behindDoc="0" locked="0" layoutInCell="1" allowOverlap="1" wp14:anchorId="7A248448" wp14:editId="65F3C147">
                <wp:simplePos x="0" y="0"/>
                <wp:positionH relativeFrom="column">
                  <wp:posOffset>3401262</wp:posOffset>
                </wp:positionH>
                <wp:positionV relativeFrom="paragraph">
                  <wp:posOffset>1649762</wp:posOffset>
                </wp:positionV>
                <wp:extent cx="66954" cy="28615"/>
                <wp:effectExtent l="38100" t="38100" r="28575" b="66675"/>
                <wp:wrapNone/>
                <wp:docPr id="2127779070" name="Tiesioji rodyklės jungtis 2127779070"/>
                <wp:cNvGraphicFramePr/>
                <a:graphic xmlns:a="http://schemas.openxmlformats.org/drawingml/2006/main">
                  <a:graphicData uri="http://schemas.microsoft.com/office/word/2010/wordprocessingShape">
                    <wps:wsp>
                      <wps:cNvCnPr/>
                      <wps:spPr>
                        <a:xfrm flipH="1" flipV="1">
                          <a:off x="0" y="0"/>
                          <a:ext cx="66954" cy="28615"/>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299E465D" id="Tiesioji rodyklės jungtis 2127779070" o:spid="_x0000_s1026" type="#_x0000_t32" style="position:absolute;margin-left:267.8pt;margin-top:129.9pt;width:5.25pt;height:2.25pt;flip:x y;z-index:2518947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93760" behindDoc="0" locked="0" layoutInCell="1" allowOverlap="1" wp14:anchorId="534ABC33" wp14:editId="7522D095">
                <wp:simplePos x="0" y="0"/>
                <wp:positionH relativeFrom="column">
                  <wp:posOffset>3401262</wp:posOffset>
                </wp:positionH>
                <wp:positionV relativeFrom="paragraph">
                  <wp:posOffset>1651675</wp:posOffset>
                </wp:positionV>
                <wp:extent cx="248686" cy="38793"/>
                <wp:effectExtent l="0" t="0" r="18415" b="18415"/>
                <wp:wrapNone/>
                <wp:docPr id="1114550993" name="Laisva forma: figūra 1114550993"/>
                <wp:cNvGraphicFramePr/>
                <a:graphic xmlns:a="http://schemas.openxmlformats.org/drawingml/2006/main">
                  <a:graphicData uri="http://schemas.microsoft.com/office/word/2010/wordprocessingShape">
                    <wps:wsp>
                      <wps:cNvSpPr/>
                      <wps:spPr>
                        <a:xfrm>
                          <a:off x="0" y="0"/>
                          <a:ext cx="248686" cy="38793"/>
                        </a:xfrm>
                        <a:custGeom>
                          <a:avLst/>
                          <a:gdLst>
                            <a:gd name="connsiteX0" fmla="*/ 248686 w 248686"/>
                            <a:gd name="connsiteY0" fmla="*/ 32520 h 38793"/>
                            <a:gd name="connsiteX1" fmla="*/ 116691 w 248686"/>
                            <a:gd name="connsiteY1" fmla="*/ 36346 h 38793"/>
                            <a:gd name="connsiteX2" fmla="*/ 0 w 248686"/>
                            <a:gd name="connsiteY2" fmla="*/ 0 h 38793"/>
                          </a:gdLst>
                          <a:ahLst/>
                          <a:cxnLst>
                            <a:cxn ang="0">
                              <a:pos x="connsiteX0" y="connsiteY0"/>
                            </a:cxn>
                            <a:cxn ang="0">
                              <a:pos x="connsiteX1" y="connsiteY1"/>
                            </a:cxn>
                            <a:cxn ang="0">
                              <a:pos x="connsiteX2" y="connsiteY2"/>
                            </a:cxn>
                          </a:cxnLst>
                          <a:rect l="l" t="t" r="r" b="b"/>
                          <a:pathLst>
                            <a:path w="248686" h="38793">
                              <a:moveTo>
                                <a:pt x="248686" y="32520"/>
                              </a:moveTo>
                              <a:cubicBezTo>
                                <a:pt x="203412" y="37143"/>
                                <a:pt x="158139" y="41766"/>
                                <a:pt x="116691" y="36346"/>
                              </a:cubicBezTo>
                              <a:cubicBezTo>
                                <a:pt x="75243" y="30926"/>
                                <a:pt x="37621" y="15463"/>
                                <a:pt x="0"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EDEE009" id="Laisva forma: figūra 1114550993" o:spid="_x0000_s1026" style="position:absolute;margin-left:267.8pt;margin-top:130.05pt;width:19.6pt;height:3.05pt;z-index:251893760;visibility:visible;mso-wrap-style:square;mso-wrap-distance-left:9pt;mso-wrap-distance-top:0;mso-wrap-distance-right:9pt;mso-wrap-distance-bottom:0;mso-position-horizontal:absolute;mso-position-horizontal-relative:text;mso-position-vertical:absolute;mso-position-vertical-relative:text;v-text-anchor:middle" coordsize="248686,387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" path="m248686,32520v-45274,4623,-90547,9246,-131995,3826c75243,30926,37621,15463,,e" filled="f" strokecolor="red" strokeweight=".5pt">
                <v:stroke joinstyle="miter"/>
                <v:path arrowok="t" o:connecttype="custom" o:connectlocs="248686,32520;116691,36346;0,0" o:connectangles="0,0,0"/>
              </v:shape>
            </w:pict>
          </mc:Fallback>
        </mc:AlternateContent>
      </w:r>
      <w:r w:rsidRPr="00EB6E26">
        <w:rPr>
          <w:noProof/>
          <w:lang w:val="lt-LT"/>
        </w:rPr>
        <mc:AlternateContent>
          <mc:Choice Requires="wps">
            <w:drawing>
              <wp:anchor distT="0" distB="0" distL="114300" distR="114300" simplePos="0" relativeHeight="251885568" behindDoc="0" locked="0" layoutInCell="1" allowOverlap="1" wp14:anchorId="53A8DF16" wp14:editId="10832BAF">
                <wp:simplePos x="0" y="0"/>
                <wp:positionH relativeFrom="column">
                  <wp:posOffset>3370654</wp:posOffset>
                </wp:positionH>
                <wp:positionV relativeFrom="paragraph">
                  <wp:posOffset>567020</wp:posOffset>
                </wp:positionV>
                <wp:extent cx="45719" cy="986108"/>
                <wp:effectExtent l="0" t="0" r="12065" b="24130"/>
                <wp:wrapNone/>
                <wp:docPr id="405086001" name="Laisva forma: figūra 405086001"/>
                <wp:cNvGraphicFramePr/>
                <a:graphic xmlns:a="http://schemas.openxmlformats.org/drawingml/2006/main">
                  <a:graphicData uri="http://schemas.microsoft.com/office/word/2010/wordprocessingShape">
                    <wps:wsp>
                      <wps:cNvSpPr/>
                      <wps:spPr>
                        <a:xfrm>
                          <a:off x="0" y="0"/>
                          <a:ext cx="45719" cy="986108"/>
                        </a:xfrm>
                        <a:custGeom>
                          <a:avLst/>
                          <a:gdLst>
                            <a:gd name="connsiteX0" fmla="*/ 46096 w 49496"/>
                            <a:gd name="connsiteY0" fmla="*/ 677696 h 677696"/>
                            <a:gd name="connsiteX1" fmla="*/ 48009 w 49496"/>
                            <a:gd name="connsiteY1" fmla="*/ 551440 h 677696"/>
                            <a:gd name="connsiteX2" fmla="*/ 26966 w 49496"/>
                            <a:gd name="connsiteY2" fmla="*/ 446227 h 677696"/>
                            <a:gd name="connsiteX3" fmla="*/ 5923 w 49496"/>
                            <a:gd name="connsiteY3" fmla="*/ 385012 h 677696"/>
                            <a:gd name="connsiteX4" fmla="*/ 2097 w 49496"/>
                            <a:gd name="connsiteY4" fmla="*/ 187976 h 677696"/>
                            <a:gd name="connsiteX5" fmla="*/ 184 w 49496"/>
                            <a:gd name="connsiteY5" fmla="*/ 29199 h 677696"/>
                            <a:gd name="connsiteX6" fmla="*/ 184 w 49496"/>
                            <a:gd name="connsiteY6" fmla="*/ 505 h 677696"/>
                            <a:gd name="connsiteX0" fmla="*/ 46200 w 49600"/>
                            <a:gd name="connsiteY0" fmla="*/ 854467 h 854467"/>
                            <a:gd name="connsiteX1" fmla="*/ 48113 w 49600"/>
                            <a:gd name="connsiteY1" fmla="*/ 728211 h 854467"/>
                            <a:gd name="connsiteX2" fmla="*/ 27070 w 49600"/>
                            <a:gd name="connsiteY2" fmla="*/ 622998 h 854467"/>
                            <a:gd name="connsiteX3" fmla="*/ 6027 w 49600"/>
                            <a:gd name="connsiteY3" fmla="*/ 561783 h 854467"/>
                            <a:gd name="connsiteX4" fmla="*/ 2201 w 49600"/>
                            <a:gd name="connsiteY4" fmla="*/ 364747 h 854467"/>
                            <a:gd name="connsiteX5" fmla="*/ 288 w 49600"/>
                            <a:gd name="connsiteY5" fmla="*/ 205970 h 854467"/>
                            <a:gd name="connsiteX6" fmla="*/ 104 w 49600"/>
                            <a:gd name="connsiteY6" fmla="*/ 8 h 854467"/>
                            <a:gd name="connsiteX0" fmla="*/ 46278 w 49678"/>
                            <a:gd name="connsiteY0" fmla="*/ 977117 h 977117"/>
                            <a:gd name="connsiteX1" fmla="*/ 48191 w 49678"/>
                            <a:gd name="connsiteY1" fmla="*/ 850861 h 977117"/>
                            <a:gd name="connsiteX2" fmla="*/ 27148 w 49678"/>
                            <a:gd name="connsiteY2" fmla="*/ 745648 h 977117"/>
                            <a:gd name="connsiteX3" fmla="*/ 6105 w 49678"/>
                            <a:gd name="connsiteY3" fmla="*/ 684433 h 977117"/>
                            <a:gd name="connsiteX4" fmla="*/ 2279 w 49678"/>
                            <a:gd name="connsiteY4" fmla="*/ 487397 h 977117"/>
                            <a:gd name="connsiteX5" fmla="*/ 366 w 49678"/>
                            <a:gd name="connsiteY5" fmla="*/ 328620 h 977117"/>
                            <a:gd name="connsiteX6" fmla="*/ 78 w 49678"/>
                            <a:gd name="connsiteY6" fmla="*/ 4 h 97711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49678" h="977117">
                              <a:moveTo>
                                <a:pt x="46278" y="977117"/>
                              </a:moveTo>
                              <a:cubicBezTo>
                                <a:pt x="48828" y="933278"/>
                                <a:pt x="51379" y="889439"/>
                                <a:pt x="48191" y="850861"/>
                              </a:cubicBezTo>
                              <a:cubicBezTo>
                                <a:pt x="45003" y="812283"/>
                                <a:pt x="34162" y="773386"/>
                                <a:pt x="27148" y="745648"/>
                              </a:cubicBezTo>
                              <a:cubicBezTo>
                                <a:pt x="20134" y="717910"/>
                                <a:pt x="10250" y="727475"/>
                                <a:pt x="6105" y="684433"/>
                              </a:cubicBezTo>
                              <a:cubicBezTo>
                                <a:pt x="1960" y="641391"/>
                                <a:pt x="3235" y="546699"/>
                                <a:pt x="2279" y="487397"/>
                              </a:cubicBezTo>
                              <a:cubicBezTo>
                                <a:pt x="1323" y="428095"/>
                                <a:pt x="733" y="409852"/>
                                <a:pt x="366" y="328620"/>
                              </a:cubicBezTo>
                              <a:cubicBezTo>
                                <a:pt x="-1" y="247388"/>
                                <a:pt x="-82" y="-1272"/>
                                <a:pt x="78" y="4"/>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E8E213" id="Laisva forma: figūra 405086001" o:spid="_x0000_s1026" style="position:absolute;margin-left:265.4pt;margin-top:44.65pt;width:3.6pt;height:77.65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9678,977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" path="m46278,977117v2550,-43839,5101,-87678,1913,-126256c45003,812283,34162,773386,27148,745648,20134,717910,10250,727475,6105,684433,1960,641391,3235,546699,2279,487397,1323,428095,733,409852,366,328620,-1,247388,-82,-1272,78,4e" filled="f" strokecolor="red" strokeweight=".5pt">
                <v:stroke joinstyle="miter"/>
                <v:path arrowok="t" o:connecttype="custom" o:connectlocs="42590,986108;44351,858690;24984,752509;5618,690731;2097,491882;337,331644;72,4" o:connectangles="0,0,0,0,0,0,0"/>
              </v:shape>
            </w:pict>
          </mc:Fallback>
        </mc:AlternateContent>
      </w:r>
      <w:r w:rsidRPr="00EB6E26">
        <w:rPr>
          <w:noProof/>
          <w:lang w:val="lt-LT"/>
        </w:rPr>
        <mc:AlternateContent>
          <mc:Choice Requires="wps">
            <w:drawing>
              <wp:anchor distT="0" distB="0" distL="114300" distR="114300" simplePos="0" relativeHeight="251892736" behindDoc="0" locked="0" layoutInCell="1" allowOverlap="1" wp14:anchorId="132F8024" wp14:editId="205394F6">
                <wp:simplePos x="0" y="0"/>
                <wp:positionH relativeFrom="column">
                  <wp:posOffset>3713076</wp:posOffset>
                </wp:positionH>
                <wp:positionV relativeFrom="paragraph">
                  <wp:posOffset>1662946</wp:posOffset>
                </wp:positionV>
                <wp:extent cx="91823" cy="7859"/>
                <wp:effectExtent l="38100" t="76200" r="22860" b="87630"/>
                <wp:wrapNone/>
                <wp:docPr id="1855509801" name="Tiesioji rodyklės jungtis 1855509801"/>
                <wp:cNvGraphicFramePr/>
                <a:graphic xmlns:a="http://schemas.openxmlformats.org/drawingml/2006/main">
                  <a:graphicData uri="http://schemas.microsoft.com/office/word/2010/wordprocessingShape">
                    <wps:wsp>
                      <wps:cNvCnPr/>
                      <wps:spPr>
                        <a:xfrm flipH="1">
                          <a:off x="0" y="0"/>
                          <a:ext cx="91823" cy="7859"/>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1D3A9A80" id="Tiesioji rodyklės jungtis 1855509801" o:spid="_x0000_s1026" type="#_x0000_t32" style="position:absolute;margin-left:292.35pt;margin-top:130.95pt;width:7.25pt;height:.6pt;flip:x;z-index:2518927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91712" behindDoc="0" locked="0" layoutInCell="1" allowOverlap="1" wp14:anchorId="41865777" wp14:editId="59D64F9D">
                <wp:simplePos x="0" y="0"/>
                <wp:positionH relativeFrom="column">
                  <wp:posOffset>3764280</wp:posOffset>
                </wp:positionH>
                <wp:positionV relativeFrom="paragraph">
                  <wp:posOffset>1646305</wp:posOffset>
                </wp:positionV>
                <wp:extent cx="661888" cy="65608"/>
                <wp:effectExtent l="0" t="0" r="24130" b="10795"/>
                <wp:wrapNone/>
                <wp:docPr id="44112349" name="Laisva forma: figūra 44112349"/>
                <wp:cNvGraphicFramePr/>
                <a:graphic xmlns:a="http://schemas.openxmlformats.org/drawingml/2006/main">
                  <a:graphicData uri="http://schemas.microsoft.com/office/word/2010/wordprocessingShape">
                    <wps:wsp>
                      <wps:cNvSpPr/>
                      <wps:spPr>
                        <a:xfrm>
                          <a:off x="0" y="0"/>
                          <a:ext cx="661888" cy="65608"/>
                        </a:xfrm>
                        <a:custGeom>
                          <a:avLst/>
                          <a:gdLst>
                            <a:gd name="connsiteX0" fmla="*/ 661888 w 661888"/>
                            <a:gd name="connsiteY0" fmla="*/ 65608 h 65608"/>
                            <a:gd name="connsiteX1" fmla="*/ 570066 w 661888"/>
                            <a:gd name="connsiteY1" fmla="*/ 38827 h 65608"/>
                            <a:gd name="connsiteX2" fmla="*/ 470591 w 661888"/>
                            <a:gd name="connsiteY2" fmla="*/ 19697 h 65608"/>
                            <a:gd name="connsiteX3" fmla="*/ 351987 w 661888"/>
                            <a:gd name="connsiteY3" fmla="*/ 21610 h 65608"/>
                            <a:gd name="connsiteX4" fmla="*/ 304163 w 661888"/>
                            <a:gd name="connsiteY4" fmla="*/ 23523 h 65608"/>
                            <a:gd name="connsiteX5" fmla="*/ 248687 w 661888"/>
                            <a:gd name="connsiteY5" fmla="*/ 29262 h 65608"/>
                            <a:gd name="connsiteX6" fmla="*/ 170255 w 661888"/>
                            <a:gd name="connsiteY6" fmla="*/ 2480 h 65608"/>
                            <a:gd name="connsiteX7" fmla="*/ 110953 w 661888"/>
                            <a:gd name="connsiteY7" fmla="*/ 2480 h 65608"/>
                            <a:gd name="connsiteX8" fmla="*/ 65041 w 661888"/>
                            <a:gd name="connsiteY8" fmla="*/ 13958 h 65608"/>
                            <a:gd name="connsiteX9" fmla="*/ 0 w 661888"/>
                            <a:gd name="connsiteY9" fmla="*/ 25436 h 65608"/>
                            <a:gd name="connsiteX10" fmla="*/ 0 w 661888"/>
                            <a:gd name="connsiteY10" fmla="*/ 25436 h 65608"/>
                            <a:gd name="connsiteX11" fmla="*/ 0 w 661888"/>
                            <a:gd name="connsiteY11" fmla="*/ 25436 h 6560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661888" h="65608">
                              <a:moveTo>
                                <a:pt x="661888" y="65608"/>
                              </a:moveTo>
                              <a:cubicBezTo>
                                <a:pt x="631918" y="56043"/>
                                <a:pt x="601949" y="46479"/>
                                <a:pt x="570066" y="38827"/>
                              </a:cubicBezTo>
                              <a:cubicBezTo>
                                <a:pt x="538183" y="31175"/>
                                <a:pt x="506937" y="22566"/>
                                <a:pt x="470591" y="19697"/>
                              </a:cubicBezTo>
                              <a:cubicBezTo>
                                <a:pt x="434245" y="16828"/>
                                <a:pt x="379725" y="20972"/>
                                <a:pt x="351987" y="21610"/>
                              </a:cubicBezTo>
                              <a:cubicBezTo>
                                <a:pt x="324249" y="22248"/>
                                <a:pt x="321380" y="22248"/>
                                <a:pt x="304163" y="23523"/>
                              </a:cubicBezTo>
                              <a:cubicBezTo>
                                <a:pt x="286946" y="24798"/>
                                <a:pt x="271005" y="32769"/>
                                <a:pt x="248687" y="29262"/>
                              </a:cubicBezTo>
                              <a:cubicBezTo>
                                <a:pt x="226369" y="25755"/>
                                <a:pt x="193211" y="6944"/>
                                <a:pt x="170255" y="2480"/>
                              </a:cubicBezTo>
                              <a:cubicBezTo>
                                <a:pt x="147299" y="-1984"/>
                                <a:pt x="128489" y="567"/>
                                <a:pt x="110953" y="2480"/>
                              </a:cubicBezTo>
                              <a:cubicBezTo>
                                <a:pt x="93417" y="4393"/>
                                <a:pt x="83533" y="10132"/>
                                <a:pt x="65041" y="13958"/>
                              </a:cubicBezTo>
                              <a:cubicBezTo>
                                <a:pt x="46549" y="17784"/>
                                <a:pt x="0" y="25436"/>
                                <a:pt x="0" y="25436"/>
                              </a:cubicBezTo>
                              <a:lnTo>
                                <a:pt x="0" y="25436"/>
                              </a:lnTo>
                              <a:lnTo>
                                <a:pt x="0" y="25436"/>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EC622C0" id="Laisva forma: figūra 44112349" o:spid="_x0000_s1026" style="position:absolute;margin-left:296.4pt;margin-top:129.65pt;width:52.1pt;height:5.15pt;z-index:251891712;visibility:visible;mso-wrap-style:square;mso-wrap-distance-left:9pt;mso-wrap-distance-top:0;mso-wrap-distance-right:9pt;mso-wrap-distance-bottom:0;mso-position-horizontal:absolute;mso-position-horizontal-relative:text;mso-position-vertical:absolute;mso-position-vertical-relative:text;v-text-anchor:middle" coordsize="661888,65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" path="m661888,65608c631918,56043,601949,46479,570066,38827,538183,31175,506937,22566,470591,19697v-36346,-2869,-90866,1275,-118604,1913c324249,22248,321380,22248,304163,23523v-17217,1275,-33158,9246,-55476,5739c226369,25755,193211,6944,170255,2480v-22956,-4464,-41766,-1913,-59302,c93417,4393,83533,10132,65041,13958,46549,17784,,25436,,25436r,l,25436e" filled="f" strokecolor="red" strokeweight=".5pt">
                <v:stroke joinstyle="miter"/>
                <v:path arrowok="t" o:connecttype="custom" o:connectlocs="661888,65608;570066,38827;470591,19697;351987,21610;304163,23523;248687,29262;170255,2480;110953,2480;65041,13958;0,25436;0,25436;0,25436" o:connectangles="0,0,0,0,0,0,0,0,0,0,0,0"/>
              </v:shape>
            </w:pict>
          </mc:Fallback>
        </mc:AlternateContent>
      </w:r>
      <w:r w:rsidRPr="00EB6E26">
        <w:rPr>
          <w:noProof/>
          <w:lang w:val="lt-LT"/>
        </w:rPr>
        <mc:AlternateContent>
          <mc:Choice Requires="wps">
            <w:drawing>
              <wp:anchor distT="0" distB="0" distL="114300" distR="114300" simplePos="0" relativeHeight="251677696" behindDoc="0" locked="0" layoutInCell="1" allowOverlap="1" wp14:anchorId="0DB91CA5" wp14:editId="118C9AEB">
                <wp:simplePos x="0" y="0"/>
                <wp:positionH relativeFrom="column">
                  <wp:posOffset>3658631</wp:posOffset>
                </wp:positionH>
                <wp:positionV relativeFrom="paragraph">
                  <wp:posOffset>1544549</wp:posOffset>
                </wp:positionV>
                <wp:extent cx="45719" cy="124096"/>
                <wp:effectExtent l="38100" t="0" r="50165" b="47625"/>
                <wp:wrapNone/>
                <wp:docPr id="102" name="Tiesioji rodyklės jungtis 102"/>
                <wp:cNvGraphicFramePr/>
                <a:graphic xmlns:a="http://schemas.openxmlformats.org/drawingml/2006/main">
                  <a:graphicData uri="http://schemas.microsoft.com/office/word/2010/wordprocessingShape">
                    <wps:wsp>
                      <wps:cNvCnPr/>
                      <wps:spPr>
                        <a:xfrm flipH="1">
                          <a:off x="0" y="0"/>
                          <a:ext cx="45719" cy="124096"/>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D4B164B" id="Tiesioji rodyklės jungtis 102" o:spid="_x0000_s1026" type="#_x0000_t32" style="position:absolute;margin-left:288.1pt;margin-top:121.6pt;width:3.6pt;height:9.75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90688" behindDoc="0" locked="0" layoutInCell="1" allowOverlap="1" wp14:anchorId="5A1FECF5" wp14:editId="15D246B4">
                <wp:simplePos x="0" y="0"/>
                <wp:positionH relativeFrom="column">
                  <wp:posOffset>2879021</wp:posOffset>
                </wp:positionH>
                <wp:positionV relativeFrom="paragraph">
                  <wp:posOffset>1320731</wp:posOffset>
                </wp:positionV>
                <wp:extent cx="7652" cy="117868"/>
                <wp:effectExtent l="76200" t="38100" r="68580" b="15875"/>
                <wp:wrapNone/>
                <wp:docPr id="760437176" name="Tiesioji rodyklės jungtis 760437176"/>
                <wp:cNvGraphicFramePr/>
                <a:graphic xmlns:a="http://schemas.openxmlformats.org/drawingml/2006/main">
                  <a:graphicData uri="http://schemas.microsoft.com/office/word/2010/wordprocessingShape">
                    <wps:wsp>
                      <wps:cNvCnPr/>
                      <wps:spPr>
                        <a:xfrm flipV="1">
                          <a:off x="0" y="0"/>
                          <a:ext cx="7652" cy="117868"/>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714AB377" id="Tiesioji rodyklės jungtis 760437176" o:spid="_x0000_s1026" type="#_x0000_t32" style="position:absolute;margin-left:226.7pt;margin-top:104pt;width:.6pt;height:9.3pt;flip:y;z-index:2518906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700224" behindDoc="0" locked="0" layoutInCell="1" allowOverlap="1" wp14:anchorId="3EEF16BF" wp14:editId="75486F6E">
                <wp:simplePos x="0" y="0"/>
                <wp:positionH relativeFrom="column">
                  <wp:posOffset>4763551</wp:posOffset>
                </wp:positionH>
                <wp:positionV relativeFrom="paragraph">
                  <wp:posOffset>1756086</wp:posOffset>
                </wp:positionV>
                <wp:extent cx="582363" cy="158273"/>
                <wp:effectExtent l="0" t="19050" r="0" b="32385"/>
                <wp:wrapNone/>
                <wp:docPr id="144" name="Teksto laukas 144"/>
                <wp:cNvGraphicFramePr/>
                <a:graphic xmlns:a="http://schemas.openxmlformats.org/drawingml/2006/main">
                  <a:graphicData uri="http://schemas.microsoft.com/office/word/2010/wordprocessingShape">
                    <wps:wsp>
                      <wps:cNvSpPr txBox="1"/>
                      <wps:spPr>
                        <a:xfrm rot="10284814" flipV="1">
                          <a:off x="0" y="0"/>
                          <a:ext cx="582363" cy="158273"/>
                        </a:xfrm>
                        <a:prstGeom prst="rect">
                          <a:avLst/>
                        </a:prstGeom>
                        <a:noFill/>
                        <a:ln w="6350">
                          <a:noFill/>
                        </a:ln>
                        <a:effectLst/>
                      </wps:spPr>
                      <wps:txbx>
                        <w:txbxContent>
                          <w:p w14:paraId="536BC230" w14:textId="77777777" w:rsidR="00EB6E26" w:rsidRPr="009801D7" w:rsidRDefault="00EB6E26" w:rsidP="00EB6E26">
                            <w:pPr>
                              <w:jc w:val="center"/>
                              <w:rPr>
                                <w:color w:val="FF0000"/>
                                <w:sz w:val="8"/>
                                <w:lang w:val="lt-LT"/>
                              </w:rPr>
                            </w:pPr>
                            <w:r>
                              <w:rPr>
                                <w:color w:val="FF0000"/>
                                <w:sz w:val="8"/>
                                <w:lang w:val="lt-LT"/>
                              </w:rPr>
                              <w:t>Šeimyniškių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EF16BF" id="Teksto laukas 144" o:spid="_x0000_s1112" type="#_x0000_t202" style="position:absolute;margin-left:375.1pt;margin-top:138.25pt;width:45.85pt;height:12.45pt;rotation:-11233760fd;flip:y;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" filled="f" stroked="f" strokeweight=".5pt">
                <v:textbox>
                  <w:txbxContent>
                    <w:p w14:paraId="536BC230" w14:textId="77777777" w:rsidR="00EB6E26" w:rsidRPr="009801D7" w:rsidRDefault="00EB6E26" w:rsidP="00EB6E26">
                      <w:pPr>
                        <w:jc w:val="center"/>
                        <w:rPr>
                          <w:color w:val="FF0000"/>
                          <w:sz w:val="8"/>
                          <w:lang w:val="lt-LT"/>
                        </w:rPr>
                      </w:pPr>
                      <w:r>
                        <w:rPr>
                          <w:color w:val="FF0000"/>
                          <w:sz w:val="8"/>
                          <w:lang w:val="lt-LT"/>
                        </w:rPr>
                        <w:t>Šeimyniškių g</w:t>
                      </w:r>
                    </w:p>
                  </w:txbxContent>
                </v:textbox>
              </v:shape>
            </w:pict>
          </mc:Fallback>
        </mc:AlternateContent>
      </w:r>
      <w:r w:rsidRPr="00EB6E26">
        <w:rPr>
          <w:noProof/>
          <w:lang w:val="lt-LT"/>
        </w:rPr>
        <mc:AlternateContent>
          <mc:Choice Requires="wps">
            <w:drawing>
              <wp:anchor distT="0" distB="0" distL="114300" distR="114300" simplePos="0" relativeHeight="251697152" behindDoc="0" locked="0" layoutInCell="1" allowOverlap="1" wp14:anchorId="76E7CB30" wp14:editId="356AF6EF">
                <wp:simplePos x="0" y="0"/>
                <wp:positionH relativeFrom="column">
                  <wp:posOffset>4837902</wp:posOffset>
                </wp:positionH>
                <wp:positionV relativeFrom="paragraph">
                  <wp:posOffset>1777852</wp:posOffset>
                </wp:positionV>
                <wp:extent cx="290551" cy="51730"/>
                <wp:effectExtent l="38100" t="19050" r="14605" b="81915"/>
                <wp:wrapNone/>
                <wp:docPr id="137" name="Tiesioji rodyklės jungtis 137"/>
                <wp:cNvGraphicFramePr/>
                <a:graphic xmlns:a="http://schemas.openxmlformats.org/drawingml/2006/main">
                  <a:graphicData uri="http://schemas.microsoft.com/office/word/2010/wordprocessingShape">
                    <wps:wsp>
                      <wps:cNvCnPr/>
                      <wps:spPr>
                        <a:xfrm flipH="1">
                          <a:off x="0" y="0"/>
                          <a:ext cx="290551" cy="51730"/>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86561FC" id="Tiesioji rodyklės jungtis 137" o:spid="_x0000_s1026" type="#_x0000_t32" style="position:absolute;margin-left:380.95pt;margin-top:140pt;width:22.9pt;height:4.05pt;flip:x;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699200" behindDoc="0" locked="0" layoutInCell="1" allowOverlap="1" wp14:anchorId="63900A76" wp14:editId="27EE3054">
                <wp:simplePos x="0" y="0"/>
                <wp:positionH relativeFrom="column">
                  <wp:posOffset>4348608</wp:posOffset>
                </wp:positionH>
                <wp:positionV relativeFrom="paragraph">
                  <wp:posOffset>1714390</wp:posOffset>
                </wp:positionV>
                <wp:extent cx="582363" cy="158273"/>
                <wp:effectExtent l="0" t="57150" r="0" b="70485"/>
                <wp:wrapNone/>
                <wp:docPr id="143" name="Teksto laukas 143"/>
                <wp:cNvGraphicFramePr/>
                <a:graphic xmlns:a="http://schemas.openxmlformats.org/drawingml/2006/main">
                  <a:graphicData uri="http://schemas.microsoft.com/office/word/2010/wordprocessingShape">
                    <wps:wsp>
                      <wps:cNvSpPr txBox="1"/>
                      <wps:spPr>
                        <a:xfrm rot="12037375" flipV="1">
                          <a:off x="0" y="0"/>
                          <a:ext cx="582363" cy="158273"/>
                        </a:xfrm>
                        <a:prstGeom prst="rect">
                          <a:avLst/>
                        </a:prstGeom>
                        <a:noFill/>
                        <a:ln w="6350">
                          <a:noFill/>
                        </a:ln>
                        <a:effectLst/>
                      </wps:spPr>
                      <wps:txbx>
                        <w:txbxContent>
                          <w:p w14:paraId="68058FD7" w14:textId="77777777" w:rsidR="00EB6E26" w:rsidRPr="009801D7" w:rsidRDefault="00EB6E26" w:rsidP="00EB6E26">
                            <w:pPr>
                              <w:jc w:val="center"/>
                              <w:rPr>
                                <w:color w:val="FF0000"/>
                                <w:sz w:val="8"/>
                                <w:lang w:val="lt-LT"/>
                              </w:rPr>
                            </w:pPr>
                            <w:r>
                              <w:rPr>
                                <w:color w:val="FF0000"/>
                                <w:sz w:val="8"/>
                                <w:lang w:val="lt-LT"/>
                              </w:rPr>
                              <w:t>Konstitucijo</w:t>
                            </w:r>
                            <w:r w:rsidRPr="009801D7">
                              <w:rPr>
                                <w:color w:val="FF0000"/>
                                <w:sz w:val="8"/>
                                <w:lang w:val="lt-LT"/>
                              </w:rPr>
                              <w:t>s pr.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900A76" id="Teksto laukas 143" o:spid="_x0000_s1113" type="#_x0000_t202" style="position:absolute;margin-left:342.4pt;margin-top:135pt;width:45.85pt;height:12.45pt;rotation:10444937fd;flip: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" filled="f" stroked="f" strokeweight=".5pt">
                <v:textbox>
                  <w:txbxContent>
                    <w:p w14:paraId="68058FD7" w14:textId="77777777" w:rsidR="00EB6E26" w:rsidRPr="009801D7" w:rsidRDefault="00EB6E26" w:rsidP="00EB6E26">
                      <w:pPr>
                        <w:jc w:val="center"/>
                        <w:rPr>
                          <w:color w:val="FF0000"/>
                          <w:sz w:val="8"/>
                          <w:lang w:val="lt-LT"/>
                        </w:rPr>
                      </w:pPr>
                      <w:r>
                        <w:rPr>
                          <w:color w:val="FF0000"/>
                          <w:sz w:val="8"/>
                          <w:lang w:val="lt-LT"/>
                        </w:rPr>
                        <w:t>Konstitucijo</w:t>
                      </w:r>
                      <w:r w:rsidRPr="009801D7">
                        <w:rPr>
                          <w:color w:val="FF0000"/>
                          <w:sz w:val="8"/>
                          <w:lang w:val="lt-LT"/>
                        </w:rPr>
                        <w:t>s pr.</w:t>
                      </w:r>
                    </w:p>
                  </w:txbxContent>
                </v:textbox>
              </v:shape>
            </w:pict>
          </mc:Fallback>
        </mc:AlternateContent>
      </w:r>
      <w:r w:rsidRPr="00EB6E26">
        <w:rPr>
          <w:noProof/>
          <w:lang w:val="lt-LT"/>
        </w:rPr>
        <mc:AlternateContent>
          <mc:Choice Requires="wps">
            <w:drawing>
              <wp:anchor distT="0" distB="0" distL="114300" distR="114300" simplePos="0" relativeHeight="251889664" behindDoc="0" locked="0" layoutInCell="1" allowOverlap="1" wp14:anchorId="77C0C9B9" wp14:editId="3A07BBCA">
                <wp:simplePos x="0" y="0"/>
                <wp:positionH relativeFrom="column">
                  <wp:posOffset>4470613</wp:posOffset>
                </wp:positionH>
                <wp:positionV relativeFrom="paragraph">
                  <wp:posOffset>1704121</wp:posOffset>
                </wp:positionV>
                <wp:extent cx="81311" cy="3288"/>
                <wp:effectExtent l="38100" t="76200" r="13970" b="92075"/>
                <wp:wrapNone/>
                <wp:docPr id="1319762962" name="Tiesioji rodyklės jungtis 1319762962"/>
                <wp:cNvGraphicFramePr/>
                <a:graphic xmlns:a="http://schemas.openxmlformats.org/drawingml/2006/main">
                  <a:graphicData uri="http://schemas.microsoft.com/office/word/2010/wordprocessingShape">
                    <wps:wsp>
                      <wps:cNvCnPr/>
                      <wps:spPr>
                        <a:xfrm flipH="1" flipV="1">
                          <a:off x="0" y="0"/>
                          <a:ext cx="81311" cy="3288"/>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39D0DFD5" id="Tiesioji rodyklės jungtis 1319762962" o:spid="_x0000_s1026" type="#_x0000_t32" style="position:absolute;margin-left:352pt;margin-top:134.2pt;width:6.4pt;height:.25pt;flip:x y;z-index:2518896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88640" behindDoc="0" locked="0" layoutInCell="1" allowOverlap="1" wp14:anchorId="55BBF857" wp14:editId="27331825">
                <wp:simplePos x="0" y="0"/>
                <wp:positionH relativeFrom="column">
                  <wp:posOffset>4529915</wp:posOffset>
                </wp:positionH>
                <wp:positionV relativeFrom="paragraph">
                  <wp:posOffset>1705238</wp:posOffset>
                </wp:positionV>
                <wp:extent cx="267816" cy="112865"/>
                <wp:effectExtent l="0" t="0" r="18415" b="20955"/>
                <wp:wrapNone/>
                <wp:docPr id="609966088" name="Laisva forma: figūra 609966088"/>
                <wp:cNvGraphicFramePr/>
                <a:graphic xmlns:a="http://schemas.openxmlformats.org/drawingml/2006/main">
                  <a:graphicData uri="http://schemas.microsoft.com/office/word/2010/wordprocessingShape">
                    <wps:wsp>
                      <wps:cNvSpPr/>
                      <wps:spPr>
                        <a:xfrm>
                          <a:off x="0" y="0"/>
                          <a:ext cx="267816" cy="112865"/>
                        </a:xfrm>
                        <a:custGeom>
                          <a:avLst/>
                          <a:gdLst>
                            <a:gd name="connsiteX0" fmla="*/ 267816 w 267816"/>
                            <a:gd name="connsiteY0" fmla="*/ 112865 h 112865"/>
                            <a:gd name="connsiteX1" fmla="*/ 166428 w 267816"/>
                            <a:gd name="connsiteY1" fmla="*/ 80345 h 112865"/>
                            <a:gd name="connsiteX2" fmla="*/ 133908 w 267816"/>
                            <a:gd name="connsiteY2" fmla="*/ 57389 h 112865"/>
                            <a:gd name="connsiteX3" fmla="*/ 95648 w 267816"/>
                            <a:gd name="connsiteY3" fmla="*/ 34434 h 112865"/>
                            <a:gd name="connsiteX4" fmla="*/ 30607 w 267816"/>
                            <a:gd name="connsiteY4" fmla="*/ 5739 h 112865"/>
                            <a:gd name="connsiteX5" fmla="*/ 0 w 267816"/>
                            <a:gd name="connsiteY5" fmla="*/ 0 h 112865"/>
                            <a:gd name="connsiteX6" fmla="*/ 0 w 267816"/>
                            <a:gd name="connsiteY6" fmla="*/ 0 h 1128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67816" h="112865">
                              <a:moveTo>
                                <a:pt x="267816" y="112865"/>
                              </a:moveTo>
                              <a:cubicBezTo>
                                <a:pt x="228281" y="101228"/>
                                <a:pt x="188746" y="89591"/>
                                <a:pt x="166428" y="80345"/>
                              </a:cubicBezTo>
                              <a:cubicBezTo>
                                <a:pt x="144110" y="71099"/>
                                <a:pt x="145705" y="65041"/>
                                <a:pt x="133908" y="57389"/>
                              </a:cubicBezTo>
                              <a:cubicBezTo>
                                <a:pt x="122111" y="49737"/>
                                <a:pt x="112865" y="43042"/>
                                <a:pt x="95648" y="34434"/>
                              </a:cubicBezTo>
                              <a:cubicBezTo>
                                <a:pt x="78431" y="25826"/>
                                <a:pt x="46548" y="11478"/>
                                <a:pt x="30607" y="5739"/>
                              </a:cubicBezTo>
                              <a:cubicBezTo>
                                <a:pt x="14666" y="0"/>
                                <a:pt x="0" y="0"/>
                                <a:pt x="0" y="0"/>
                              </a:cubicBezTo>
                              <a:lnTo>
                                <a:pt x="0" y="0"/>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5A359BF" id="Laisva forma: figūra 609966088" o:spid="_x0000_s1026" style="position:absolute;margin-left:356.7pt;margin-top:134.25pt;width:21.1pt;height:8.9pt;z-index:251888640;visibility:visible;mso-wrap-style:square;mso-wrap-distance-left:9pt;mso-wrap-distance-top:0;mso-wrap-distance-right:9pt;mso-wrap-distance-bottom:0;mso-position-horizontal:absolute;mso-position-horizontal-relative:text;mso-position-vertical:absolute;mso-position-vertical-relative:text;v-text-anchor:middle" coordsize="267816,1128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" path="m267816,112865c228281,101228,188746,89591,166428,80345,144110,71099,145705,65041,133908,57389,122111,49737,112865,43042,95648,34434,78431,25826,46548,11478,30607,5739,14666,,,,,l,e" filled="f" strokecolor="red" strokeweight=".5pt">
                <v:stroke joinstyle="miter"/>
                <v:path arrowok="t" o:connecttype="custom" o:connectlocs="267816,112865;166428,80345;133908,57389;95648,34434;30607,5739;0,0;0,0" o:connectangles="0,0,0,0,0,0,0"/>
              </v:shape>
            </w:pict>
          </mc:Fallback>
        </mc:AlternateContent>
      </w:r>
      <w:r w:rsidRPr="00EB6E26">
        <w:rPr>
          <w:noProof/>
          <w:lang w:val="lt-LT"/>
        </w:rPr>
        <mc:AlternateContent>
          <mc:Choice Requires="wps">
            <w:drawing>
              <wp:anchor distT="0" distB="0" distL="114300" distR="114300" simplePos="0" relativeHeight="251671552" behindDoc="0" locked="0" layoutInCell="1" allowOverlap="1" wp14:anchorId="6E32048D" wp14:editId="0FE58F82">
                <wp:simplePos x="0" y="0"/>
                <wp:positionH relativeFrom="column">
                  <wp:posOffset>2740025</wp:posOffset>
                </wp:positionH>
                <wp:positionV relativeFrom="paragraph">
                  <wp:posOffset>1301069</wp:posOffset>
                </wp:positionV>
                <wp:extent cx="704404" cy="194002"/>
                <wp:effectExtent l="0" t="95250" r="0" b="111125"/>
                <wp:wrapNone/>
                <wp:docPr id="89" name="Teksto laukas 89"/>
                <wp:cNvGraphicFramePr/>
                <a:graphic xmlns:a="http://schemas.openxmlformats.org/drawingml/2006/main">
                  <a:graphicData uri="http://schemas.microsoft.com/office/word/2010/wordprocessingShape">
                    <wps:wsp>
                      <wps:cNvSpPr txBox="1"/>
                      <wps:spPr>
                        <a:xfrm rot="12358860" flipV="1">
                          <a:off x="0" y="0"/>
                          <a:ext cx="704404" cy="194002"/>
                        </a:xfrm>
                        <a:prstGeom prst="rect">
                          <a:avLst/>
                        </a:prstGeom>
                        <a:noFill/>
                        <a:ln w="6350">
                          <a:noFill/>
                        </a:ln>
                        <a:effectLst/>
                      </wps:spPr>
                      <wps:txbx>
                        <w:txbxContent>
                          <w:p w14:paraId="386C143B" w14:textId="77777777" w:rsidR="00EB6E26" w:rsidRPr="007C399C" w:rsidRDefault="00EB6E26" w:rsidP="00EB6E26">
                            <w:pPr>
                              <w:jc w:val="center"/>
                              <w:rPr>
                                <w:color w:val="FF0000"/>
                                <w:sz w:val="10"/>
                                <w:lang w:val="lt-LT"/>
                              </w:rPr>
                            </w:pPr>
                            <w:r>
                              <w:rPr>
                                <w:color w:val="FF0000"/>
                                <w:sz w:val="10"/>
                                <w:lang w:val="lt-LT"/>
                              </w:rPr>
                              <w:t>Pilaitės pr.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32048D" id="Teksto laukas 89" o:spid="_x0000_s1114" type="#_x0000_t202" style="position:absolute;margin-left:215.75pt;margin-top:102.45pt;width:55.45pt;height:15.3pt;rotation:10093789fd;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" filled="f" stroked="f" strokeweight=".5pt">
                <v:textbox>
                  <w:txbxContent>
                    <w:p w14:paraId="386C143B" w14:textId="77777777" w:rsidR="00EB6E26" w:rsidRPr="007C399C" w:rsidRDefault="00EB6E26" w:rsidP="00EB6E26">
                      <w:pPr>
                        <w:jc w:val="center"/>
                        <w:rPr>
                          <w:color w:val="FF0000"/>
                          <w:sz w:val="10"/>
                          <w:lang w:val="lt-LT"/>
                        </w:rPr>
                      </w:pPr>
                      <w:r>
                        <w:rPr>
                          <w:color w:val="FF0000"/>
                          <w:sz w:val="10"/>
                          <w:lang w:val="lt-LT"/>
                        </w:rPr>
                        <w:t>Pilaitės pr.</w:t>
                      </w:r>
                    </w:p>
                  </w:txbxContent>
                </v:textbox>
              </v:shape>
            </w:pict>
          </mc:Fallback>
        </mc:AlternateContent>
      </w:r>
      <w:r w:rsidRPr="00EB6E26">
        <w:rPr>
          <w:noProof/>
          <w:lang w:val="lt-LT"/>
        </w:rPr>
        <mc:AlternateContent>
          <mc:Choice Requires="wps">
            <w:drawing>
              <wp:anchor distT="0" distB="0" distL="114300" distR="114300" simplePos="0" relativeHeight="251663360" behindDoc="0" locked="0" layoutInCell="1" allowOverlap="1" wp14:anchorId="74BF327C" wp14:editId="6600AB17">
                <wp:simplePos x="0" y="0"/>
                <wp:positionH relativeFrom="column">
                  <wp:posOffset>3277766</wp:posOffset>
                </wp:positionH>
                <wp:positionV relativeFrom="paragraph">
                  <wp:posOffset>1589830</wp:posOffset>
                </wp:positionV>
                <wp:extent cx="101339" cy="45719"/>
                <wp:effectExtent l="0" t="38100" r="32385" b="69215"/>
                <wp:wrapNone/>
                <wp:docPr id="69" name="Tiesioji rodyklės jungtis 69"/>
                <wp:cNvGraphicFramePr/>
                <a:graphic xmlns:a="http://schemas.openxmlformats.org/drawingml/2006/main">
                  <a:graphicData uri="http://schemas.microsoft.com/office/word/2010/wordprocessingShape">
                    <wps:wsp>
                      <wps:cNvCnPr/>
                      <wps:spPr>
                        <a:xfrm>
                          <a:off x="0" y="0"/>
                          <a:ext cx="101339" cy="45719"/>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1FEBD8E" id="Tiesioji rodyklės jungtis 69" o:spid="_x0000_s1026" type="#_x0000_t32" style="position:absolute;margin-left:258.1pt;margin-top:125.2pt;width:8pt;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87616" behindDoc="0" locked="0" layoutInCell="1" allowOverlap="1" wp14:anchorId="42B08EDC" wp14:editId="0A657148">
                <wp:simplePos x="0" y="0"/>
                <wp:positionH relativeFrom="column">
                  <wp:posOffset>2898116</wp:posOffset>
                </wp:positionH>
                <wp:positionV relativeFrom="paragraph">
                  <wp:posOffset>1339247</wp:posOffset>
                </wp:positionV>
                <wp:extent cx="380681" cy="250599"/>
                <wp:effectExtent l="0" t="0" r="19685" b="16510"/>
                <wp:wrapNone/>
                <wp:docPr id="2045214243" name="Laisva forma: figūra 2045214243"/>
                <wp:cNvGraphicFramePr/>
                <a:graphic xmlns:a="http://schemas.openxmlformats.org/drawingml/2006/main">
                  <a:graphicData uri="http://schemas.microsoft.com/office/word/2010/wordprocessingShape">
                    <wps:wsp>
                      <wps:cNvSpPr/>
                      <wps:spPr>
                        <a:xfrm>
                          <a:off x="0" y="0"/>
                          <a:ext cx="380681" cy="250599"/>
                        </a:xfrm>
                        <a:custGeom>
                          <a:avLst/>
                          <a:gdLst>
                            <a:gd name="connsiteX0" fmla="*/ 0 w 380681"/>
                            <a:gd name="connsiteY0" fmla="*/ 0 h 250599"/>
                            <a:gd name="connsiteX1" fmla="*/ 93735 w 380681"/>
                            <a:gd name="connsiteY1" fmla="*/ 42085 h 250599"/>
                            <a:gd name="connsiteX2" fmla="*/ 225730 w 380681"/>
                            <a:gd name="connsiteY2" fmla="*/ 105213 h 250599"/>
                            <a:gd name="connsiteX3" fmla="*/ 323292 w 380681"/>
                            <a:gd name="connsiteY3" fmla="*/ 164515 h 250599"/>
                            <a:gd name="connsiteX4" fmla="*/ 380681 w 380681"/>
                            <a:gd name="connsiteY4" fmla="*/ 250599 h 250599"/>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80681" h="250599">
                              <a:moveTo>
                                <a:pt x="0" y="0"/>
                              </a:moveTo>
                              <a:cubicBezTo>
                                <a:pt x="28056" y="12434"/>
                                <a:pt x="56113" y="24550"/>
                                <a:pt x="93735" y="42085"/>
                              </a:cubicBezTo>
                              <a:cubicBezTo>
                                <a:pt x="131357" y="59620"/>
                                <a:pt x="187471" y="84808"/>
                                <a:pt x="225730" y="105213"/>
                              </a:cubicBezTo>
                              <a:cubicBezTo>
                                <a:pt x="263990" y="125618"/>
                                <a:pt x="297467" y="140284"/>
                                <a:pt x="323292" y="164515"/>
                              </a:cubicBezTo>
                              <a:cubicBezTo>
                                <a:pt x="349117" y="188746"/>
                                <a:pt x="364899" y="219672"/>
                                <a:pt x="380681" y="250599"/>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F952BE9" id="Laisva forma: figūra 2045214243" o:spid="_x0000_s1026" style="position:absolute;margin-left:228.2pt;margin-top:105.45pt;width:29.95pt;height:19.75pt;z-index:251887616;visibility:visible;mso-wrap-style:square;mso-wrap-distance-left:9pt;mso-wrap-distance-top:0;mso-wrap-distance-right:9pt;mso-wrap-distance-bottom:0;mso-position-horizontal:absolute;mso-position-horizontal-relative:text;mso-position-vertical:absolute;mso-position-vertical-relative:text;v-text-anchor:middle" coordsize="380681,2505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" path="m,c28056,12434,56113,24550,93735,42085v37622,17535,93736,42723,131995,63128c263990,125618,297467,140284,323292,164515v25825,24231,41607,55157,57389,86084e" filled="f" strokecolor="red" strokeweight=".5pt">
                <v:stroke joinstyle="miter"/>
                <v:path arrowok="t" o:connecttype="custom" o:connectlocs="0,0;93735,42085;225730,105213;323292,164515;380681,250599" o:connectangles="0,0,0,0,0"/>
              </v:shape>
            </w:pict>
          </mc:Fallback>
        </mc:AlternateContent>
      </w:r>
      <w:r w:rsidRPr="00EB6E26">
        <w:rPr>
          <w:noProof/>
          <w:lang w:val="lt-LT"/>
        </w:rPr>
        <mc:AlternateContent>
          <mc:Choice Requires="wps">
            <w:drawing>
              <wp:anchor distT="0" distB="0" distL="114300" distR="114300" simplePos="0" relativeHeight="251669504" behindDoc="0" locked="0" layoutInCell="1" allowOverlap="1" wp14:anchorId="70B78516" wp14:editId="4B798418">
                <wp:simplePos x="0" y="0"/>
                <wp:positionH relativeFrom="column">
                  <wp:posOffset>2858857</wp:posOffset>
                </wp:positionH>
                <wp:positionV relativeFrom="paragraph">
                  <wp:posOffset>754055</wp:posOffset>
                </wp:positionV>
                <wp:extent cx="951120" cy="194002"/>
                <wp:effectExtent l="0" t="0" r="0" b="0"/>
                <wp:wrapNone/>
                <wp:docPr id="87" name="Teksto laukas 87"/>
                <wp:cNvGraphicFramePr/>
                <a:graphic xmlns:a="http://schemas.openxmlformats.org/drawingml/2006/main">
                  <a:graphicData uri="http://schemas.microsoft.com/office/word/2010/wordprocessingShape">
                    <wps:wsp>
                      <wps:cNvSpPr txBox="1"/>
                      <wps:spPr>
                        <a:xfrm rot="5400000" flipV="1">
                          <a:off x="0" y="0"/>
                          <a:ext cx="951120" cy="194002"/>
                        </a:xfrm>
                        <a:prstGeom prst="rect">
                          <a:avLst/>
                        </a:prstGeom>
                        <a:noFill/>
                        <a:ln w="6350">
                          <a:noFill/>
                        </a:ln>
                        <a:effectLst/>
                      </wps:spPr>
                      <wps:txbx>
                        <w:txbxContent>
                          <w:p w14:paraId="2550EF35" w14:textId="77777777" w:rsidR="00EB6E26" w:rsidRPr="007C399C" w:rsidRDefault="00EB6E26" w:rsidP="00EB6E26">
                            <w:pPr>
                              <w:rPr>
                                <w:color w:val="FF0000"/>
                                <w:sz w:val="10"/>
                                <w:lang w:val="lt-LT"/>
                              </w:rPr>
                            </w:pPr>
                            <w:r w:rsidRPr="007C399C">
                              <w:rPr>
                                <w:color w:val="FF0000"/>
                                <w:sz w:val="10"/>
                                <w:lang w:val="lt-LT"/>
                              </w:rPr>
                              <w:t>Vakarinis aplin</w:t>
                            </w:r>
                            <w:r>
                              <w:rPr>
                                <w:color w:val="FF0000"/>
                                <w:sz w:val="10"/>
                                <w:lang w:val="lt-LT"/>
                              </w:rPr>
                              <w:t>k</w:t>
                            </w:r>
                            <w:r w:rsidRPr="007C399C">
                              <w:rPr>
                                <w:color w:val="FF0000"/>
                                <w:sz w:val="10"/>
                                <w:lang w:val="lt-LT"/>
                              </w:rPr>
                              <w:t>kelis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B78516" id="Teksto laukas 87" o:spid="_x0000_s1115" type="#_x0000_t202" style="position:absolute;margin-left:225.1pt;margin-top:59.35pt;width:74.9pt;height:15.3pt;rotation:-90;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" filled="f" stroked="f" strokeweight=".5pt">
                <v:textbox>
                  <w:txbxContent>
                    <w:p w14:paraId="2550EF35" w14:textId="77777777" w:rsidR="00EB6E26" w:rsidRPr="007C399C" w:rsidRDefault="00EB6E26" w:rsidP="00EB6E26">
                      <w:pPr>
                        <w:rPr>
                          <w:color w:val="FF0000"/>
                          <w:sz w:val="10"/>
                          <w:lang w:val="lt-LT"/>
                        </w:rPr>
                      </w:pPr>
                      <w:r w:rsidRPr="007C399C">
                        <w:rPr>
                          <w:color w:val="FF0000"/>
                          <w:sz w:val="10"/>
                          <w:lang w:val="lt-LT"/>
                        </w:rPr>
                        <w:t>Vakarinis aplin</w:t>
                      </w:r>
                      <w:r>
                        <w:rPr>
                          <w:color w:val="FF0000"/>
                          <w:sz w:val="10"/>
                          <w:lang w:val="lt-LT"/>
                        </w:rPr>
                        <w:t>k</w:t>
                      </w:r>
                      <w:r w:rsidRPr="007C399C">
                        <w:rPr>
                          <w:color w:val="FF0000"/>
                          <w:sz w:val="10"/>
                          <w:lang w:val="lt-LT"/>
                        </w:rPr>
                        <w:t>kelis</w:t>
                      </w:r>
                    </w:p>
                  </w:txbxContent>
                </v:textbox>
              </v:shape>
            </w:pict>
          </mc:Fallback>
        </mc:AlternateContent>
      </w:r>
      <w:r w:rsidRPr="00EB6E26">
        <w:rPr>
          <w:noProof/>
          <w:lang w:val="lt-LT"/>
        </w:rPr>
        <mc:AlternateContent>
          <mc:Choice Requires="wps">
            <w:drawing>
              <wp:anchor distT="0" distB="0" distL="114300" distR="114300" simplePos="0" relativeHeight="251886592" behindDoc="0" locked="0" layoutInCell="1" allowOverlap="1" wp14:anchorId="0FCD642A" wp14:editId="558851C2">
                <wp:simplePos x="0" y="0"/>
                <wp:positionH relativeFrom="column">
                  <wp:posOffset>3370255</wp:posOffset>
                </wp:positionH>
                <wp:positionV relativeFrom="paragraph">
                  <wp:posOffset>485060</wp:posOffset>
                </wp:positionV>
                <wp:extent cx="0" cy="89909"/>
                <wp:effectExtent l="76200" t="38100" r="57150" b="24765"/>
                <wp:wrapNone/>
                <wp:docPr id="1961423955" name="Tiesioji rodyklės jungtis 1961423955"/>
                <wp:cNvGraphicFramePr/>
                <a:graphic xmlns:a="http://schemas.openxmlformats.org/drawingml/2006/main">
                  <a:graphicData uri="http://schemas.microsoft.com/office/word/2010/wordprocessingShape">
                    <wps:wsp>
                      <wps:cNvCnPr/>
                      <wps:spPr>
                        <a:xfrm flipV="1">
                          <a:off x="0" y="0"/>
                          <a:ext cx="0" cy="89909"/>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287D8FD2" id="Tiesioji rodyklės jungtis 1961423955" o:spid="_x0000_s1026" type="#_x0000_t32" style="position:absolute;margin-left:265.35pt;margin-top:38.2pt;width:0;height:7.1pt;flip:y;z-index:2518865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84544" behindDoc="0" locked="0" layoutInCell="1" allowOverlap="1" wp14:anchorId="69B569A6" wp14:editId="6FA2EDE7">
                <wp:simplePos x="0" y="0"/>
                <wp:positionH relativeFrom="column">
                  <wp:posOffset>3554193</wp:posOffset>
                </wp:positionH>
                <wp:positionV relativeFrom="paragraph">
                  <wp:posOffset>126742</wp:posOffset>
                </wp:positionV>
                <wp:extent cx="0" cy="90205"/>
                <wp:effectExtent l="76200" t="38100" r="57150" b="24130"/>
                <wp:wrapNone/>
                <wp:docPr id="648368762" name="Tiesioji rodyklės jungtis 648368762"/>
                <wp:cNvGraphicFramePr/>
                <a:graphic xmlns:a="http://schemas.openxmlformats.org/drawingml/2006/main">
                  <a:graphicData uri="http://schemas.microsoft.com/office/word/2010/wordprocessingShape">
                    <wps:wsp>
                      <wps:cNvCnPr/>
                      <wps:spPr>
                        <a:xfrm flipV="1">
                          <a:off x="0" y="0"/>
                          <a:ext cx="0" cy="90205"/>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7D142851" id="Tiesioji rodyklės jungtis 648368762" o:spid="_x0000_s1026" type="#_x0000_t32" style="position:absolute;margin-left:279.85pt;margin-top:10pt;width:0;height:7.1pt;flip:y;z-index:2518845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83520" behindDoc="0" locked="0" layoutInCell="1" allowOverlap="1" wp14:anchorId="588DA6A3" wp14:editId="4D3E8E76">
                <wp:simplePos x="0" y="0"/>
                <wp:positionH relativeFrom="column">
                  <wp:posOffset>3376393</wp:posOffset>
                </wp:positionH>
                <wp:positionV relativeFrom="paragraph">
                  <wp:posOffset>203556</wp:posOffset>
                </wp:positionV>
                <wp:extent cx="177907" cy="250599"/>
                <wp:effectExtent l="0" t="0" r="12700" b="16510"/>
                <wp:wrapNone/>
                <wp:docPr id="1737844199" name="Laisva forma: figūra 1737844199"/>
                <wp:cNvGraphicFramePr/>
                <a:graphic xmlns:a="http://schemas.openxmlformats.org/drawingml/2006/main">
                  <a:graphicData uri="http://schemas.microsoft.com/office/word/2010/wordprocessingShape">
                    <wps:wsp>
                      <wps:cNvSpPr/>
                      <wps:spPr>
                        <a:xfrm>
                          <a:off x="0" y="0"/>
                          <a:ext cx="177907" cy="250599"/>
                        </a:xfrm>
                        <a:custGeom>
                          <a:avLst/>
                          <a:gdLst>
                            <a:gd name="connsiteX0" fmla="*/ 0 w 177907"/>
                            <a:gd name="connsiteY0" fmla="*/ 250599 h 250599"/>
                            <a:gd name="connsiteX1" fmla="*/ 22956 w 177907"/>
                            <a:gd name="connsiteY1" fmla="*/ 193210 h 250599"/>
                            <a:gd name="connsiteX2" fmla="*/ 97562 w 177907"/>
                            <a:gd name="connsiteY2" fmla="*/ 128169 h 250599"/>
                            <a:gd name="connsiteX3" fmla="*/ 139647 w 177907"/>
                            <a:gd name="connsiteY3" fmla="*/ 87997 h 250599"/>
                            <a:gd name="connsiteX4" fmla="*/ 170255 w 177907"/>
                            <a:gd name="connsiteY4" fmla="*/ 47824 h 250599"/>
                            <a:gd name="connsiteX5" fmla="*/ 177907 w 177907"/>
                            <a:gd name="connsiteY5" fmla="*/ 0 h 250599"/>
                            <a:gd name="connsiteX6" fmla="*/ 177907 w 177907"/>
                            <a:gd name="connsiteY6" fmla="*/ 0 h 25059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77907" h="250599">
                              <a:moveTo>
                                <a:pt x="0" y="250599"/>
                              </a:moveTo>
                              <a:cubicBezTo>
                                <a:pt x="3348" y="232107"/>
                                <a:pt x="6696" y="213615"/>
                                <a:pt x="22956" y="193210"/>
                              </a:cubicBezTo>
                              <a:cubicBezTo>
                                <a:pt x="39216" y="172805"/>
                                <a:pt x="78114" y="145704"/>
                                <a:pt x="97562" y="128169"/>
                              </a:cubicBezTo>
                              <a:cubicBezTo>
                                <a:pt x="117010" y="110634"/>
                                <a:pt x="127532" y="101388"/>
                                <a:pt x="139647" y="87997"/>
                              </a:cubicBezTo>
                              <a:cubicBezTo>
                                <a:pt x="151762" y="74606"/>
                                <a:pt x="163878" y="62490"/>
                                <a:pt x="170255" y="47824"/>
                              </a:cubicBezTo>
                              <a:cubicBezTo>
                                <a:pt x="176632" y="33158"/>
                                <a:pt x="177907" y="0"/>
                                <a:pt x="177907" y="0"/>
                              </a:cubicBezTo>
                              <a:lnTo>
                                <a:pt x="177907" y="0"/>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91CA6D7" id="Laisva forma: figūra 1737844199" o:spid="_x0000_s1026" style="position:absolute;margin-left:265.85pt;margin-top:16.05pt;width:14pt;height:19.75pt;z-index:251883520;visibility:visible;mso-wrap-style:square;mso-wrap-distance-left:9pt;mso-wrap-distance-top:0;mso-wrap-distance-right:9pt;mso-wrap-distance-bottom:0;mso-position-horizontal:absolute;mso-position-horizontal-relative:text;mso-position-vertical:absolute;mso-position-vertical-relative:text;v-text-anchor:middle" coordsize="177907,2505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" path="m,250599c3348,232107,6696,213615,22956,193210,39216,172805,78114,145704,97562,128169v19448,-17535,29970,-26781,42085,-40172c151762,74606,163878,62490,170255,47824,176632,33158,177907,,177907,r,e" filled="f" strokecolor="red" strokeweight=".5pt">
                <v:stroke joinstyle="miter"/>
                <v:path arrowok="t" o:connecttype="custom" o:connectlocs="0,250599;22956,193210;97562,128169;139647,87997;170255,47824;177907,0;177907,0" o:connectangles="0,0,0,0,0,0,0"/>
              </v:shape>
            </w:pict>
          </mc:Fallback>
        </mc:AlternateContent>
      </w:r>
      <w:r w:rsidRPr="00EB6E26">
        <w:rPr>
          <w:noProof/>
          <w:lang w:val="lt-LT"/>
        </w:rPr>
        <mc:AlternateContent>
          <mc:Choice Requires="wps">
            <w:drawing>
              <wp:anchor distT="0" distB="0" distL="114300" distR="114300" simplePos="0" relativeHeight="251679744" behindDoc="0" locked="0" layoutInCell="1" allowOverlap="1" wp14:anchorId="73EC1723" wp14:editId="4340847D">
                <wp:simplePos x="0" y="0"/>
                <wp:positionH relativeFrom="column">
                  <wp:posOffset>3573270</wp:posOffset>
                </wp:positionH>
                <wp:positionV relativeFrom="paragraph">
                  <wp:posOffset>134530</wp:posOffset>
                </wp:positionV>
                <wp:extent cx="89374" cy="134067"/>
                <wp:effectExtent l="38100" t="38100" r="25400" b="18415"/>
                <wp:wrapNone/>
                <wp:docPr id="107" name="Tiesioji rodyklės jungtis 107"/>
                <wp:cNvGraphicFramePr/>
                <a:graphic xmlns:a="http://schemas.openxmlformats.org/drawingml/2006/main">
                  <a:graphicData uri="http://schemas.microsoft.com/office/word/2010/wordprocessingShape">
                    <wps:wsp>
                      <wps:cNvCnPr/>
                      <wps:spPr>
                        <a:xfrm flipH="1" flipV="1">
                          <a:off x="0" y="0"/>
                          <a:ext cx="89374" cy="134067"/>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1EF6000" id="Tiesioji rodyklės jungtis 107" o:spid="_x0000_s1026" type="#_x0000_t32" style="position:absolute;margin-left:281.35pt;margin-top:10.6pt;width:7.05pt;height:10.55pt;flip:x 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668480" behindDoc="0" locked="0" layoutInCell="1" allowOverlap="1" wp14:anchorId="1D27831C" wp14:editId="0FDD7888">
                <wp:simplePos x="0" y="0"/>
                <wp:positionH relativeFrom="column">
                  <wp:posOffset>3483360</wp:posOffset>
                </wp:positionH>
                <wp:positionV relativeFrom="paragraph">
                  <wp:posOffset>8273</wp:posOffset>
                </wp:positionV>
                <wp:extent cx="76678" cy="107285"/>
                <wp:effectExtent l="38100" t="38100" r="19050" b="26670"/>
                <wp:wrapNone/>
                <wp:docPr id="85" name="Tiesioji rodyklės jungtis 85"/>
                <wp:cNvGraphicFramePr/>
                <a:graphic xmlns:a="http://schemas.openxmlformats.org/drawingml/2006/main">
                  <a:graphicData uri="http://schemas.microsoft.com/office/word/2010/wordprocessingShape">
                    <wps:wsp>
                      <wps:cNvCnPr/>
                      <wps:spPr>
                        <a:xfrm flipH="1" flipV="1">
                          <a:off x="0" y="0"/>
                          <a:ext cx="76678" cy="107285"/>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36058AB" id="Tiesioji rodyklės jungtis 85" o:spid="_x0000_s1026" type="#_x0000_t32" style="position:absolute;margin-left:274.3pt;margin-top:.65pt;width:6.05pt;height:8.45pt;flip:x 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82496" behindDoc="0" locked="0" layoutInCell="1" allowOverlap="1" wp14:anchorId="3E65A517" wp14:editId="5C7B3939">
                <wp:simplePos x="0" y="0"/>
                <wp:positionH relativeFrom="column">
                  <wp:posOffset>2829620</wp:posOffset>
                </wp:positionH>
                <wp:positionV relativeFrom="paragraph">
                  <wp:posOffset>1429361</wp:posOffset>
                </wp:positionV>
                <wp:extent cx="54610" cy="54610"/>
                <wp:effectExtent l="0" t="0" r="21590" b="21590"/>
                <wp:wrapNone/>
                <wp:docPr id="1081159781" name="Ovalas 1081159781"/>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C0920F2" id="Ovalas 1081159781" o:spid="_x0000_s1026" style="position:absolute;margin-left:222.8pt;margin-top:112.55pt;width:4.3pt;height:4.3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880448" behindDoc="0" locked="0" layoutInCell="1" allowOverlap="1" wp14:anchorId="7E4F1FB0" wp14:editId="3C7F96ED">
                <wp:simplePos x="0" y="0"/>
                <wp:positionH relativeFrom="column">
                  <wp:posOffset>4517189</wp:posOffset>
                </wp:positionH>
                <wp:positionV relativeFrom="paragraph">
                  <wp:posOffset>1652290</wp:posOffset>
                </wp:positionV>
                <wp:extent cx="45719" cy="45719"/>
                <wp:effectExtent l="0" t="38100" r="31115" b="31115"/>
                <wp:wrapNone/>
                <wp:docPr id="1326233003" name="Lygiašonis trikampis 1326233003"/>
                <wp:cNvGraphicFramePr/>
                <a:graphic xmlns:a="http://schemas.openxmlformats.org/drawingml/2006/main">
                  <a:graphicData uri="http://schemas.microsoft.com/office/word/2010/wordprocessingShape">
                    <wps:wsp>
                      <wps:cNvSpPr/>
                      <wps:spPr>
                        <a:xfrm rot="12333917">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2808585" id="Lygiašonis trikampis 1326233003" o:spid="_x0000_s1026" type="#_x0000_t5" style="position:absolute;margin-left:355.7pt;margin-top:130.1pt;width:3.6pt;height:3.6pt;rotation:-10121034fd;z-index:251880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" fillcolor="red" strokecolor="red" strokeweight="1pt"/>
            </w:pict>
          </mc:Fallback>
        </mc:AlternateContent>
      </w:r>
      <w:r w:rsidRPr="00EB6E26">
        <w:rPr>
          <w:noProof/>
          <w:lang w:val="lt-LT"/>
        </w:rPr>
        <mc:AlternateContent>
          <mc:Choice Requires="wps">
            <w:drawing>
              <wp:anchor distT="0" distB="0" distL="114300" distR="114300" simplePos="0" relativeHeight="251877376" behindDoc="0" locked="0" layoutInCell="1" allowOverlap="1" wp14:anchorId="05CDE2D5" wp14:editId="4683CBF6">
                <wp:simplePos x="0" y="0"/>
                <wp:positionH relativeFrom="column">
                  <wp:posOffset>4539258</wp:posOffset>
                </wp:positionH>
                <wp:positionV relativeFrom="paragraph">
                  <wp:posOffset>1610244</wp:posOffset>
                </wp:positionV>
                <wp:extent cx="41775" cy="59108"/>
                <wp:effectExtent l="0" t="0" r="34925" b="36195"/>
                <wp:wrapNone/>
                <wp:docPr id="735806637" name="Tiesioji jungtis 735806637"/>
                <wp:cNvGraphicFramePr/>
                <a:graphic xmlns:a="http://schemas.openxmlformats.org/drawingml/2006/main">
                  <a:graphicData uri="http://schemas.microsoft.com/office/word/2010/wordprocessingShape">
                    <wps:wsp>
                      <wps:cNvCnPr/>
                      <wps:spPr>
                        <a:xfrm flipH="1">
                          <a:off x="0" y="0"/>
                          <a:ext cx="41775" cy="59108"/>
                        </a:xfrm>
                        <a:prstGeom prst="line">
                          <a:avLst/>
                        </a:prstGeom>
                        <a:noFill/>
                        <a:ln w="6350" cap="flat" cmpd="sng" algn="ctr">
                          <a:solidFill>
                            <a:srgbClr val="FF0000"/>
                          </a:solidFill>
                          <a:prstDash val="solid"/>
                          <a:miter lim="800000"/>
                        </a:ln>
                        <a:effectLst/>
                      </wps:spPr>
                      <wps:bodyPr/>
                    </wps:wsp>
                  </a:graphicData>
                </a:graphic>
              </wp:anchor>
            </w:drawing>
          </mc:Choice>
          <mc:Fallback>
            <w:pict>
              <v:line w14:anchorId="5F34CB70" id="Tiesioji jungtis 735806637" o:spid="_x0000_s1026" style="position:absolute;flip:x;z-index:251877376;visibility:visible;mso-wrap-style:square;mso-wrap-distance-left:9pt;mso-wrap-distance-top:0;mso-wrap-distance-right:9pt;mso-wrap-distance-bottom:0;mso-position-horizontal:absolute;mso-position-horizontal-relative:text;mso-position-vertical:absolute;mso-position-vertical-relative:text" from="357.4pt,126.8pt" to="360.7pt,13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879424" behindDoc="0" locked="0" layoutInCell="1" allowOverlap="1" wp14:anchorId="49347A41" wp14:editId="7D42D9F0">
                <wp:simplePos x="0" y="0"/>
                <wp:positionH relativeFrom="column">
                  <wp:posOffset>4507623</wp:posOffset>
                </wp:positionH>
                <wp:positionV relativeFrom="paragraph">
                  <wp:posOffset>1470673</wp:posOffset>
                </wp:positionV>
                <wp:extent cx="45719" cy="45719"/>
                <wp:effectExtent l="19050" t="19050" r="12065" b="31115"/>
                <wp:wrapNone/>
                <wp:docPr id="60575594" name="Lygiašonis trikampis 60575594"/>
                <wp:cNvGraphicFramePr/>
                <a:graphic xmlns:a="http://schemas.openxmlformats.org/drawingml/2006/main">
                  <a:graphicData uri="http://schemas.microsoft.com/office/word/2010/wordprocessingShape">
                    <wps:wsp>
                      <wps:cNvSpPr/>
                      <wps:spPr>
                        <a:xfrm rot="16200000">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D3115F8" id="Lygiašonis trikampis 60575594" o:spid="_x0000_s1026" type="#_x0000_t5" style="position:absolute;margin-left:354.95pt;margin-top:115.8pt;width:3.6pt;height:3.6pt;rotation:-90;z-index:2518794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" fillcolor="red" strokecolor="red" strokeweight="1pt"/>
            </w:pict>
          </mc:Fallback>
        </mc:AlternateContent>
      </w:r>
      <w:r w:rsidRPr="00EB6E26">
        <w:rPr>
          <w:noProof/>
          <w:lang w:val="lt-LT"/>
        </w:rPr>
        <mc:AlternateContent>
          <mc:Choice Requires="wps">
            <w:drawing>
              <wp:anchor distT="0" distB="0" distL="114300" distR="114300" simplePos="0" relativeHeight="251878400" behindDoc="0" locked="0" layoutInCell="1" allowOverlap="1" wp14:anchorId="08AFD396" wp14:editId="5C54DDA9">
                <wp:simplePos x="0" y="0"/>
                <wp:positionH relativeFrom="column">
                  <wp:posOffset>4564698</wp:posOffset>
                </wp:positionH>
                <wp:positionV relativeFrom="paragraph">
                  <wp:posOffset>1496472</wp:posOffset>
                </wp:positionV>
                <wp:extent cx="45719" cy="45719"/>
                <wp:effectExtent l="19050" t="19050" r="31115" b="12065"/>
                <wp:wrapNone/>
                <wp:docPr id="920361740" name="Lygiašonis trikampis 920361740"/>
                <wp:cNvGraphicFramePr/>
                <a:graphic xmlns:a="http://schemas.openxmlformats.org/drawingml/2006/main">
                  <a:graphicData uri="http://schemas.microsoft.com/office/word/2010/wordprocessingShape">
                    <wps:wsp>
                      <wps:cNvSpPr/>
                      <wps:spPr>
                        <a:xfrm>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859849E" id="Lygiašonis trikampis 920361740" o:spid="_x0000_s1026" type="#_x0000_t5" style="position:absolute;margin-left:359.45pt;margin-top:117.85pt;width:3.6pt;height:3.6pt;z-index:2518784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" fillcolor="red" strokecolor="red" strokeweight="1pt"/>
            </w:pict>
          </mc:Fallback>
        </mc:AlternateContent>
      </w:r>
      <w:r w:rsidRPr="00EB6E26">
        <w:rPr>
          <w:noProof/>
          <w:lang w:val="lt-LT"/>
        </w:rPr>
        <mc:AlternateContent>
          <mc:Choice Requires="wps">
            <w:drawing>
              <wp:anchor distT="0" distB="0" distL="114300" distR="114300" simplePos="0" relativeHeight="251876352" behindDoc="0" locked="0" layoutInCell="1" allowOverlap="1" wp14:anchorId="3EC870C4" wp14:editId="2A9AD6E9">
                <wp:simplePos x="0" y="0"/>
                <wp:positionH relativeFrom="column">
                  <wp:posOffset>4578189</wp:posOffset>
                </wp:positionH>
                <wp:positionV relativeFrom="paragraph">
                  <wp:posOffset>1507696</wp:posOffset>
                </wp:positionV>
                <wp:extent cx="6189" cy="108885"/>
                <wp:effectExtent l="0" t="0" r="32385" b="24765"/>
                <wp:wrapNone/>
                <wp:docPr id="1863669426" name="Tiesioji jungtis 1863669426"/>
                <wp:cNvGraphicFramePr/>
                <a:graphic xmlns:a="http://schemas.openxmlformats.org/drawingml/2006/main">
                  <a:graphicData uri="http://schemas.microsoft.com/office/word/2010/wordprocessingShape">
                    <wps:wsp>
                      <wps:cNvCnPr/>
                      <wps:spPr>
                        <a:xfrm flipV="1">
                          <a:off x="0" y="0"/>
                          <a:ext cx="6189" cy="108885"/>
                        </a:xfrm>
                        <a:prstGeom prst="line">
                          <a:avLst/>
                        </a:prstGeom>
                        <a:noFill/>
                        <a:ln w="6350" cap="flat" cmpd="sng" algn="ctr">
                          <a:solidFill>
                            <a:srgbClr val="FF0000"/>
                          </a:solidFill>
                          <a:prstDash val="solid"/>
                          <a:miter lim="800000"/>
                        </a:ln>
                        <a:effectLst/>
                      </wps:spPr>
                      <wps:bodyPr/>
                    </wps:wsp>
                  </a:graphicData>
                </a:graphic>
              </wp:anchor>
            </w:drawing>
          </mc:Choice>
          <mc:Fallback>
            <w:pict>
              <v:line w14:anchorId="704D6EC0" id="Tiesioji jungtis 1863669426" o:spid="_x0000_s1026" style="position:absolute;flip:y;z-index:251876352;visibility:visible;mso-wrap-style:square;mso-wrap-distance-left:9pt;mso-wrap-distance-top:0;mso-wrap-distance-right:9pt;mso-wrap-distance-bottom:0;mso-position-horizontal:absolute;mso-position-horizontal-relative:text;mso-position-vertical:absolute;mso-position-vertical-relative:text" from="360.5pt,118.7pt" to="361pt,12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874304" behindDoc="0" locked="0" layoutInCell="1" allowOverlap="1" wp14:anchorId="11337BF8" wp14:editId="7F278BF7">
                <wp:simplePos x="0" y="0"/>
                <wp:positionH relativeFrom="column">
                  <wp:posOffset>4511185</wp:posOffset>
                </wp:positionH>
                <wp:positionV relativeFrom="paragraph">
                  <wp:posOffset>1582489</wp:posOffset>
                </wp:positionV>
                <wp:extent cx="55179" cy="55180"/>
                <wp:effectExtent l="0" t="0" r="21590" b="21590"/>
                <wp:wrapNone/>
                <wp:docPr id="1283975670" name="Ovalas 1283975670"/>
                <wp:cNvGraphicFramePr/>
                <a:graphic xmlns:a="http://schemas.openxmlformats.org/drawingml/2006/main">
                  <a:graphicData uri="http://schemas.microsoft.com/office/word/2010/wordprocessingShape">
                    <wps:wsp>
                      <wps:cNvSpPr/>
                      <wps:spPr>
                        <a:xfrm>
                          <a:off x="0" y="0"/>
                          <a:ext cx="55179" cy="5518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4E0E594" id="Ovalas 1283975670" o:spid="_x0000_s1026" style="position:absolute;margin-left:355.2pt;margin-top:124.6pt;width:4.35pt;height:4.35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706368" behindDoc="0" locked="0" layoutInCell="1" allowOverlap="1" wp14:anchorId="2B318FBF" wp14:editId="27646688">
                <wp:simplePos x="0" y="0"/>
                <wp:positionH relativeFrom="column">
                  <wp:posOffset>4470902</wp:posOffset>
                </wp:positionH>
                <wp:positionV relativeFrom="paragraph">
                  <wp:posOffset>1394058</wp:posOffset>
                </wp:positionV>
                <wp:extent cx="411480" cy="165740"/>
                <wp:effectExtent l="0" t="0" r="0" b="5715"/>
                <wp:wrapNone/>
                <wp:docPr id="151" name="Teksto laukas 151"/>
                <wp:cNvGraphicFramePr/>
                <a:graphic xmlns:a="http://schemas.openxmlformats.org/drawingml/2006/main">
                  <a:graphicData uri="http://schemas.microsoft.com/office/word/2010/wordprocessingShape">
                    <wps:wsp>
                      <wps:cNvSpPr txBox="1"/>
                      <wps:spPr>
                        <a:xfrm rot="11195117" flipV="1">
                          <a:off x="0" y="0"/>
                          <a:ext cx="411480" cy="165740"/>
                        </a:xfrm>
                        <a:prstGeom prst="rect">
                          <a:avLst/>
                        </a:prstGeom>
                        <a:noFill/>
                        <a:ln w="6350">
                          <a:noFill/>
                        </a:ln>
                        <a:effectLst/>
                      </wps:spPr>
                      <wps:txbx>
                        <w:txbxContent>
                          <w:p w14:paraId="2CF57A94" w14:textId="77777777" w:rsidR="00EB6E26" w:rsidRPr="009801D7" w:rsidRDefault="00EB6E26" w:rsidP="00EB6E26">
                            <w:pPr>
                              <w:jc w:val="center"/>
                              <w:rPr>
                                <w:color w:val="FF0000"/>
                                <w:sz w:val="8"/>
                                <w:lang w:val="lt-LT"/>
                              </w:rPr>
                            </w:pPr>
                            <w:r>
                              <w:rPr>
                                <w:color w:val="FF0000"/>
                                <w:sz w:val="8"/>
                                <w:lang w:val="lt-LT"/>
                              </w:rPr>
                              <w:t>Žalgirio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318FBF" id="Teksto laukas 151" o:spid="_x0000_s1116" type="#_x0000_t202" style="position:absolute;margin-left:352.05pt;margin-top:109.75pt;width:32.4pt;height:13.05pt;rotation:11364907fd;flip:y;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" filled="f" stroked="f" strokeweight=".5pt">
                <v:textbox>
                  <w:txbxContent>
                    <w:p w14:paraId="2CF57A94" w14:textId="77777777" w:rsidR="00EB6E26" w:rsidRPr="009801D7" w:rsidRDefault="00EB6E26" w:rsidP="00EB6E26">
                      <w:pPr>
                        <w:jc w:val="center"/>
                        <w:rPr>
                          <w:color w:val="FF0000"/>
                          <w:sz w:val="8"/>
                          <w:lang w:val="lt-LT"/>
                        </w:rPr>
                      </w:pPr>
                      <w:r>
                        <w:rPr>
                          <w:color w:val="FF0000"/>
                          <w:sz w:val="8"/>
                          <w:lang w:val="lt-LT"/>
                        </w:rPr>
                        <w:t>Žalgirio g.</w:t>
                      </w:r>
                    </w:p>
                  </w:txbxContent>
                </v:textbox>
              </v:shape>
            </w:pict>
          </mc:Fallback>
        </mc:AlternateContent>
      </w:r>
      <w:r w:rsidRPr="00EB6E26">
        <w:rPr>
          <w:noProof/>
          <w:lang w:val="lt-LT"/>
        </w:rPr>
        <mc:AlternateContent>
          <mc:Choice Requires="wps">
            <w:drawing>
              <wp:anchor distT="0" distB="0" distL="114300" distR="114300" simplePos="0" relativeHeight="251875328" behindDoc="0" locked="0" layoutInCell="1" allowOverlap="1" wp14:anchorId="51BE4892" wp14:editId="0BF2E8BA">
                <wp:simplePos x="0" y="0"/>
                <wp:positionH relativeFrom="column">
                  <wp:posOffset>4539509</wp:posOffset>
                </wp:positionH>
                <wp:positionV relativeFrom="paragraph">
                  <wp:posOffset>1490577</wp:posOffset>
                </wp:positionV>
                <wp:extent cx="264572" cy="26983"/>
                <wp:effectExtent l="0" t="0" r="21590" b="11430"/>
                <wp:wrapNone/>
                <wp:docPr id="791634420" name="Laisva forma: figūra 791634420"/>
                <wp:cNvGraphicFramePr/>
                <a:graphic xmlns:a="http://schemas.openxmlformats.org/drawingml/2006/main">
                  <a:graphicData uri="http://schemas.microsoft.com/office/word/2010/wordprocessingShape">
                    <wps:wsp>
                      <wps:cNvSpPr/>
                      <wps:spPr>
                        <a:xfrm>
                          <a:off x="0" y="0"/>
                          <a:ext cx="264572" cy="26983"/>
                        </a:xfrm>
                        <a:custGeom>
                          <a:avLst/>
                          <a:gdLst>
                            <a:gd name="connsiteX0" fmla="*/ 264572 w 264572"/>
                            <a:gd name="connsiteY0" fmla="*/ 26983 h 26983"/>
                            <a:gd name="connsiteX1" fmla="*/ 184117 w 264572"/>
                            <a:gd name="connsiteY1" fmla="*/ 14605 h 26983"/>
                            <a:gd name="connsiteX2" fmla="*/ 131512 w 264572"/>
                            <a:gd name="connsiteY2" fmla="*/ 6869 h 26983"/>
                            <a:gd name="connsiteX3" fmla="*/ 82002 w 264572"/>
                            <a:gd name="connsiteY3" fmla="*/ 680 h 26983"/>
                            <a:gd name="connsiteX4" fmla="*/ 69624 w 264572"/>
                            <a:gd name="connsiteY4" fmla="*/ 680 h 26983"/>
                            <a:gd name="connsiteX5" fmla="*/ 13925 w 264572"/>
                            <a:gd name="connsiteY5" fmla="*/ 5322 h 26983"/>
                            <a:gd name="connsiteX6" fmla="*/ 0 w 264572"/>
                            <a:gd name="connsiteY6" fmla="*/ 13058 h 2698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64572" h="26983">
                              <a:moveTo>
                                <a:pt x="264572" y="26983"/>
                              </a:moveTo>
                              <a:lnTo>
                                <a:pt x="184117" y="14605"/>
                              </a:lnTo>
                              <a:lnTo>
                                <a:pt x="131512" y="6869"/>
                              </a:lnTo>
                              <a:cubicBezTo>
                                <a:pt x="114493" y="4548"/>
                                <a:pt x="92317" y="1711"/>
                                <a:pt x="82002" y="680"/>
                              </a:cubicBezTo>
                              <a:cubicBezTo>
                                <a:pt x="71687" y="-351"/>
                                <a:pt x="80970" y="-94"/>
                                <a:pt x="69624" y="680"/>
                              </a:cubicBezTo>
                              <a:cubicBezTo>
                                <a:pt x="58278" y="1454"/>
                                <a:pt x="25529" y="3259"/>
                                <a:pt x="13925" y="5322"/>
                              </a:cubicBezTo>
                              <a:cubicBezTo>
                                <a:pt x="2321" y="7385"/>
                                <a:pt x="1160" y="10221"/>
                                <a:pt x="0" y="13058"/>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96B07C0" id="Laisva forma: figūra 791634420" o:spid="_x0000_s1026" style="position:absolute;margin-left:357.45pt;margin-top:117.35pt;width:20.85pt;height:2.1pt;z-index:251875328;visibility:visible;mso-wrap-style:square;mso-wrap-distance-left:9pt;mso-wrap-distance-top:0;mso-wrap-distance-right:9pt;mso-wrap-distance-bottom:0;mso-position-horizontal:absolute;mso-position-horizontal-relative:text;mso-position-vertical:absolute;mso-position-vertical-relative:text;v-text-anchor:middle" coordsize="264572,269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" path="m264572,26983l184117,14605,131512,6869c114493,4548,92317,1711,82002,680,71687,-351,80970,-94,69624,680,58278,1454,25529,3259,13925,5322,2321,7385,1160,10221,,13058e" filled="f" strokecolor="red" strokeweight=".5pt">
                <v:stroke joinstyle="miter"/>
                <v:path arrowok="t" o:connecttype="custom" o:connectlocs="264572,26983;184117,14605;131512,6869;82002,680;69624,680;13925,5322;0,13058" o:connectangles="0,0,0,0,0,0,0"/>
              </v:shape>
            </w:pict>
          </mc:Fallback>
        </mc:AlternateContent>
      </w:r>
      <w:r w:rsidRPr="00EB6E26">
        <w:rPr>
          <w:noProof/>
          <w:lang w:val="lt-LT"/>
        </w:rPr>
        <mc:AlternateContent>
          <mc:Choice Requires="wps">
            <w:drawing>
              <wp:anchor distT="0" distB="0" distL="114300" distR="114300" simplePos="0" relativeHeight="251873280" behindDoc="0" locked="0" layoutInCell="1" allowOverlap="1" wp14:anchorId="00D6D954" wp14:editId="4D5C1001">
                <wp:simplePos x="0" y="0"/>
                <wp:positionH relativeFrom="column">
                  <wp:posOffset>4803465</wp:posOffset>
                </wp:positionH>
                <wp:positionV relativeFrom="paragraph">
                  <wp:posOffset>1569921</wp:posOffset>
                </wp:positionV>
                <wp:extent cx="32084" cy="200812"/>
                <wp:effectExtent l="38100" t="38100" r="63500" b="27940"/>
                <wp:wrapNone/>
                <wp:docPr id="1859937850" name="Tiesioji rodyklės jungtis 1859937850"/>
                <wp:cNvGraphicFramePr/>
                <a:graphic xmlns:a="http://schemas.openxmlformats.org/drawingml/2006/main">
                  <a:graphicData uri="http://schemas.microsoft.com/office/word/2010/wordprocessingShape">
                    <wps:wsp>
                      <wps:cNvCnPr/>
                      <wps:spPr>
                        <a:xfrm flipV="1">
                          <a:off x="0" y="0"/>
                          <a:ext cx="32084" cy="200812"/>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40FAED33" id="Tiesioji rodyklės jungtis 1859937850" o:spid="_x0000_s1026" type="#_x0000_t32" style="position:absolute;margin-left:378.25pt;margin-top:123.6pt;width:2.55pt;height:15.8pt;flip:y;z-index:2518732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702272" behindDoc="0" locked="0" layoutInCell="1" allowOverlap="1" wp14:anchorId="5FDEE1CF" wp14:editId="0489B9A4">
                <wp:simplePos x="0" y="0"/>
                <wp:positionH relativeFrom="column">
                  <wp:posOffset>4212410</wp:posOffset>
                </wp:positionH>
                <wp:positionV relativeFrom="paragraph">
                  <wp:posOffset>1288078</wp:posOffset>
                </wp:positionV>
                <wp:extent cx="571012" cy="158759"/>
                <wp:effectExtent l="34608" t="0" r="73342" b="0"/>
                <wp:wrapNone/>
                <wp:docPr id="146" name="Teksto laukas 146"/>
                <wp:cNvGraphicFramePr/>
                <a:graphic xmlns:a="http://schemas.openxmlformats.org/drawingml/2006/main">
                  <a:graphicData uri="http://schemas.microsoft.com/office/word/2010/wordprocessingShape">
                    <wps:wsp>
                      <wps:cNvSpPr txBox="1"/>
                      <wps:spPr>
                        <a:xfrm rot="6274680" flipV="1">
                          <a:off x="0" y="0"/>
                          <a:ext cx="571012" cy="158759"/>
                        </a:xfrm>
                        <a:prstGeom prst="rect">
                          <a:avLst/>
                        </a:prstGeom>
                        <a:noFill/>
                        <a:ln w="6350">
                          <a:noFill/>
                        </a:ln>
                        <a:effectLst/>
                      </wps:spPr>
                      <wps:txbx>
                        <w:txbxContent>
                          <w:p w14:paraId="606C4DB0" w14:textId="77777777" w:rsidR="00EB6E26" w:rsidRPr="009801D7" w:rsidRDefault="00EB6E26" w:rsidP="00EB6E26">
                            <w:pPr>
                              <w:jc w:val="center"/>
                              <w:rPr>
                                <w:color w:val="FF0000"/>
                                <w:sz w:val="8"/>
                                <w:lang w:val="lt-LT"/>
                              </w:rPr>
                            </w:pPr>
                            <w:r>
                              <w:rPr>
                                <w:color w:val="FF0000"/>
                                <w:sz w:val="8"/>
                                <w:lang w:val="lt-LT"/>
                              </w:rPr>
                              <w:t>Geležinio Vilko g</w:t>
                            </w:r>
                            <w:r w:rsidRPr="009801D7">
                              <w:rPr>
                                <w:color w:val="FF0000"/>
                                <w:sz w:val="8"/>
                                <w:lang w:val="lt-L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DEE1CF" id="Teksto laukas 146" o:spid="_x0000_s1117" type="#_x0000_t202" style="position:absolute;margin-left:331.7pt;margin-top:101.4pt;width:44.95pt;height:12.5pt;rotation:-6853624fd;flip: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" filled="f" stroked="f" strokeweight=".5pt">
                <v:textbox>
                  <w:txbxContent>
                    <w:p w14:paraId="606C4DB0" w14:textId="77777777" w:rsidR="00EB6E26" w:rsidRPr="009801D7" w:rsidRDefault="00EB6E26" w:rsidP="00EB6E26">
                      <w:pPr>
                        <w:jc w:val="center"/>
                        <w:rPr>
                          <w:color w:val="FF0000"/>
                          <w:sz w:val="8"/>
                          <w:lang w:val="lt-LT"/>
                        </w:rPr>
                      </w:pPr>
                      <w:r>
                        <w:rPr>
                          <w:color w:val="FF0000"/>
                          <w:sz w:val="8"/>
                          <w:lang w:val="lt-LT"/>
                        </w:rPr>
                        <w:t>Geležinio Vilko g</w:t>
                      </w:r>
                      <w:r w:rsidRPr="009801D7">
                        <w:rPr>
                          <w:color w:val="FF0000"/>
                          <w:sz w:val="8"/>
                          <w:lang w:val="lt-LT"/>
                        </w:rPr>
                        <w:t>.</w:t>
                      </w:r>
                    </w:p>
                  </w:txbxContent>
                </v:textbox>
              </v:shape>
            </w:pict>
          </mc:Fallback>
        </mc:AlternateContent>
      </w:r>
      <w:r w:rsidRPr="00EB6E26">
        <w:rPr>
          <w:noProof/>
          <w:lang w:val="lt-LT"/>
        </w:rPr>
        <mc:AlternateContent>
          <mc:Choice Requires="wps">
            <w:drawing>
              <wp:anchor distT="0" distB="0" distL="114300" distR="114300" simplePos="0" relativeHeight="251701248" behindDoc="0" locked="0" layoutInCell="1" allowOverlap="1" wp14:anchorId="32A36A39" wp14:editId="422ED58A">
                <wp:simplePos x="0" y="0"/>
                <wp:positionH relativeFrom="column">
                  <wp:posOffset>4500956</wp:posOffset>
                </wp:positionH>
                <wp:positionV relativeFrom="paragraph">
                  <wp:posOffset>1249077</wp:posOffset>
                </wp:positionV>
                <wp:extent cx="73336" cy="224399"/>
                <wp:effectExtent l="0" t="38100" r="60325" b="23495"/>
                <wp:wrapNone/>
                <wp:docPr id="145" name="Tiesioji rodyklės jungtis 145"/>
                <wp:cNvGraphicFramePr/>
                <a:graphic xmlns:a="http://schemas.openxmlformats.org/drawingml/2006/main">
                  <a:graphicData uri="http://schemas.microsoft.com/office/word/2010/wordprocessingShape">
                    <wps:wsp>
                      <wps:cNvCnPr/>
                      <wps:spPr>
                        <a:xfrm flipV="1">
                          <a:off x="0" y="0"/>
                          <a:ext cx="73336" cy="224399"/>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057B487" id="Tiesioji rodyklės jungtis 145" o:spid="_x0000_s1026" type="#_x0000_t32" style="position:absolute;margin-left:354.4pt;margin-top:98.35pt;width:5.75pt;height:17.65pt;flip: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72256" behindDoc="0" locked="0" layoutInCell="1" allowOverlap="1" wp14:anchorId="19C2D7E4" wp14:editId="62E1079D">
                <wp:simplePos x="0" y="0"/>
                <wp:positionH relativeFrom="column">
                  <wp:posOffset>4445955</wp:posOffset>
                </wp:positionH>
                <wp:positionV relativeFrom="paragraph">
                  <wp:posOffset>1469084</wp:posOffset>
                </wp:positionV>
                <wp:extent cx="57051" cy="126046"/>
                <wp:effectExtent l="0" t="0" r="19685" b="26670"/>
                <wp:wrapNone/>
                <wp:docPr id="1762407031" name="Laisva forma: figūra 1762407031"/>
                <wp:cNvGraphicFramePr/>
                <a:graphic xmlns:a="http://schemas.openxmlformats.org/drawingml/2006/main">
                  <a:graphicData uri="http://schemas.microsoft.com/office/word/2010/wordprocessingShape">
                    <wps:wsp>
                      <wps:cNvSpPr/>
                      <wps:spPr>
                        <a:xfrm>
                          <a:off x="0" y="0"/>
                          <a:ext cx="57051" cy="126046"/>
                        </a:xfrm>
                        <a:custGeom>
                          <a:avLst/>
                          <a:gdLst>
                            <a:gd name="connsiteX0" fmla="*/ 0 w 57051"/>
                            <a:gd name="connsiteY0" fmla="*/ 126046 h 126046"/>
                            <a:gd name="connsiteX1" fmla="*/ 50418 w 57051"/>
                            <a:gd name="connsiteY1" fmla="*/ 66461 h 126046"/>
                            <a:gd name="connsiteX2" fmla="*/ 55001 w 57051"/>
                            <a:gd name="connsiteY2" fmla="*/ 0 h 126046"/>
                          </a:gdLst>
                          <a:ahLst/>
                          <a:cxnLst>
                            <a:cxn ang="0">
                              <a:pos x="connsiteX0" y="connsiteY0"/>
                            </a:cxn>
                            <a:cxn ang="0">
                              <a:pos x="connsiteX1" y="connsiteY1"/>
                            </a:cxn>
                            <a:cxn ang="0">
                              <a:pos x="connsiteX2" y="connsiteY2"/>
                            </a:cxn>
                          </a:cxnLst>
                          <a:rect l="l" t="t" r="r" b="b"/>
                          <a:pathLst>
                            <a:path w="57051" h="126046">
                              <a:moveTo>
                                <a:pt x="0" y="126046"/>
                              </a:moveTo>
                              <a:cubicBezTo>
                                <a:pt x="20625" y="106757"/>
                                <a:pt x="41251" y="87469"/>
                                <a:pt x="50418" y="66461"/>
                              </a:cubicBezTo>
                              <a:cubicBezTo>
                                <a:pt x="59585" y="45453"/>
                                <a:pt x="57293" y="22726"/>
                                <a:pt x="55001"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536C9C4" id="Laisva forma: figūra 1762407031" o:spid="_x0000_s1026" style="position:absolute;margin-left:350.1pt;margin-top:115.7pt;width:4.5pt;height:9.9pt;z-index:251872256;visibility:visible;mso-wrap-style:square;mso-wrap-distance-left:9pt;mso-wrap-distance-top:0;mso-wrap-distance-right:9pt;mso-wrap-distance-bottom:0;mso-position-horizontal:absolute;mso-position-horizontal-relative:text;mso-position-vertical:absolute;mso-position-vertical-relative:text;v-text-anchor:middle" coordsize="57051,1260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" path="m,126046c20625,106757,41251,87469,50418,66461,59585,45453,57293,22726,55001,e" filled="f" strokecolor="red" strokeweight=".5pt">
                <v:stroke joinstyle="miter"/>
                <v:path arrowok="t" o:connecttype="custom" o:connectlocs="0,126046;50418,66461;55001,0" o:connectangles="0,0,0"/>
              </v:shape>
            </w:pict>
          </mc:Fallback>
        </mc:AlternateContent>
      </w:r>
      <w:r w:rsidRPr="00EB6E26">
        <w:rPr>
          <w:noProof/>
          <w:lang w:val="lt-LT"/>
        </w:rPr>
        <mc:AlternateContent>
          <mc:Choice Requires="wps">
            <w:drawing>
              <wp:anchor distT="0" distB="0" distL="114300" distR="114300" simplePos="0" relativeHeight="251871232" behindDoc="0" locked="0" layoutInCell="1" allowOverlap="1" wp14:anchorId="6DEDFE4E" wp14:editId="5E41E23B">
                <wp:simplePos x="0" y="0"/>
                <wp:positionH relativeFrom="column">
                  <wp:posOffset>4789714</wp:posOffset>
                </wp:positionH>
                <wp:positionV relativeFrom="paragraph">
                  <wp:posOffset>1827090</wp:posOffset>
                </wp:positionV>
                <wp:extent cx="11459" cy="36520"/>
                <wp:effectExtent l="0" t="0" r="26670" b="20955"/>
                <wp:wrapNone/>
                <wp:docPr id="1942436704" name="Tiesioji jungtis 1942436704"/>
                <wp:cNvGraphicFramePr/>
                <a:graphic xmlns:a="http://schemas.openxmlformats.org/drawingml/2006/main">
                  <a:graphicData uri="http://schemas.microsoft.com/office/word/2010/wordprocessingShape">
                    <wps:wsp>
                      <wps:cNvCnPr/>
                      <wps:spPr>
                        <a:xfrm flipV="1">
                          <a:off x="0" y="0"/>
                          <a:ext cx="11459" cy="36520"/>
                        </a:xfrm>
                        <a:prstGeom prst="line">
                          <a:avLst/>
                        </a:prstGeom>
                        <a:noFill/>
                        <a:ln w="6350" cap="flat" cmpd="sng" algn="ctr">
                          <a:solidFill>
                            <a:srgbClr val="FF0000"/>
                          </a:solidFill>
                          <a:prstDash val="solid"/>
                          <a:miter lim="800000"/>
                        </a:ln>
                        <a:effectLst/>
                      </wps:spPr>
                      <wps:bodyPr/>
                    </wps:wsp>
                  </a:graphicData>
                </a:graphic>
              </wp:anchor>
            </w:drawing>
          </mc:Choice>
          <mc:Fallback>
            <w:pict>
              <v:line w14:anchorId="35DD14F5" id="Tiesioji jungtis 1942436704" o:spid="_x0000_s1026" style="position:absolute;flip:y;z-index:251871232;visibility:visible;mso-wrap-style:square;mso-wrap-distance-left:9pt;mso-wrap-distance-top:0;mso-wrap-distance-right:9pt;mso-wrap-distance-bottom:0;mso-position-horizontal:absolute;mso-position-horizontal-relative:text;mso-position-vertical:absolute;mso-position-vertical-relative:text" from="377.15pt,143.85pt" to="378.05pt,14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870208" behindDoc="0" locked="0" layoutInCell="1" allowOverlap="1" wp14:anchorId="2090E0DB" wp14:editId="710EE8DA">
                <wp:simplePos x="0" y="0"/>
                <wp:positionH relativeFrom="column">
                  <wp:posOffset>4792006</wp:posOffset>
                </wp:positionH>
                <wp:positionV relativeFrom="paragraph">
                  <wp:posOffset>1863261</wp:posOffset>
                </wp:positionV>
                <wp:extent cx="32084" cy="13750"/>
                <wp:effectExtent l="0" t="0" r="25400" b="24765"/>
                <wp:wrapNone/>
                <wp:docPr id="527343236" name="Tiesioji jungtis 527343236"/>
                <wp:cNvGraphicFramePr/>
                <a:graphic xmlns:a="http://schemas.openxmlformats.org/drawingml/2006/main">
                  <a:graphicData uri="http://schemas.microsoft.com/office/word/2010/wordprocessingShape">
                    <wps:wsp>
                      <wps:cNvCnPr/>
                      <wps:spPr>
                        <a:xfrm flipH="1" flipV="1">
                          <a:off x="0" y="0"/>
                          <a:ext cx="32084" cy="13750"/>
                        </a:xfrm>
                        <a:prstGeom prst="line">
                          <a:avLst/>
                        </a:prstGeom>
                        <a:noFill/>
                        <a:ln w="63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54F8375" id="Tiesioji jungtis 527343236" o:spid="_x0000_s1026" style="position:absolute;flip:x y;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7.3pt,146.7pt" to="379.85pt,14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869184" behindDoc="0" locked="0" layoutInCell="1" allowOverlap="1" wp14:anchorId="6407F558" wp14:editId="205C1E71">
                <wp:simplePos x="0" y="0"/>
                <wp:positionH relativeFrom="column">
                  <wp:posOffset>4829614</wp:posOffset>
                </wp:positionH>
                <wp:positionV relativeFrom="paragraph">
                  <wp:posOffset>1855021</wp:posOffset>
                </wp:positionV>
                <wp:extent cx="55179" cy="55180"/>
                <wp:effectExtent l="0" t="0" r="21590" b="21590"/>
                <wp:wrapNone/>
                <wp:docPr id="1234393290" name="Ovalas 1234393290"/>
                <wp:cNvGraphicFramePr/>
                <a:graphic xmlns:a="http://schemas.openxmlformats.org/drawingml/2006/main">
                  <a:graphicData uri="http://schemas.microsoft.com/office/word/2010/wordprocessingShape">
                    <wps:wsp>
                      <wps:cNvSpPr/>
                      <wps:spPr>
                        <a:xfrm>
                          <a:off x="0" y="0"/>
                          <a:ext cx="55179" cy="5518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B6CCCB5" id="Ovalas 1234393290" o:spid="_x0000_s1026" style="position:absolute;margin-left:380.3pt;margin-top:146.05pt;width:4.35pt;height:4.35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692032" behindDoc="0" locked="0" layoutInCell="1" allowOverlap="1" wp14:anchorId="090896FE" wp14:editId="29953BC2">
                <wp:simplePos x="0" y="0"/>
                <wp:positionH relativeFrom="column">
                  <wp:posOffset>4575477</wp:posOffset>
                </wp:positionH>
                <wp:positionV relativeFrom="paragraph">
                  <wp:posOffset>1067896</wp:posOffset>
                </wp:positionV>
                <wp:extent cx="336529" cy="174857"/>
                <wp:effectExtent l="0" t="19050" r="0" b="15875"/>
                <wp:wrapNone/>
                <wp:docPr id="132" name="Teksto laukas 132"/>
                <wp:cNvGraphicFramePr/>
                <a:graphic xmlns:a="http://schemas.openxmlformats.org/drawingml/2006/main">
                  <a:graphicData uri="http://schemas.microsoft.com/office/word/2010/wordprocessingShape">
                    <wps:wsp>
                      <wps:cNvSpPr txBox="1"/>
                      <wps:spPr>
                        <a:xfrm rot="9930241" flipV="1">
                          <a:off x="0" y="0"/>
                          <a:ext cx="336529" cy="174857"/>
                        </a:xfrm>
                        <a:prstGeom prst="rect">
                          <a:avLst/>
                        </a:prstGeom>
                        <a:noFill/>
                        <a:ln w="6350">
                          <a:noFill/>
                        </a:ln>
                        <a:effectLst/>
                      </wps:spPr>
                      <wps:txbx>
                        <w:txbxContent>
                          <w:p w14:paraId="35ED558B" w14:textId="77777777" w:rsidR="00EB6E26" w:rsidRPr="009801D7" w:rsidRDefault="00EB6E26" w:rsidP="00EB6E26">
                            <w:pPr>
                              <w:jc w:val="center"/>
                              <w:rPr>
                                <w:color w:val="FF0000"/>
                                <w:sz w:val="8"/>
                                <w:lang w:val="lt-LT"/>
                              </w:rPr>
                            </w:pPr>
                            <w:r>
                              <w:rPr>
                                <w:color w:val="FF0000"/>
                                <w:sz w:val="8"/>
                                <w:lang w:val="lt-LT"/>
                              </w:rPr>
                              <w:t>Ozo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0896FE" id="Teksto laukas 132" o:spid="_x0000_s1118" type="#_x0000_t202" style="position:absolute;margin-left:360.25pt;margin-top:84.1pt;width:26.5pt;height:13.75pt;rotation:-10846471fd;flip:y;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" filled="f" stroked="f" strokeweight=".5pt">
                <v:textbox>
                  <w:txbxContent>
                    <w:p w14:paraId="35ED558B" w14:textId="77777777" w:rsidR="00EB6E26" w:rsidRPr="009801D7" w:rsidRDefault="00EB6E26" w:rsidP="00EB6E26">
                      <w:pPr>
                        <w:jc w:val="center"/>
                        <w:rPr>
                          <w:color w:val="FF0000"/>
                          <w:sz w:val="8"/>
                          <w:lang w:val="lt-LT"/>
                        </w:rPr>
                      </w:pPr>
                      <w:r>
                        <w:rPr>
                          <w:color w:val="FF0000"/>
                          <w:sz w:val="8"/>
                          <w:lang w:val="lt-LT"/>
                        </w:rPr>
                        <w:t>Ozo g.</w:t>
                      </w:r>
                    </w:p>
                  </w:txbxContent>
                </v:textbox>
              </v:shape>
            </w:pict>
          </mc:Fallback>
        </mc:AlternateContent>
      </w:r>
      <w:r w:rsidRPr="00EB6E26">
        <w:rPr>
          <w:noProof/>
          <w:lang w:val="lt-LT"/>
        </w:rPr>
        <mc:AlternateContent>
          <mc:Choice Requires="wps">
            <w:drawing>
              <wp:anchor distT="0" distB="0" distL="114300" distR="114300" simplePos="0" relativeHeight="251848704" behindDoc="0" locked="0" layoutInCell="1" allowOverlap="1" wp14:anchorId="5D223EC4" wp14:editId="05CED560">
                <wp:simplePos x="0" y="0"/>
                <wp:positionH relativeFrom="column">
                  <wp:posOffset>4715157</wp:posOffset>
                </wp:positionH>
                <wp:positionV relativeFrom="paragraph">
                  <wp:posOffset>1217404</wp:posOffset>
                </wp:positionV>
                <wp:extent cx="55179" cy="55180"/>
                <wp:effectExtent l="0" t="0" r="21590" b="21590"/>
                <wp:wrapNone/>
                <wp:docPr id="766101054" name="Ovalas 766101054"/>
                <wp:cNvGraphicFramePr/>
                <a:graphic xmlns:a="http://schemas.openxmlformats.org/drawingml/2006/main">
                  <a:graphicData uri="http://schemas.microsoft.com/office/word/2010/wordprocessingShape">
                    <wps:wsp>
                      <wps:cNvSpPr/>
                      <wps:spPr>
                        <a:xfrm>
                          <a:off x="0" y="0"/>
                          <a:ext cx="55179" cy="5518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2558F2C" id="Ovalas 766101054" o:spid="_x0000_s1026" style="position:absolute;margin-left:371.25pt;margin-top:95.85pt;width:4.35pt;height:4.3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868160" behindDoc="0" locked="0" layoutInCell="1" allowOverlap="1" wp14:anchorId="6ADC7420" wp14:editId="265FEEEE">
                <wp:simplePos x="0" y="0"/>
                <wp:positionH relativeFrom="column">
                  <wp:posOffset>4661377</wp:posOffset>
                </wp:positionH>
                <wp:positionV relativeFrom="paragraph">
                  <wp:posOffset>1152826</wp:posOffset>
                </wp:positionV>
                <wp:extent cx="160421" cy="50418"/>
                <wp:effectExtent l="0" t="0" r="11430" b="26035"/>
                <wp:wrapNone/>
                <wp:docPr id="1833653022" name="Laisva forma: figūra 1833653022"/>
                <wp:cNvGraphicFramePr/>
                <a:graphic xmlns:a="http://schemas.openxmlformats.org/drawingml/2006/main">
                  <a:graphicData uri="http://schemas.microsoft.com/office/word/2010/wordprocessingShape">
                    <wps:wsp>
                      <wps:cNvSpPr/>
                      <wps:spPr>
                        <a:xfrm>
                          <a:off x="0" y="0"/>
                          <a:ext cx="160421" cy="50418"/>
                        </a:xfrm>
                        <a:custGeom>
                          <a:avLst/>
                          <a:gdLst>
                            <a:gd name="connsiteX0" fmla="*/ 0 w 160421"/>
                            <a:gd name="connsiteY0" fmla="*/ 50418 h 50418"/>
                            <a:gd name="connsiteX1" fmla="*/ 73336 w 160421"/>
                            <a:gd name="connsiteY1" fmla="*/ 36667 h 50418"/>
                            <a:gd name="connsiteX2" fmla="*/ 160421 w 160421"/>
                            <a:gd name="connsiteY2" fmla="*/ 0 h 50418"/>
                          </a:gdLst>
                          <a:ahLst/>
                          <a:cxnLst>
                            <a:cxn ang="0">
                              <a:pos x="connsiteX0" y="connsiteY0"/>
                            </a:cxn>
                            <a:cxn ang="0">
                              <a:pos x="connsiteX1" y="connsiteY1"/>
                            </a:cxn>
                            <a:cxn ang="0">
                              <a:pos x="connsiteX2" y="connsiteY2"/>
                            </a:cxn>
                          </a:cxnLst>
                          <a:rect l="l" t="t" r="r" b="b"/>
                          <a:pathLst>
                            <a:path w="160421" h="50418">
                              <a:moveTo>
                                <a:pt x="0" y="50418"/>
                              </a:moveTo>
                              <a:cubicBezTo>
                                <a:pt x="23299" y="47744"/>
                                <a:pt x="46599" y="45070"/>
                                <a:pt x="73336" y="36667"/>
                              </a:cubicBezTo>
                              <a:cubicBezTo>
                                <a:pt x="100073" y="28264"/>
                                <a:pt x="130247" y="14132"/>
                                <a:pt x="160421"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23FCFB1" id="Laisva forma: figūra 1833653022" o:spid="_x0000_s1026" style="position:absolute;margin-left:367.05pt;margin-top:90.75pt;width:12.65pt;height:3.95pt;z-index:251868160;visibility:visible;mso-wrap-style:square;mso-wrap-distance-left:9pt;mso-wrap-distance-top:0;mso-wrap-distance-right:9pt;mso-wrap-distance-bottom:0;mso-position-horizontal:absolute;mso-position-horizontal-relative:text;mso-position-vertical:absolute;mso-position-vertical-relative:text;v-text-anchor:middle" coordsize="160421,504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" path="m,50418c23299,47744,46599,45070,73336,36667,100073,28264,130247,14132,160421,e" filled="f" strokecolor="red" strokeweight=".5pt">
                <v:stroke joinstyle="miter"/>
                <v:path arrowok="t" o:connecttype="custom" o:connectlocs="0,50418;73336,36667;160421,0" o:connectangles="0,0,0"/>
              </v:shape>
            </w:pict>
          </mc:Fallback>
        </mc:AlternateContent>
      </w:r>
      <w:r w:rsidRPr="00EB6E26">
        <w:rPr>
          <w:noProof/>
          <w:lang w:val="lt-LT"/>
        </w:rPr>
        <mc:AlternateContent>
          <mc:Choice Requires="wps">
            <w:drawing>
              <wp:anchor distT="0" distB="0" distL="114300" distR="114300" simplePos="0" relativeHeight="251867136" behindDoc="0" locked="0" layoutInCell="1" allowOverlap="1" wp14:anchorId="495DEB50" wp14:editId="33194783">
                <wp:simplePos x="0" y="0"/>
                <wp:positionH relativeFrom="column">
                  <wp:posOffset>4576956</wp:posOffset>
                </wp:positionH>
                <wp:positionV relativeFrom="paragraph">
                  <wp:posOffset>1203244</wp:posOffset>
                </wp:positionV>
                <wp:extent cx="89005" cy="9167"/>
                <wp:effectExtent l="38100" t="76200" r="25400" b="86360"/>
                <wp:wrapNone/>
                <wp:docPr id="1387731427" name="Tiesioji rodyklės jungtis 1387731427"/>
                <wp:cNvGraphicFramePr/>
                <a:graphic xmlns:a="http://schemas.openxmlformats.org/drawingml/2006/main">
                  <a:graphicData uri="http://schemas.microsoft.com/office/word/2010/wordprocessingShape">
                    <wps:wsp>
                      <wps:cNvCnPr/>
                      <wps:spPr>
                        <a:xfrm flipH="1">
                          <a:off x="0" y="0"/>
                          <a:ext cx="89005" cy="9167"/>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7D86D070" id="Tiesioji rodyklės jungtis 1387731427" o:spid="_x0000_s1026" type="#_x0000_t32" style="position:absolute;margin-left:360.4pt;margin-top:94.75pt;width:7pt;height:.7pt;flip:x;z-index:2518671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66112" behindDoc="0" locked="0" layoutInCell="1" allowOverlap="1" wp14:anchorId="6BD93232" wp14:editId="06679E8E">
                <wp:simplePos x="0" y="0"/>
                <wp:positionH relativeFrom="column">
                  <wp:posOffset>4732421</wp:posOffset>
                </wp:positionH>
                <wp:positionV relativeFrom="paragraph">
                  <wp:posOffset>1177439</wp:posOffset>
                </wp:positionV>
                <wp:extent cx="75627" cy="30388"/>
                <wp:effectExtent l="0" t="0" r="19685" b="27305"/>
                <wp:wrapNone/>
                <wp:docPr id="109250649" name="Tiesioji jungtis 109250649"/>
                <wp:cNvGraphicFramePr/>
                <a:graphic xmlns:a="http://schemas.openxmlformats.org/drawingml/2006/main">
                  <a:graphicData uri="http://schemas.microsoft.com/office/word/2010/wordprocessingShape">
                    <wps:wsp>
                      <wps:cNvCnPr/>
                      <wps:spPr>
                        <a:xfrm flipV="1">
                          <a:off x="0" y="0"/>
                          <a:ext cx="75627" cy="30388"/>
                        </a:xfrm>
                        <a:prstGeom prst="line">
                          <a:avLst/>
                        </a:prstGeom>
                        <a:noFill/>
                        <a:ln w="6350" cap="flat" cmpd="sng" algn="ctr">
                          <a:solidFill>
                            <a:srgbClr val="FF0000"/>
                          </a:solidFill>
                          <a:prstDash val="solid"/>
                          <a:miter lim="800000"/>
                        </a:ln>
                        <a:effectLst/>
                      </wps:spPr>
                      <wps:bodyPr/>
                    </wps:wsp>
                  </a:graphicData>
                </a:graphic>
              </wp:anchor>
            </w:drawing>
          </mc:Choice>
          <mc:Fallback>
            <w:pict>
              <v:line w14:anchorId="2843B4AE" id="Tiesioji jungtis 109250649" o:spid="_x0000_s1026" style="position:absolute;flip:y;z-index:251866112;visibility:visible;mso-wrap-style:square;mso-wrap-distance-left:9pt;mso-wrap-distance-top:0;mso-wrap-distance-right:9pt;mso-wrap-distance-bottom:0;mso-position-horizontal:absolute;mso-position-horizontal-relative:text;mso-position-vertical:absolute;mso-position-vertical-relative:text" from="372.65pt,92.7pt" to="378.6pt,9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865088" behindDoc="0" locked="0" layoutInCell="1" allowOverlap="1" wp14:anchorId="503A60C3" wp14:editId="6A9EF500">
                <wp:simplePos x="0" y="0"/>
                <wp:positionH relativeFrom="column">
                  <wp:posOffset>4798392</wp:posOffset>
                </wp:positionH>
                <wp:positionV relativeFrom="paragraph">
                  <wp:posOffset>1139109</wp:posOffset>
                </wp:positionV>
                <wp:extent cx="92158" cy="48093"/>
                <wp:effectExtent l="0" t="38100" r="60325" b="47625"/>
                <wp:wrapNone/>
                <wp:docPr id="2085706367" name="Tiesioji rodyklės jungtis 2085706367"/>
                <wp:cNvGraphicFramePr/>
                <a:graphic xmlns:a="http://schemas.openxmlformats.org/drawingml/2006/main">
                  <a:graphicData uri="http://schemas.microsoft.com/office/word/2010/wordprocessingShape">
                    <wps:wsp>
                      <wps:cNvCnPr/>
                      <wps:spPr>
                        <a:xfrm flipV="1">
                          <a:off x="0" y="0"/>
                          <a:ext cx="92158" cy="48093"/>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0AA41141" id="Tiesioji rodyklės jungtis 2085706367" o:spid="_x0000_s1026" type="#_x0000_t32" style="position:absolute;margin-left:377.85pt;margin-top:89.7pt;width:7.25pt;height:3.8pt;flip:y;z-index:251865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773952" behindDoc="0" locked="0" layoutInCell="1" allowOverlap="1" wp14:anchorId="6F29EADF" wp14:editId="3624601A">
                <wp:simplePos x="0" y="0"/>
                <wp:positionH relativeFrom="column">
                  <wp:posOffset>4840853</wp:posOffset>
                </wp:positionH>
                <wp:positionV relativeFrom="paragraph">
                  <wp:posOffset>1409700</wp:posOffset>
                </wp:positionV>
                <wp:extent cx="55179" cy="55180"/>
                <wp:effectExtent l="0" t="0" r="21590" b="21590"/>
                <wp:wrapNone/>
                <wp:docPr id="1676875403" name="Ovalas 1676875403"/>
                <wp:cNvGraphicFramePr/>
                <a:graphic xmlns:a="http://schemas.openxmlformats.org/drawingml/2006/main">
                  <a:graphicData uri="http://schemas.microsoft.com/office/word/2010/wordprocessingShape">
                    <wps:wsp>
                      <wps:cNvSpPr/>
                      <wps:spPr>
                        <a:xfrm>
                          <a:off x="0" y="0"/>
                          <a:ext cx="55179" cy="5518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6282BFE6" id="Ovalas 1676875403" o:spid="_x0000_s1026" style="position:absolute;margin-left:381.15pt;margin-top:111pt;width:4.35pt;height:4.35pt;z-index:2517739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693056" behindDoc="0" locked="0" layoutInCell="1" allowOverlap="1" wp14:anchorId="2C879F49" wp14:editId="69F68530">
                <wp:simplePos x="0" y="0"/>
                <wp:positionH relativeFrom="column">
                  <wp:posOffset>4222214</wp:posOffset>
                </wp:positionH>
                <wp:positionV relativeFrom="paragraph">
                  <wp:posOffset>771151</wp:posOffset>
                </wp:positionV>
                <wp:extent cx="571012" cy="158759"/>
                <wp:effectExtent l="34608" t="0" r="54292" b="0"/>
                <wp:wrapNone/>
                <wp:docPr id="133" name="Teksto laukas 133"/>
                <wp:cNvGraphicFramePr/>
                <a:graphic xmlns:a="http://schemas.openxmlformats.org/drawingml/2006/main">
                  <a:graphicData uri="http://schemas.microsoft.com/office/word/2010/wordprocessingShape">
                    <wps:wsp>
                      <wps:cNvSpPr txBox="1"/>
                      <wps:spPr>
                        <a:xfrm rot="4716016" flipV="1">
                          <a:off x="0" y="0"/>
                          <a:ext cx="571012" cy="158759"/>
                        </a:xfrm>
                        <a:prstGeom prst="rect">
                          <a:avLst/>
                        </a:prstGeom>
                        <a:noFill/>
                        <a:ln w="6350">
                          <a:noFill/>
                        </a:ln>
                        <a:effectLst/>
                      </wps:spPr>
                      <wps:txbx>
                        <w:txbxContent>
                          <w:p w14:paraId="6CF791F5" w14:textId="77777777" w:rsidR="00EB6E26" w:rsidRPr="009801D7" w:rsidRDefault="00EB6E26" w:rsidP="00EB6E26">
                            <w:pPr>
                              <w:jc w:val="center"/>
                              <w:rPr>
                                <w:color w:val="FF0000"/>
                                <w:sz w:val="8"/>
                                <w:lang w:val="lt-LT"/>
                              </w:rPr>
                            </w:pPr>
                            <w:r>
                              <w:rPr>
                                <w:color w:val="FF0000"/>
                                <w:sz w:val="8"/>
                                <w:lang w:val="lt-LT"/>
                              </w:rPr>
                              <w:t>Geležinio Vilko g</w:t>
                            </w:r>
                            <w:r w:rsidRPr="009801D7">
                              <w:rPr>
                                <w:color w:val="FF0000"/>
                                <w:sz w:val="8"/>
                                <w:lang w:val="lt-L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879F49" id="Teksto laukas 133" o:spid="_x0000_s1119" type="#_x0000_t202" style="position:absolute;margin-left:332.45pt;margin-top:60.7pt;width:44.95pt;height:12.5pt;rotation:-5151147fd;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" filled="f" stroked="f" strokeweight=".5pt">
                <v:textbox>
                  <w:txbxContent>
                    <w:p w14:paraId="6CF791F5" w14:textId="77777777" w:rsidR="00EB6E26" w:rsidRPr="009801D7" w:rsidRDefault="00EB6E26" w:rsidP="00EB6E26">
                      <w:pPr>
                        <w:jc w:val="center"/>
                        <w:rPr>
                          <w:color w:val="FF0000"/>
                          <w:sz w:val="8"/>
                          <w:lang w:val="lt-LT"/>
                        </w:rPr>
                      </w:pPr>
                      <w:r>
                        <w:rPr>
                          <w:color w:val="FF0000"/>
                          <w:sz w:val="8"/>
                          <w:lang w:val="lt-LT"/>
                        </w:rPr>
                        <w:t>Geležinio Vilko g</w:t>
                      </w:r>
                      <w:r w:rsidRPr="009801D7">
                        <w:rPr>
                          <w:color w:val="FF0000"/>
                          <w:sz w:val="8"/>
                          <w:lang w:val="lt-LT"/>
                        </w:rPr>
                        <w:t>.</w:t>
                      </w:r>
                    </w:p>
                  </w:txbxContent>
                </v:textbox>
              </v:shape>
            </w:pict>
          </mc:Fallback>
        </mc:AlternateContent>
      </w:r>
      <w:r w:rsidRPr="00EB6E26">
        <w:rPr>
          <w:noProof/>
          <w:lang w:val="lt-LT"/>
        </w:rPr>
        <mc:AlternateContent>
          <mc:Choice Requires="wps">
            <w:drawing>
              <wp:anchor distT="0" distB="0" distL="114300" distR="114300" simplePos="0" relativeHeight="251864064" behindDoc="0" locked="0" layoutInCell="1" allowOverlap="1" wp14:anchorId="31608231" wp14:editId="5E6F6006">
                <wp:simplePos x="0" y="0"/>
                <wp:positionH relativeFrom="column">
                  <wp:posOffset>4574292</wp:posOffset>
                </wp:positionH>
                <wp:positionV relativeFrom="paragraph">
                  <wp:posOffset>941987</wp:posOffset>
                </wp:positionV>
                <wp:extent cx="17335" cy="249798"/>
                <wp:effectExtent l="0" t="0" r="20955" b="17145"/>
                <wp:wrapNone/>
                <wp:docPr id="1843522930" name="Laisva forma: figūra 1843522930"/>
                <wp:cNvGraphicFramePr/>
                <a:graphic xmlns:a="http://schemas.openxmlformats.org/drawingml/2006/main">
                  <a:graphicData uri="http://schemas.microsoft.com/office/word/2010/wordprocessingShape">
                    <wps:wsp>
                      <wps:cNvSpPr/>
                      <wps:spPr>
                        <a:xfrm>
                          <a:off x="0" y="0"/>
                          <a:ext cx="17335" cy="249798"/>
                        </a:xfrm>
                        <a:custGeom>
                          <a:avLst/>
                          <a:gdLst>
                            <a:gd name="connsiteX0" fmla="*/ 4583 w 17335"/>
                            <a:gd name="connsiteY0" fmla="*/ 249798 h 249798"/>
                            <a:gd name="connsiteX1" fmla="*/ 16042 w 17335"/>
                            <a:gd name="connsiteY1" fmla="*/ 192505 h 249798"/>
                            <a:gd name="connsiteX2" fmla="*/ 16042 w 17335"/>
                            <a:gd name="connsiteY2" fmla="*/ 151254 h 249798"/>
                            <a:gd name="connsiteX3" fmla="*/ 6875 w 17335"/>
                            <a:gd name="connsiteY3" fmla="*/ 61876 h 249798"/>
                            <a:gd name="connsiteX4" fmla="*/ 0 w 17335"/>
                            <a:gd name="connsiteY4" fmla="*/ 0 h 24979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7335" h="249798">
                              <a:moveTo>
                                <a:pt x="4583" y="249798"/>
                              </a:moveTo>
                              <a:cubicBezTo>
                                <a:pt x="9357" y="229363"/>
                                <a:pt x="14132" y="208929"/>
                                <a:pt x="16042" y="192505"/>
                              </a:cubicBezTo>
                              <a:cubicBezTo>
                                <a:pt x="17952" y="176081"/>
                                <a:pt x="17570" y="173026"/>
                                <a:pt x="16042" y="151254"/>
                              </a:cubicBezTo>
                              <a:cubicBezTo>
                                <a:pt x="14514" y="129482"/>
                                <a:pt x="9549" y="87085"/>
                                <a:pt x="6875" y="61876"/>
                              </a:cubicBezTo>
                              <a:cubicBezTo>
                                <a:pt x="4201" y="36667"/>
                                <a:pt x="2100" y="18333"/>
                                <a:pt x="0"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871F6FE" id="Laisva forma: figūra 1843522930" o:spid="_x0000_s1026" style="position:absolute;margin-left:360.2pt;margin-top:74.15pt;width:1.35pt;height:19.65pt;z-index:251864064;visibility:visible;mso-wrap-style:square;mso-wrap-distance-left:9pt;mso-wrap-distance-top:0;mso-wrap-distance-right:9pt;mso-wrap-distance-bottom:0;mso-position-horizontal:absolute;mso-position-horizontal-relative:text;mso-position-vertical:absolute;mso-position-vertical-relative:text;v-text-anchor:middle" coordsize="17335,2497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" path="m4583,249798v4774,-20435,9549,-40869,11459,-57293c17952,176081,17570,173026,16042,151254,14514,129482,9549,87085,6875,61876,4201,36667,2100,18333,,e" filled="f" strokecolor="red" strokeweight=".5pt">
                <v:stroke joinstyle="miter"/>
                <v:path arrowok="t" o:connecttype="custom" o:connectlocs="4583,249798;16042,192505;16042,151254;6875,61876;0,0" o:connectangles="0,0,0,0,0"/>
              </v:shape>
            </w:pict>
          </mc:Fallback>
        </mc:AlternateContent>
      </w:r>
      <w:r w:rsidRPr="00EB6E26">
        <w:rPr>
          <w:noProof/>
          <w:lang w:val="lt-LT"/>
        </w:rPr>
        <mc:AlternateContent>
          <mc:Choice Requires="wps">
            <w:drawing>
              <wp:anchor distT="0" distB="0" distL="114300" distR="114300" simplePos="0" relativeHeight="251688960" behindDoc="0" locked="0" layoutInCell="1" allowOverlap="1" wp14:anchorId="71C3B84B" wp14:editId="7C820795">
                <wp:simplePos x="0" y="0"/>
                <wp:positionH relativeFrom="column">
                  <wp:posOffset>4476998</wp:posOffset>
                </wp:positionH>
                <wp:positionV relativeFrom="paragraph">
                  <wp:posOffset>501015</wp:posOffset>
                </wp:positionV>
                <wp:extent cx="99404" cy="440327"/>
                <wp:effectExtent l="57150" t="38100" r="34290" b="17145"/>
                <wp:wrapNone/>
                <wp:docPr id="128" name="Tiesioji rodyklės jungtis 128"/>
                <wp:cNvGraphicFramePr/>
                <a:graphic xmlns:a="http://schemas.openxmlformats.org/drawingml/2006/main">
                  <a:graphicData uri="http://schemas.microsoft.com/office/word/2010/wordprocessingShape">
                    <wps:wsp>
                      <wps:cNvCnPr/>
                      <wps:spPr>
                        <a:xfrm flipH="1" flipV="1">
                          <a:off x="0" y="0"/>
                          <a:ext cx="99404" cy="440327"/>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CD692F8" id="Tiesioji rodyklės jungtis 128" o:spid="_x0000_s1026" type="#_x0000_t32" style="position:absolute;margin-left:352.5pt;margin-top:39.45pt;width:7.85pt;height:34.65pt;flip:x 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62016" behindDoc="0" locked="0" layoutInCell="1" allowOverlap="1" wp14:anchorId="2369E687" wp14:editId="30BD8536">
                <wp:simplePos x="0" y="0"/>
                <wp:positionH relativeFrom="column">
                  <wp:posOffset>4609002</wp:posOffset>
                </wp:positionH>
                <wp:positionV relativeFrom="paragraph">
                  <wp:posOffset>99294</wp:posOffset>
                </wp:positionV>
                <wp:extent cx="55179" cy="55180"/>
                <wp:effectExtent l="0" t="0" r="21590" b="21590"/>
                <wp:wrapNone/>
                <wp:docPr id="150372668" name="Ovalas 150372668"/>
                <wp:cNvGraphicFramePr/>
                <a:graphic xmlns:a="http://schemas.openxmlformats.org/drawingml/2006/main">
                  <a:graphicData uri="http://schemas.microsoft.com/office/word/2010/wordprocessingShape">
                    <wps:wsp>
                      <wps:cNvSpPr/>
                      <wps:spPr>
                        <a:xfrm>
                          <a:off x="0" y="0"/>
                          <a:ext cx="55179" cy="5518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485BD57" id="Ovalas 150372668" o:spid="_x0000_s1026" style="position:absolute;margin-left:362.9pt;margin-top:7.8pt;width:4.35pt;height:4.3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686912" behindDoc="0" locked="0" layoutInCell="1" allowOverlap="1" wp14:anchorId="71AC3CFC" wp14:editId="77AC7D9D">
                <wp:simplePos x="0" y="0"/>
                <wp:positionH relativeFrom="column">
                  <wp:posOffset>4097027</wp:posOffset>
                </wp:positionH>
                <wp:positionV relativeFrom="paragraph">
                  <wp:posOffset>147383</wp:posOffset>
                </wp:positionV>
                <wp:extent cx="571012" cy="158759"/>
                <wp:effectExtent l="15558" t="0" r="16192" b="0"/>
                <wp:wrapNone/>
                <wp:docPr id="124" name="Teksto laukas 124"/>
                <wp:cNvGraphicFramePr/>
                <a:graphic xmlns:a="http://schemas.openxmlformats.org/drawingml/2006/main">
                  <a:graphicData uri="http://schemas.microsoft.com/office/word/2010/wordprocessingShape">
                    <wps:wsp>
                      <wps:cNvSpPr txBox="1"/>
                      <wps:spPr>
                        <a:xfrm rot="4969900" flipV="1">
                          <a:off x="0" y="0"/>
                          <a:ext cx="571012" cy="158759"/>
                        </a:xfrm>
                        <a:prstGeom prst="rect">
                          <a:avLst/>
                        </a:prstGeom>
                        <a:noFill/>
                        <a:ln w="6350">
                          <a:noFill/>
                        </a:ln>
                        <a:effectLst/>
                      </wps:spPr>
                      <wps:txbx>
                        <w:txbxContent>
                          <w:p w14:paraId="70A74363" w14:textId="77777777" w:rsidR="00EB6E26" w:rsidRPr="009801D7" w:rsidRDefault="00EB6E26" w:rsidP="00EB6E26">
                            <w:pPr>
                              <w:jc w:val="center"/>
                              <w:rPr>
                                <w:color w:val="FF0000"/>
                                <w:sz w:val="8"/>
                                <w:lang w:val="lt-LT"/>
                              </w:rPr>
                            </w:pPr>
                            <w:r>
                              <w:rPr>
                                <w:color w:val="FF0000"/>
                                <w:sz w:val="8"/>
                                <w:lang w:val="lt-LT"/>
                              </w:rPr>
                              <w:t>Geležinio Vilko g</w:t>
                            </w:r>
                            <w:r w:rsidRPr="009801D7">
                              <w:rPr>
                                <w:color w:val="FF0000"/>
                                <w:sz w:val="8"/>
                                <w:lang w:val="lt-L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AC3CFC" id="Teksto laukas 124" o:spid="_x0000_s1120" type="#_x0000_t202" style="position:absolute;margin-left:322.6pt;margin-top:11.6pt;width:44.95pt;height:12.5pt;rotation:-5428456fd;flip: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" filled="f" stroked="f" strokeweight=".5pt">
                <v:textbox>
                  <w:txbxContent>
                    <w:p w14:paraId="70A74363" w14:textId="77777777" w:rsidR="00EB6E26" w:rsidRPr="009801D7" w:rsidRDefault="00EB6E26" w:rsidP="00EB6E26">
                      <w:pPr>
                        <w:jc w:val="center"/>
                        <w:rPr>
                          <w:color w:val="FF0000"/>
                          <w:sz w:val="8"/>
                          <w:lang w:val="lt-LT"/>
                        </w:rPr>
                      </w:pPr>
                      <w:r>
                        <w:rPr>
                          <w:color w:val="FF0000"/>
                          <w:sz w:val="8"/>
                          <w:lang w:val="lt-LT"/>
                        </w:rPr>
                        <w:t>Geležinio Vilko g</w:t>
                      </w:r>
                      <w:r w:rsidRPr="009801D7">
                        <w:rPr>
                          <w:color w:val="FF0000"/>
                          <w:sz w:val="8"/>
                          <w:lang w:val="lt-LT"/>
                        </w:rPr>
                        <w:t>.</w:t>
                      </w:r>
                    </w:p>
                  </w:txbxContent>
                </v:textbox>
              </v:shape>
            </w:pict>
          </mc:Fallback>
        </mc:AlternateContent>
      </w:r>
      <w:r w:rsidRPr="00EB6E26">
        <w:rPr>
          <w:noProof/>
          <w:lang w:val="lt-LT"/>
        </w:rPr>
        <mc:AlternateContent>
          <mc:Choice Requires="wps">
            <w:drawing>
              <wp:anchor distT="0" distB="0" distL="114300" distR="114300" simplePos="0" relativeHeight="251860992" behindDoc="0" locked="0" layoutInCell="1" allowOverlap="1" wp14:anchorId="2F5BE9CC" wp14:editId="7424F107">
                <wp:simplePos x="0" y="0"/>
                <wp:positionH relativeFrom="column">
                  <wp:posOffset>4413871</wp:posOffset>
                </wp:positionH>
                <wp:positionV relativeFrom="paragraph">
                  <wp:posOffset>61103</wp:posOffset>
                </wp:positionV>
                <wp:extent cx="11458" cy="90237"/>
                <wp:effectExtent l="57150" t="38100" r="64770" b="24130"/>
                <wp:wrapNone/>
                <wp:docPr id="982099805" name="Tiesioji rodyklės jungtis 982099805"/>
                <wp:cNvGraphicFramePr/>
                <a:graphic xmlns:a="http://schemas.openxmlformats.org/drawingml/2006/main">
                  <a:graphicData uri="http://schemas.microsoft.com/office/word/2010/wordprocessingShape">
                    <wps:wsp>
                      <wps:cNvCnPr/>
                      <wps:spPr>
                        <a:xfrm flipV="1">
                          <a:off x="0" y="0"/>
                          <a:ext cx="11458" cy="90237"/>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1B77C7C8" id="Tiesioji rodyklės jungtis 982099805" o:spid="_x0000_s1026" type="#_x0000_t32" style="position:absolute;margin-left:347.55pt;margin-top:4.8pt;width:.9pt;height:7.1pt;flip:y;z-index:2518609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59968" behindDoc="0" locked="0" layoutInCell="1" allowOverlap="1" wp14:anchorId="483F830B" wp14:editId="47930D3F">
                <wp:simplePos x="0" y="0"/>
                <wp:positionH relativeFrom="column">
                  <wp:posOffset>4411513</wp:posOffset>
                </wp:positionH>
                <wp:positionV relativeFrom="paragraph">
                  <wp:posOffset>101623</wp:posOffset>
                </wp:positionV>
                <wp:extent cx="32150" cy="310974"/>
                <wp:effectExtent l="0" t="0" r="25400" b="13335"/>
                <wp:wrapNone/>
                <wp:docPr id="492895837" name="Laisva forma: figūra 492895837"/>
                <wp:cNvGraphicFramePr/>
                <a:graphic xmlns:a="http://schemas.openxmlformats.org/drawingml/2006/main">
                  <a:graphicData uri="http://schemas.microsoft.com/office/word/2010/wordprocessingShape">
                    <wps:wsp>
                      <wps:cNvSpPr/>
                      <wps:spPr>
                        <a:xfrm>
                          <a:off x="0" y="0"/>
                          <a:ext cx="32150" cy="310974"/>
                        </a:xfrm>
                        <a:custGeom>
                          <a:avLst/>
                          <a:gdLst>
                            <a:gd name="connsiteX0" fmla="*/ 32150 w 32150"/>
                            <a:gd name="connsiteY0" fmla="*/ 310974 h 310974"/>
                            <a:gd name="connsiteX1" fmla="*/ 9233 w 32150"/>
                            <a:gd name="connsiteY1" fmla="*/ 148261 h 310974"/>
                            <a:gd name="connsiteX2" fmla="*/ 4649 w 32150"/>
                            <a:gd name="connsiteY2" fmla="*/ 70343 h 310974"/>
                            <a:gd name="connsiteX3" fmla="*/ 66 w 32150"/>
                            <a:gd name="connsiteY3" fmla="*/ 6174 h 310974"/>
                            <a:gd name="connsiteX4" fmla="*/ 2358 w 32150"/>
                            <a:gd name="connsiteY4" fmla="*/ 6174 h 310974"/>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2150" h="310974">
                              <a:moveTo>
                                <a:pt x="32150" y="310974"/>
                              </a:moveTo>
                              <a:cubicBezTo>
                                <a:pt x="22983" y="249670"/>
                                <a:pt x="13816" y="188366"/>
                                <a:pt x="9233" y="148261"/>
                              </a:cubicBezTo>
                              <a:cubicBezTo>
                                <a:pt x="4650" y="108156"/>
                                <a:pt x="6177" y="94024"/>
                                <a:pt x="4649" y="70343"/>
                              </a:cubicBezTo>
                              <a:cubicBezTo>
                                <a:pt x="3121" y="46662"/>
                                <a:pt x="448" y="16869"/>
                                <a:pt x="66" y="6174"/>
                              </a:cubicBezTo>
                              <a:cubicBezTo>
                                <a:pt x="-316" y="-4521"/>
                                <a:pt x="1021" y="826"/>
                                <a:pt x="2358" y="6174"/>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797D1A7" id="Laisva forma: figūra 492895837" o:spid="_x0000_s1026" style="position:absolute;margin-left:347.35pt;margin-top:8pt;width:2.55pt;height:24.5pt;z-index:251859968;visibility:visible;mso-wrap-style:square;mso-wrap-distance-left:9pt;mso-wrap-distance-top:0;mso-wrap-distance-right:9pt;mso-wrap-distance-bottom:0;mso-position-horizontal:absolute;mso-position-horizontal-relative:text;mso-position-vertical:absolute;mso-position-vertical-relative:text;v-text-anchor:middle" coordsize="32150,3109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" path="m32150,310974c22983,249670,13816,188366,9233,148261,4650,108156,6177,94024,4649,70343,3121,46662,448,16869,66,6174v-382,-10695,955,-5348,2292,e" filled="f" strokecolor="red" strokeweight=".5pt">
                <v:stroke joinstyle="miter"/>
                <v:path arrowok="t" o:connecttype="custom" o:connectlocs="32150,310974;9233,148261;4649,70343;66,6174;2358,6174" o:connectangles="0,0,0,0,0"/>
              </v:shape>
            </w:pict>
          </mc:Fallback>
        </mc:AlternateContent>
      </w:r>
      <w:r w:rsidRPr="00EB6E26">
        <w:rPr>
          <w:noProof/>
          <w:lang w:val="lt-LT"/>
        </w:rPr>
        <mc:AlternateContent>
          <mc:Choice Requires="wps">
            <w:drawing>
              <wp:anchor distT="0" distB="0" distL="114300" distR="114300" simplePos="0" relativeHeight="251759616" behindDoc="0" locked="0" layoutInCell="1" allowOverlap="1" wp14:anchorId="6F6FF1F7" wp14:editId="34A286E5">
                <wp:simplePos x="0" y="0"/>
                <wp:positionH relativeFrom="column">
                  <wp:posOffset>4537097</wp:posOffset>
                </wp:positionH>
                <wp:positionV relativeFrom="paragraph">
                  <wp:posOffset>554413</wp:posOffset>
                </wp:positionV>
                <wp:extent cx="503602" cy="158273"/>
                <wp:effectExtent l="39370" t="0" r="69215" b="0"/>
                <wp:wrapNone/>
                <wp:docPr id="323" name="Teksto laukas 323"/>
                <wp:cNvGraphicFramePr/>
                <a:graphic xmlns:a="http://schemas.openxmlformats.org/drawingml/2006/main">
                  <a:graphicData uri="http://schemas.microsoft.com/office/word/2010/wordprocessingShape">
                    <wps:wsp>
                      <wps:cNvSpPr txBox="1"/>
                      <wps:spPr>
                        <a:xfrm rot="15343096" flipV="1">
                          <a:off x="0" y="0"/>
                          <a:ext cx="503602" cy="158273"/>
                        </a:xfrm>
                        <a:prstGeom prst="rect">
                          <a:avLst/>
                        </a:prstGeom>
                        <a:noFill/>
                        <a:ln w="6350">
                          <a:noFill/>
                        </a:ln>
                        <a:effectLst/>
                      </wps:spPr>
                      <wps:txbx>
                        <w:txbxContent>
                          <w:p w14:paraId="5BD10FA5" w14:textId="77777777" w:rsidR="00EB6E26" w:rsidRPr="009801D7" w:rsidRDefault="00EB6E26" w:rsidP="00EB6E26">
                            <w:pPr>
                              <w:jc w:val="center"/>
                              <w:rPr>
                                <w:color w:val="FF0000"/>
                                <w:sz w:val="8"/>
                                <w:lang w:val="lt-LT"/>
                              </w:rPr>
                            </w:pPr>
                            <w:r>
                              <w:rPr>
                                <w:color w:val="FF0000"/>
                                <w:sz w:val="8"/>
                                <w:lang w:val="lt-LT"/>
                              </w:rPr>
                              <w:t>Kalvarijų</w:t>
                            </w:r>
                            <w:r w:rsidRPr="009801D7">
                              <w:rPr>
                                <w:color w:val="FF0000"/>
                                <w:sz w:val="8"/>
                                <w:lang w:val="lt-LT"/>
                              </w:rPr>
                              <w:t xml:space="preserve"> </w:t>
                            </w:r>
                            <w:r>
                              <w:rPr>
                                <w:color w:val="FF0000"/>
                                <w:sz w:val="8"/>
                                <w:lang w:val="lt-LT"/>
                              </w:rPr>
                              <w:t>g</w:t>
                            </w:r>
                            <w:r w:rsidRPr="009801D7">
                              <w:rPr>
                                <w:color w:val="FF0000"/>
                                <w:sz w:val="8"/>
                                <w:lang w:val="lt-L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6FF1F7" id="Teksto laukas 323" o:spid="_x0000_s1121" type="#_x0000_t202" style="position:absolute;margin-left:357.25pt;margin-top:43.65pt;width:39.65pt;height:12.45pt;rotation:6834208fd;flip:y;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" filled="f" stroked="f" strokeweight=".5pt">
                <v:textbox>
                  <w:txbxContent>
                    <w:p w14:paraId="5BD10FA5" w14:textId="77777777" w:rsidR="00EB6E26" w:rsidRPr="009801D7" w:rsidRDefault="00EB6E26" w:rsidP="00EB6E26">
                      <w:pPr>
                        <w:jc w:val="center"/>
                        <w:rPr>
                          <w:color w:val="FF0000"/>
                          <w:sz w:val="8"/>
                          <w:lang w:val="lt-LT"/>
                        </w:rPr>
                      </w:pPr>
                      <w:r>
                        <w:rPr>
                          <w:color w:val="FF0000"/>
                          <w:sz w:val="8"/>
                          <w:lang w:val="lt-LT"/>
                        </w:rPr>
                        <w:t>Kalvarijų</w:t>
                      </w:r>
                      <w:r w:rsidRPr="009801D7">
                        <w:rPr>
                          <w:color w:val="FF0000"/>
                          <w:sz w:val="8"/>
                          <w:lang w:val="lt-LT"/>
                        </w:rPr>
                        <w:t xml:space="preserve"> </w:t>
                      </w:r>
                      <w:r>
                        <w:rPr>
                          <w:color w:val="FF0000"/>
                          <w:sz w:val="8"/>
                          <w:lang w:val="lt-LT"/>
                        </w:rPr>
                        <w:t>g</w:t>
                      </w:r>
                      <w:r w:rsidRPr="009801D7">
                        <w:rPr>
                          <w:color w:val="FF0000"/>
                          <w:sz w:val="8"/>
                          <w:lang w:val="lt-LT"/>
                        </w:rPr>
                        <w:t>.</w:t>
                      </w:r>
                    </w:p>
                  </w:txbxContent>
                </v:textbox>
              </v:shape>
            </w:pict>
          </mc:Fallback>
        </mc:AlternateContent>
      </w:r>
      <w:r w:rsidRPr="00EB6E26">
        <w:rPr>
          <w:noProof/>
          <w:lang w:val="lt-LT"/>
        </w:rPr>
        <mc:AlternateContent>
          <mc:Choice Requires="wps">
            <w:drawing>
              <wp:anchor distT="0" distB="0" distL="114300" distR="114300" simplePos="0" relativeHeight="251858944" behindDoc="0" locked="0" layoutInCell="1" allowOverlap="1" wp14:anchorId="5A1DC3E6" wp14:editId="42F13E0C">
                <wp:simplePos x="0" y="0"/>
                <wp:positionH relativeFrom="column">
                  <wp:posOffset>4679323</wp:posOffset>
                </wp:positionH>
                <wp:positionV relativeFrom="paragraph">
                  <wp:posOffset>351057</wp:posOffset>
                </wp:positionV>
                <wp:extent cx="25782" cy="96252"/>
                <wp:effectExtent l="57150" t="38100" r="69850" b="18415"/>
                <wp:wrapNone/>
                <wp:docPr id="2040531823" name="Tiesioji rodyklės jungtis 2040531823"/>
                <wp:cNvGraphicFramePr/>
                <a:graphic xmlns:a="http://schemas.openxmlformats.org/drawingml/2006/main">
                  <a:graphicData uri="http://schemas.microsoft.com/office/word/2010/wordprocessingShape">
                    <wps:wsp>
                      <wps:cNvCnPr/>
                      <wps:spPr>
                        <a:xfrm flipH="1" flipV="1">
                          <a:off x="0" y="0"/>
                          <a:ext cx="25782" cy="96252"/>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275CC416" id="Tiesioji rodyklės jungtis 2040531823" o:spid="_x0000_s1026" type="#_x0000_t32" style="position:absolute;margin-left:368.45pt;margin-top:27.65pt;width:2.05pt;height:7.6pt;flip:x y;z-index:251858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57920" behindDoc="0" locked="0" layoutInCell="1" allowOverlap="1" wp14:anchorId="3BE636FD" wp14:editId="09D85F94">
                <wp:simplePos x="0" y="0"/>
                <wp:positionH relativeFrom="column">
                  <wp:posOffset>4698045</wp:posOffset>
                </wp:positionH>
                <wp:positionV relativeFrom="paragraph">
                  <wp:posOffset>437806</wp:posOffset>
                </wp:positionV>
                <wp:extent cx="135212" cy="465221"/>
                <wp:effectExtent l="0" t="0" r="17780" b="11430"/>
                <wp:wrapNone/>
                <wp:docPr id="332701827" name="Laisva forma: figūra 332701827"/>
                <wp:cNvGraphicFramePr/>
                <a:graphic xmlns:a="http://schemas.openxmlformats.org/drawingml/2006/main">
                  <a:graphicData uri="http://schemas.microsoft.com/office/word/2010/wordprocessingShape">
                    <wps:wsp>
                      <wps:cNvSpPr/>
                      <wps:spPr>
                        <a:xfrm>
                          <a:off x="0" y="0"/>
                          <a:ext cx="135212" cy="465221"/>
                        </a:xfrm>
                        <a:custGeom>
                          <a:avLst/>
                          <a:gdLst>
                            <a:gd name="connsiteX0" fmla="*/ 135212 w 135212"/>
                            <a:gd name="connsiteY0" fmla="*/ 465221 h 465221"/>
                            <a:gd name="connsiteX1" fmla="*/ 98544 w 135212"/>
                            <a:gd name="connsiteY1" fmla="*/ 430845 h 465221"/>
                            <a:gd name="connsiteX2" fmla="*/ 89378 w 135212"/>
                            <a:gd name="connsiteY2" fmla="*/ 410220 h 465221"/>
                            <a:gd name="connsiteX3" fmla="*/ 68752 w 135212"/>
                            <a:gd name="connsiteY3" fmla="*/ 368969 h 465221"/>
                            <a:gd name="connsiteX4" fmla="*/ 68752 w 135212"/>
                            <a:gd name="connsiteY4" fmla="*/ 313967 h 465221"/>
                            <a:gd name="connsiteX5" fmla="*/ 57293 w 135212"/>
                            <a:gd name="connsiteY5" fmla="*/ 236048 h 465221"/>
                            <a:gd name="connsiteX6" fmla="*/ 38960 w 135212"/>
                            <a:gd name="connsiteY6" fmla="*/ 142087 h 465221"/>
                            <a:gd name="connsiteX7" fmla="*/ 27501 w 135212"/>
                            <a:gd name="connsiteY7" fmla="*/ 84794 h 465221"/>
                            <a:gd name="connsiteX8" fmla="*/ 25209 w 135212"/>
                            <a:gd name="connsiteY8" fmla="*/ 25209 h 465221"/>
                            <a:gd name="connsiteX9" fmla="*/ 0 w 135212"/>
                            <a:gd name="connsiteY9" fmla="*/ 0 h 46522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135212" h="465221">
                              <a:moveTo>
                                <a:pt x="135212" y="465221"/>
                              </a:moveTo>
                              <a:cubicBezTo>
                                <a:pt x="120697" y="452616"/>
                                <a:pt x="106183" y="440012"/>
                                <a:pt x="98544" y="430845"/>
                              </a:cubicBezTo>
                              <a:cubicBezTo>
                                <a:pt x="90905" y="421678"/>
                                <a:pt x="94343" y="420533"/>
                                <a:pt x="89378" y="410220"/>
                              </a:cubicBezTo>
                              <a:cubicBezTo>
                                <a:pt x="84413" y="399907"/>
                                <a:pt x="72190" y="385011"/>
                                <a:pt x="68752" y="368969"/>
                              </a:cubicBezTo>
                              <a:cubicBezTo>
                                <a:pt x="65314" y="352927"/>
                                <a:pt x="70662" y="336120"/>
                                <a:pt x="68752" y="313967"/>
                              </a:cubicBezTo>
                              <a:cubicBezTo>
                                <a:pt x="66842" y="291813"/>
                                <a:pt x="62258" y="264695"/>
                                <a:pt x="57293" y="236048"/>
                              </a:cubicBezTo>
                              <a:cubicBezTo>
                                <a:pt x="52328" y="207401"/>
                                <a:pt x="43925" y="167296"/>
                                <a:pt x="38960" y="142087"/>
                              </a:cubicBezTo>
                              <a:cubicBezTo>
                                <a:pt x="33995" y="116878"/>
                                <a:pt x="29793" y="104274"/>
                                <a:pt x="27501" y="84794"/>
                              </a:cubicBezTo>
                              <a:cubicBezTo>
                                <a:pt x="25209" y="65314"/>
                                <a:pt x="29793" y="39341"/>
                                <a:pt x="25209" y="25209"/>
                              </a:cubicBezTo>
                              <a:cubicBezTo>
                                <a:pt x="20625" y="11077"/>
                                <a:pt x="10312" y="5538"/>
                                <a:pt x="0"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F6D2AF0" id="Laisva forma: figūra 332701827" o:spid="_x0000_s1026" style="position:absolute;margin-left:369.9pt;margin-top:34.45pt;width:10.65pt;height:36.65pt;z-index:251857920;visibility:visible;mso-wrap-style:square;mso-wrap-distance-left:9pt;mso-wrap-distance-top:0;mso-wrap-distance-right:9pt;mso-wrap-distance-bottom:0;mso-position-horizontal:absolute;mso-position-horizontal-relative:text;mso-position-vertical:absolute;mso-position-vertical-relative:text;v-text-anchor:middle" coordsize="135212,4652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" path="m135212,465221c120697,452616,106183,440012,98544,430845v-7639,-9167,-4201,-10312,-9166,-20625c84413,399907,72190,385011,68752,368969v-3438,-16042,1910,-32849,,-55002c66842,291813,62258,264695,57293,236048,52328,207401,43925,167296,38960,142087,33995,116878,29793,104274,27501,84794,25209,65314,29793,39341,25209,25209,20625,11077,10312,5538,,e" filled="f" strokecolor="red" strokeweight=".5pt">
                <v:stroke joinstyle="miter"/>
                <v:path arrowok="t" o:connecttype="custom" o:connectlocs="135212,465221;98544,430845;89378,410220;68752,368969;68752,313967;57293,236048;38960,142087;27501,84794;25209,25209;0,0" o:connectangles="0,0,0,0,0,0,0,0,0,0"/>
              </v:shape>
            </w:pict>
          </mc:Fallback>
        </mc:AlternateContent>
      </w:r>
      <w:r w:rsidRPr="00EB6E26">
        <w:rPr>
          <w:noProof/>
          <w:lang w:val="lt-LT"/>
        </w:rPr>
        <mc:AlternateContent>
          <mc:Choice Requires="wps">
            <w:drawing>
              <wp:anchor distT="0" distB="0" distL="114300" distR="114300" simplePos="0" relativeHeight="251758592" behindDoc="0" locked="0" layoutInCell="1" allowOverlap="1" wp14:anchorId="4CD7782C" wp14:editId="012A0DCC">
                <wp:simplePos x="0" y="0"/>
                <wp:positionH relativeFrom="column">
                  <wp:posOffset>4859666</wp:posOffset>
                </wp:positionH>
                <wp:positionV relativeFrom="paragraph">
                  <wp:posOffset>930528</wp:posOffset>
                </wp:positionV>
                <wp:extent cx="45719" cy="167506"/>
                <wp:effectExtent l="38100" t="0" r="50165" b="61595"/>
                <wp:wrapNone/>
                <wp:docPr id="321" name="Tiesioji rodyklės jungtis 321"/>
                <wp:cNvGraphicFramePr/>
                <a:graphic xmlns:a="http://schemas.openxmlformats.org/drawingml/2006/main">
                  <a:graphicData uri="http://schemas.microsoft.com/office/word/2010/wordprocessingShape">
                    <wps:wsp>
                      <wps:cNvCnPr/>
                      <wps:spPr>
                        <a:xfrm>
                          <a:off x="0" y="0"/>
                          <a:ext cx="45719" cy="167506"/>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371B2D2" id="Tiesioji rodyklės jungtis 321" o:spid="_x0000_s1026" type="#_x0000_t32" style="position:absolute;margin-left:382.65pt;margin-top:73.25pt;width:3.6pt;height:13.2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689984" behindDoc="0" locked="0" layoutInCell="1" allowOverlap="1" wp14:anchorId="45600E78" wp14:editId="1117F6C0">
                <wp:simplePos x="0" y="0"/>
                <wp:positionH relativeFrom="column">
                  <wp:posOffset>5213547</wp:posOffset>
                </wp:positionH>
                <wp:positionV relativeFrom="paragraph">
                  <wp:posOffset>838557</wp:posOffset>
                </wp:positionV>
                <wp:extent cx="503602" cy="158273"/>
                <wp:effectExtent l="20320" t="0" r="12065" b="0"/>
                <wp:wrapNone/>
                <wp:docPr id="130" name="Teksto laukas 130"/>
                <wp:cNvGraphicFramePr/>
                <a:graphic xmlns:a="http://schemas.openxmlformats.org/drawingml/2006/main">
                  <a:graphicData uri="http://schemas.microsoft.com/office/word/2010/wordprocessingShape">
                    <wps:wsp>
                      <wps:cNvSpPr txBox="1"/>
                      <wps:spPr>
                        <a:xfrm rot="15704868" flipV="1">
                          <a:off x="0" y="0"/>
                          <a:ext cx="503602" cy="158273"/>
                        </a:xfrm>
                        <a:prstGeom prst="rect">
                          <a:avLst/>
                        </a:prstGeom>
                        <a:noFill/>
                        <a:ln w="6350">
                          <a:noFill/>
                        </a:ln>
                        <a:effectLst/>
                      </wps:spPr>
                      <wps:txbx>
                        <w:txbxContent>
                          <w:p w14:paraId="7E520F52" w14:textId="77777777" w:rsidR="00EB6E26" w:rsidRPr="009801D7" w:rsidRDefault="00EB6E26" w:rsidP="00EB6E26">
                            <w:pPr>
                              <w:jc w:val="center"/>
                              <w:rPr>
                                <w:color w:val="FF0000"/>
                                <w:sz w:val="8"/>
                                <w:lang w:val="lt-LT"/>
                              </w:rPr>
                            </w:pPr>
                            <w:r>
                              <w:rPr>
                                <w:color w:val="FF0000"/>
                                <w:sz w:val="8"/>
                                <w:lang w:val="lt-LT"/>
                              </w:rPr>
                              <w:t>Antakalnio</w:t>
                            </w:r>
                            <w:r w:rsidRPr="009801D7">
                              <w:rPr>
                                <w:color w:val="FF0000"/>
                                <w:sz w:val="8"/>
                                <w:lang w:val="lt-LT"/>
                              </w:rPr>
                              <w:t xml:space="preserve"> </w:t>
                            </w:r>
                            <w:r>
                              <w:rPr>
                                <w:color w:val="FF0000"/>
                                <w:sz w:val="8"/>
                                <w:lang w:val="lt-LT"/>
                              </w:rPr>
                              <w:t>g</w:t>
                            </w:r>
                            <w:r w:rsidRPr="009801D7">
                              <w:rPr>
                                <w:color w:val="FF0000"/>
                                <w:sz w:val="8"/>
                                <w:lang w:val="lt-L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600E78" id="Teksto laukas 130" o:spid="_x0000_s1122" type="#_x0000_t202" style="position:absolute;margin-left:410.5pt;margin-top:66.05pt;width:39.65pt;height:12.45pt;rotation:6439056fd;flip: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" filled="f" stroked="f" strokeweight=".5pt">
                <v:textbox>
                  <w:txbxContent>
                    <w:p w14:paraId="7E520F52" w14:textId="77777777" w:rsidR="00EB6E26" w:rsidRPr="009801D7" w:rsidRDefault="00EB6E26" w:rsidP="00EB6E26">
                      <w:pPr>
                        <w:jc w:val="center"/>
                        <w:rPr>
                          <w:color w:val="FF0000"/>
                          <w:sz w:val="8"/>
                          <w:lang w:val="lt-LT"/>
                        </w:rPr>
                      </w:pPr>
                      <w:r>
                        <w:rPr>
                          <w:color w:val="FF0000"/>
                          <w:sz w:val="8"/>
                          <w:lang w:val="lt-LT"/>
                        </w:rPr>
                        <w:t>Antakalnio</w:t>
                      </w:r>
                      <w:r w:rsidRPr="009801D7">
                        <w:rPr>
                          <w:color w:val="FF0000"/>
                          <w:sz w:val="8"/>
                          <w:lang w:val="lt-LT"/>
                        </w:rPr>
                        <w:t xml:space="preserve"> </w:t>
                      </w:r>
                      <w:r>
                        <w:rPr>
                          <w:color w:val="FF0000"/>
                          <w:sz w:val="8"/>
                          <w:lang w:val="lt-LT"/>
                        </w:rPr>
                        <w:t>g</w:t>
                      </w:r>
                      <w:r w:rsidRPr="009801D7">
                        <w:rPr>
                          <w:color w:val="FF0000"/>
                          <w:sz w:val="8"/>
                          <w:lang w:val="lt-LT"/>
                        </w:rPr>
                        <w:t>.</w:t>
                      </w:r>
                    </w:p>
                  </w:txbxContent>
                </v:textbox>
              </v:shape>
            </w:pict>
          </mc:Fallback>
        </mc:AlternateContent>
      </w:r>
      <w:r w:rsidRPr="00EB6E26">
        <w:rPr>
          <w:noProof/>
          <w:lang w:val="lt-LT"/>
        </w:rPr>
        <mc:AlternateContent>
          <mc:Choice Requires="wps">
            <w:drawing>
              <wp:anchor distT="0" distB="0" distL="114300" distR="114300" simplePos="0" relativeHeight="251856896" behindDoc="0" locked="0" layoutInCell="1" allowOverlap="1" wp14:anchorId="5F61EAEE" wp14:editId="4A7E9BBB">
                <wp:simplePos x="0" y="0"/>
                <wp:positionH relativeFrom="column">
                  <wp:posOffset>5428161</wp:posOffset>
                </wp:positionH>
                <wp:positionV relativeFrom="paragraph">
                  <wp:posOffset>696772</wp:posOffset>
                </wp:positionV>
                <wp:extent cx="23863" cy="37546"/>
                <wp:effectExtent l="38100" t="38100" r="71755" b="57785"/>
                <wp:wrapNone/>
                <wp:docPr id="856816050" name="Tiesioji rodyklės jungtis 856816050"/>
                <wp:cNvGraphicFramePr/>
                <a:graphic xmlns:a="http://schemas.openxmlformats.org/drawingml/2006/main">
                  <a:graphicData uri="http://schemas.microsoft.com/office/word/2010/wordprocessingShape">
                    <wps:wsp>
                      <wps:cNvCnPr/>
                      <wps:spPr>
                        <a:xfrm flipH="1" flipV="1">
                          <a:off x="0" y="0"/>
                          <a:ext cx="23863" cy="37546"/>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34847BA7" id="Tiesioji rodyklės jungtis 856816050" o:spid="_x0000_s1026" type="#_x0000_t32" style="position:absolute;margin-left:427.4pt;margin-top:54.85pt;width:1.9pt;height:2.95pt;flip:x y;z-index:2518568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55872" behindDoc="0" locked="0" layoutInCell="1" allowOverlap="1" wp14:anchorId="762924A8" wp14:editId="23702510">
                <wp:simplePos x="0" y="0"/>
                <wp:positionH relativeFrom="column">
                  <wp:posOffset>5447441</wp:posOffset>
                </wp:positionH>
                <wp:positionV relativeFrom="paragraph">
                  <wp:posOffset>724272</wp:posOffset>
                </wp:positionV>
                <wp:extent cx="38959" cy="217715"/>
                <wp:effectExtent l="0" t="0" r="18415" b="11430"/>
                <wp:wrapNone/>
                <wp:docPr id="982303987" name="Laisva forma: figūra 982303987"/>
                <wp:cNvGraphicFramePr/>
                <a:graphic xmlns:a="http://schemas.openxmlformats.org/drawingml/2006/main">
                  <a:graphicData uri="http://schemas.microsoft.com/office/word/2010/wordprocessingShape">
                    <wps:wsp>
                      <wps:cNvSpPr/>
                      <wps:spPr>
                        <a:xfrm>
                          <a:off x="0" y="0"/>
                          <a:ext cx="38959" cy="217715"/>
                        </a:xfrm>
                        <a:custGeom>
                          <a:avLst/>
                          <a:gdLst>
                            <a:gd name="connsiteX0" fmla="*/ 38959 w 38959"/>
                            <a:gd name="connsiteY0" fmla="*/ 217715 h 217715"/>
                            <a:gd name="connsiteX1" fmla="*/ 29792 w 38959"/>
                            <a:gd name="connsiteY1" fmla="*/ 139796 h 217715"/>
                            <a:gd name="connsiteX2" fmla="*/ 9167 w 38959"/>
                            <a:gd name="connsiteY2" fmla="*/ 77919 h 217715"/>
                            <a:gd name="connsiteX3" fmla="*/ 0 w 38959"/>
                            <a:gd name="connsiteY3" fmla="*/ 0 h 217715"/>
                            <a:gd name="connsiteX4" fmla="*/ 0 w 38959"/>
                            <a:gd name="connsiteY4" fmla="*/ 0 h 21771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8959" h="217715">
                              <a:moveTo>
                                <a:pt x="38959" y="217715"/>
                              </a:moveTo>
                              <a:cubicBezTo>
                                <a:pt x="36858" y="190405"/>
                                <a:pt x="34757" y="163095"/>
                                <a:pt x="29792" y="139796"/>
                              </a:cubicBezTo>
                              <a:cubicBezTo>
                                <a:pt x="24827" y="116497"/>
                                <a:pt x="14132" y="101218"/>
                                <a:pt x="9167" y="77919"/>
                              </a:cubicBezTo>
                              <a:cubicBezTo>
                                <a:pt x="4202" y="54620"/>
                                <a:pt x="0" y="0"/>
                                <a:pt x="0" y="0"/>
                              </a:cubicBezTo>
                              <a:lnTo>
                                <a:pt x="0" y="0"/>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CC065EB" id="Laisva forma: figūra 982303987" o:spid="_x0000_s1026" style="position:absolute;margin-left:428.95pt;margin-top:57.05pt;width:3.05pt;height:17.15pt;z-index:251855872;visibility:visible;mso-wrap-style:square;mso-wrap-distance-left:9pt;mso-wrap-distance-top:0;mso-wrap-distance-right:9pt;mso-wrap-distance-bottom:0;mso-position-horizontal:absolute;mso-position-horizontal-relative:text;mso-position-vertical:absolute;mso-position-vertical-relative:text;v-text-anchor:middle" coordsize="38959,217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" path="m38959,217715c36858,190405,34757,163095,29792,139796,24827,116497,14132,101218,9167,77919,4202,54620,,,,l,e" filled="f" strokecolor="red" strokeweight=".5pt">
                <v:stroke joinstyle="miter"/>
                <v:path arrowok="t" o:connecttype="custom" o:connectlocs="38959,217715;29792,139796;9167,77919;0,0;0,0" o:connectangles="0,0,0,0,0"/>
              </v:shape>
            </w:pict>
          </mc:Fallback>
        </mc:AlternateContent>
      </w:r>
      <w:r w:rsidRPr="00EB6E26">
        <w:rPr>
          <w:noProof/>
          <w:lang w:val="lt-LT"/>
        </w:rPr>
        <mc:AlternateContent>
          <mc:Choice Requires="wps">
            <w:drawing>
              <wp:anchor distT="0" distB="0" distL="114300" distR="114300" simplePos="0" relativeHeight="251828224" behindDoc="0" locked="0" layoutInCell="1" allowOverlap="1" wp14:anchorId="204A9D2C" wp14:editId="697C69F6">
                <wp:simplePos x="0" y="0"/>
                <wp:positionH relativeFrom="column">
                  <wp:posOffset>4975106</wp:posOffset>
                </wp:positionH>
                <wp:positionV relativeFrom="paragraph">
                  <wp:posOffset>664908</wp:posOffset>
                </wp:positionV>
                <wp:extent cx="433598" cy="177286"/>
                <wp:effectExtent l="0" t="0" r="37783" b="0"/>
                <wp:wrapNone/>
                <wp:docPr id="2007711620" name="Teksto laukas 2007711620"/>
                <wp:cNvGraphicFramePr/>
                <a:graphic xmlns:a="http://schemas.openxmlformats.org/drawingml/2006/main">
                  <a:graphicData uri="http://schemas.microsoft.com/office/word/2010/wordprocessingShape">
                    <wps:wsp>
                      <wps:cNvSpPr txBox="1"/>
                      <wps:spPr>
                        <a:xfrm rot="6429753" flipV="1">
                          <a:off x="0" y="0"/>
                          <a:ext cx="433598" cy="177286"/>
                        </a:xfrm>
                        <a:prstGeom prst="rect">
                          <a:avLst/>
                        </a:prstGeom>
                        <a:noFill/>
                        <a:ln w="6350">
                          <a:noFill/>
                        </a:ln>
                        <a:effectLst/>
                      </wps:spPr>
                      <wps:txbx>
                        <w:txbxContent>
                          <w:p w14:paraId="2D22A996" w14:textId="77777777" w:rsidR="00EB6E26" w:rsidRPr="00101EF4" w:rsidRDefault="00EB6E26" w:rsidP="00EB6E26">
                            <w:pPr>
                              <w:rPr>
                                <w:color w:val="FF0000"/>
                                <w:sz w:val="8"/>
                                <w:lang w:val="lt-LT"/>
                              </w:rPr>
                            </w:pPr>
                            <w:r>
                              <w:rPr>
                                <w:color w:val="FF0000"/>
                                <w:sz w:val="8"/>
                                <w:lang w:val="lt-LT"/>
                              </w:rPr>
                              <w:t>Žirmūnų</w:t>
                            </w:r>
                            <w:r w:rsidRPr="00101EF4">
                              <w:rPr>
                                <w:color w:val="FF0000"/>
                                <w:sz w:val="8"/>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4A9D2C" id="Teksto laukas 2007711620" o:spid="_x0000_s1123" type="#_x0000_t202" style="position:absolute;margin-left:391.75pt;margin-top:52.35pt;width:34.15pt;height:13.95pt;rotation:-7023005fd;flip:y;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" filled="f" stroked="f" strokeweight=".5pt">
                <v:textbox>
                  <w:txbxContent>
                    <w:p w14:paraId="2D22A996" w14:textId="77777777" w:rsidR="00EB6E26" w:rsidRPr="00101EF4" w:rsidRDefault="00EB6E26" w:rsidP="00EB6E26">
                      <w:pPr>
                        <w:rPr>
                          <w:color w:val="FF0000"/>
                          <w:sz w:val="8"/>
                          <w:lang w:val="lt-LT"/>
                        </w:rPr>
                      </w:pPr>
                      <w:r>
                        <w:rPr>
                          <w:color w:val="FF0000"/>
                          <w:sz w:val="8"/>
                          <w:lang w:val="lt-LT"/>
                        </w:rPr>
                        <w:t>Žirmūnų</w:t>
                      </w:r>
                      <w:r w:rsidRPr="00101EF4">
                        <w:rPr>
                          <w:color w:val="FF0000"/>
                          <w:sz w:val="8"/>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1854848" behindDoc="0" locked="0" layoutInCell="1" allowOverlap="1" wp14:anchorId="64F9FF6C" wp14:editId="65C8B224">
                <wp:simplePos x="0" y="0"/>
                <wp:positionH relativeFrom="column">
                  <wp:posOffset>4894878</wp:posOffset>
                </wp:positionH>
                <wp:positionV relativeFrom="paragraph">
                  <wp:posOffset>847079</wp:posOffset>
                </wp:positionV>
                <wp:extent cx="389132" cy="157468"/>
                <wp:effectExtent l="20637" t="0" r="70168" b="0"/>
                <wp:wrapNone/>
                <wp:docPr id="751739413" name="Teksto laukas 751739413"/>
                <wp:cNvGraphicFramePr/>
                <a:graphic xmlns:a="http://schemas.openxmlformats.org/drawingml/2006/main">
                  <a:graphicData uri="http://schemas.microsoft.com/office/word/2010/wordprocessingShape">
                    <wps:wsp>
                      <wps:cNvSpPr txBox="1"/>
                      <wps:spPr>
                        <a:xfrm rot="14482349" flipV="1">
                          <a:off x="0" y="0"/>
                          <a:ext cx="389132" cy="157468"/>
                        </a:xfrm>
                        <a:prstGeom prst="rect">
                          <a:avLst/>
                        </a:prstGeom>
                        <a:noFill/>
                        <a:ln w="6350">
                          <a:noFill/>
                        </a:ln>
                        <a:effectLst/>
                      </wps:spPr>
                      <wps:txbx>
                        <w:txbxContent>
                          <w:p w14:paraId="25D0AF71" w14:textId="77777777" w:rsidR="00EB6E26" w:rsidRPr="00101EF4" w:rsidRDefault="00EB6E26" w:rsidP="00EB6E26">
                            <w:pPr>
                              <w:rPr>
                                <w:color w:val="FF0000"/>
                                <w:sz w:val="8"/>
                                <w:lang w:val="lt-LT"/>
                              </w:rPr>
                            </w:pPr>
                            <w:r>
                              <w:rPr>
                                <w:color w:val="FF0000"/>
                                <w:sz w:val="8"/>
                                <w:lang w:val="lt-LT"/>
                              </w:rPr>
                              <w:t>Verkių</w:t>
                            </w:r>
                            <w:r w:rsidRPr="00101EF4">
                              <w:rPr>
                                <w:color w:val="FF0000"/>
                                <w:sz w:val="8"/>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F9FF6C" id="Teksto laukas 751739413" o:spid="_x0000_s1124" type="#_x0000_t202" style="position:absolute;margin-left:385.4pt;margin-top:66.7pt;width:30.65pt;height:12.4pt;rotation:7774373fd;flip:y;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" filled="f" stroked="f" strokeweight=".5pt">
                <v:textbox>
                  <w:txbxContent>
                    <w:p w14:paraId="25D0AF71" w14:textId="77777777" w:rsidR="00EB6E26" w:rsidRPr="00101EF4" w:rsidRDefault="00EB6E26" w:rsidP="00EB6E26">
                      <w:pPr>
                        <w:rPr>
                          <w:color w:val="FF0000"/>
                          <w:sz w:val="8"/>
                          <w:lang w:val="lt-LT"/>
                        </w:rPr>
                      </w:pPr>
                      <w:r>
                        <w:rPr>
                          <w:color w:val="FF0000"/>
                          <w:sz w:val="8"/>
                          <w:lang w:val="lt-LT"/>
                        </w:rPr>
                        <w:t>Verkių</w:t>
                      </w:r>
                      <w:r w:rsidRPr="00101EF4">
                        <w:rPr>
                          <w:color w:val="FF0000"/>
                          <w:sz w:val="8"/>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1853824" behindDoc="0" locked="0" layoutInCell="1" allowOverlap="1" wp14:anchorId="5F66FC19" wp14:editId="0CE22FF0">
                <wp:simplePos x="0" y="0"/>
                <wp:positionH relativeFrom="column">
                  <wp:posOffset>4771884</wp:posOffset>
                </wp:positionH>
                <wp:positionV relativeFrom="paragraph">
                  <wp:posOffset>845791</wp:posOffset>
                </wp:positionV>
                <wp:extent cx="389132" cy="157468"/>
                <wp:effectExtent l="0" t="19050" r="0" b="14605"/>
                <wp:wrapNone/>
                <wp:docPr id="1740119031" name="Teksto laukas 1740119031"/>
                <wp:cNvGraphicFramePr/>
                <a:graphic xmlns:a="http://schemas.openxmlformats.org/drawingml/2006/main">
                  <a:graphicData uri="http://schemas.microsoft.com/office/word/2010/wordprocessingShape">
                    <wps:wsp>
                      <wps:cNvSpPr txBox="1"/>
                      <wps:spPr>
                        <a:xfrm rot="10109517" flipV="1">
                          <a:off x="0" y="0"/>
                          <a:ext cx="389132" cy="157468"/>
                        </a:xfrm>
                        <a:prstGeom prst="rect">
                          <a:avLst/>
                        </a:prstGeom>
                        <a:noFill/>
                        <a:ln w="6350">
                          <a:noFill/>
                        </a:ln>
                        <a:effectLst/>
                      </wps:spPr>
                      <wps:txbx>
                        <w:txbxContent>
                          <w:p w14:paraId="51E7549F" w14:textId="77777777" w:rsidR="00EB6E26" w:rsidRPr="00101EF4" w:rsidRDefault="00EB6E26" w:rsidP="00EB6E26">
                            <w:pPr>
                              <w:rPr>
                                <w:color w:val="FF0000"/>
                                <w:sz w:val="8"/>
                                <w:lang w:val="lt-LT"/>
                              </w:rPr>
                            </w:pPr>
                            <w:r>
                              <w:rPr>
                                <w:color w:val="FF0000"/>
                                <w:sz w:val="8"/>
                                <w:lang w:val="lt-LT"/>
                              </w:rPr>
                              <w:t>Žvalgų</w:t>
                            </w:r>
                            <w:r w:rsidRPr="00101EF4">
                              <w:rPr>
                                <w:color w:val="FF0000"/>
                                <w:sz w:val="8"/>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66FC19" id="Teksto laukas 1740119031" o:spid="_x0000_s1125" type="#_x0000_t202" style="position:absolute;margin-left:375.75pt;margin-top:66.6pt;width:30.65pt;height:12.4pt;rotation:-11042288fd;flip:y;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" filled="f" stroked="f" strokeweight=".5pt">
                <v:textbox>
                  <w:txbxContent>
                    <w:p w14:paraId="51E7549F" w14:textId="77777777" w:rsidR="00EB6E26" w:rsidRPr="00101EF4" w:rsidRDefault="00EB6E26" w:rsidP="00EB6E26">
                      <w:pPr>
                        <w:rPr>
                          <w:color w:val="FF0000"/>
                          <w:sz w:val="8"/>
                          <w:lang w:val="lt-LT"/>
                        </w:rPr>
                      </w:pPr>
                      <w:r>
                        <w:rPr>
                          <w:color w:val="FF0000"/>
                          <w:sz w:val="8"/>
                          <w:lang w:val="lt-LT"/>
                        </w:rPr>
                        <w:t>Žvalgų</w:t>
                      </w:r>
                      <w:r w:rsidRPr="00101EF4">
                        <w:rPr>
                          <w:color w:val="FF0000"/>
                          <w:sz w:val="8"/>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1756544" behindDoc="0" locked="0" layoutInCell="1" allowOverlap="1" wp14:anchorId="5C55D065" wp14:editId="63289419">
                <wp:simplePos x="0" y="0"/>
                <wp:positionH relativeFrom="column">
                  <wp:posOffset>5253684</wp:posOffset>
                </wp:positionH>
                <wp:positionV relativeFrom="paragraph">
                  <wp:posOffset>557410</wp:posOffset>
                </wp:positionV>
                <wp:extent cx="506320" cy="177165"/>
                <wp:effectExtent l="0" t="19050" r="0" b="32385"/>
                <wp:wrapNone/>
                <wp:docPr id="317" name="Teksto laukas 317"/>
                <wp:cNvGraphicFramePr/>
                <a:graphic xmlns:a="http://schemas.openxmlformats.org/drawingml/2006/main">
                  <a:graphicData uri="http://schemas.microsoft.com/office/word/2010/wordprocessingShape">
                    <wps:wsp>
                      <wps:cNvSpPr txBox="1"/>
                      <wps:spPr>
                        <a:xfrm rot="10109517" flipV="1">
                          <a:off x="0" y="0"/>
                          <a:ext cx="506320" cy="177165"/>
                        </a:xfrm>
                        <a:prstGeom prst="rect">
                          <a:avLst/>
                        </a:prstGeom>
                        <a:noFill/>
                        <a:ln w="6350">
                          <a:noFill/>
                        </a:ln>
                        <a:effectLst/>
                      </wps:spPr>
                      <wps:txbx>
                        <w:txbxContent>
                          <w:p w14:paraId="32A6380C" w14:textId="77777777" w:rsidR="00EB6E26" w:rsidRPr="00101EF4" w:rsidRDefault="00EB6E26" w:rsidP="00EB6E26">
                            <w:pPr>
                              <w:rPr>
                                <w:color w:val="FF0000"/>
                                <w:sz w:val="8"/>
                                <w:lang w:val="lt-LT"/>
                              </w:rPr>
                            </w:pPr>
                            <w:r w:rsidRPr="00101EF4">
                              <w:rPr>
                                <w:color w:val="FF0000"/>
                                <w:sz w:val="8"/>
                                <w:lang w:val="lt-LT"/>
                              </w:rPr>
                              <w:t>O. Milašiaus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55D065" id="Teksto laukas 317" o:spid="_x0000_s1126" type="#_x0000_t202" style="position:absolute;margin-left:413.7pt;margin-top:43.9pt;width:39.85pt;height:13.95pt;rotation:-11042288fd;flip:y;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" filled="f" stroked="f" strokeweight=".5pt">
                <v:textbox>
                  <w:txbxContent>
                    <w:p w14:paraId="32A6380C" w14:textId="77777777" w:rsidR="00EB6E26" w:rsidRPr="00101EF4" w:rsidRDefault="00EB6E26" w:rsidP="00EB6E26">
                      <w:pPr>
                        <w:rPr>
                          <w:color w:val="FF0000"/>
                          <w:sz w:val="8"/>
                          <w:lang w:val="lt-LT"/>
                        </w:rPr>
                      </w:pPr>
                      <w:r w:rsidRPr="00101EF4">
                        <w:rPr>
                          <w:color w:val="FF0000"/>
                          <w:sz w:val="8"/>
                          <w:lang w:val="lt-LT"/>
                        </w:rPr>
                        <w:t>O. Milašiaus g.</w:t>
                      </w:r>
                    </w:p>
                  </w:txbxContent>
                </v:textbox>
              </v:shape>
            </w:pict>
          </mc:Fallback>
        </mc:AlternateContent>
      </w:r>
      <w:r w:rsidRPr="00EB6E26">
        <w:rPr>
          <w:noProof/>
          <w:lang w:val="lt-LT"/>
        </w:rPr>
        <mc:AlternateContent>
          <mc:Choice Requires="wps">
            <w:drawing>
              <wp:anchor distT="0" distB="0" distL="114300" distR="114300" simplePos="0" relativeHeight="251824128" behindDoc="0" locked="0" layoutInCell="1" allowOverlap="1" wp14:anchorId="26C66205" wp14:editId="23AB129D">
                <wp:simplePos x="0" y="0"/>
                <wp:positionH relativeFrom="column">
                  <wp:posOffset>5223510</wp:posOffset>
                </wp:positionH>
                <wp:positionV relativeFrom="paragraph">
                  <wp:posOffset>668655</wp:posOffset>
                </wp:positionV>
                <wp:extent cx="54610" cy="54610"/>
                <wp:effectExtent l="0" t="0" r="21590" b="21590"/>
                <wp:wrapNone/>
                <wp:docPr id="2040984712" name="Ovalas 2040984712"/>
                <wp:cNvGraphicFramePr/>
                <a:graphic xmlns:a="http://schemas.openxmlformats.org/drawingml/2006/main">
                  <a:graphicData uri="http://schemas.microsoft.com/office/word/2010/wordprocessingShape">
                    <wps:wsp>
                      <wps:cNvSpPr/>
                      <wps:spPr>
                        <a:xfrm>
                          <a:off x="0" y="0"/>
                          <a:ext cx="54610" cy="5461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E7BF28F" id="Ovalas 2040984712" o:spid="_x0000_s1026" style="position:absolute;margin-left:411.3pt;margin-top:52.65pt;width:4.3pt;height:4.3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849728" behindDoc="0" locked="0" layoutInCell="1" allowOverlap="1" wp14:anchorId="74F5DEBC" wp14:editId="176EBA00">
                <wp:simplePos x="0" y="0"/>
                <wp:positionH relativeFrom="column">
                  <wp:posOffset>4963409</wp:posOffset>
                </wp:positionH>
                <wp:positionV relativeFrom="paragraph">
                  <wp:posOffset>823923</wp:posOffset>
                </wp:positionV>
                <wp:extent cx="55179" cy="55180"/>
                <wp:effectExtent l="0" t="0" r="21590" b="21590"/>
                <wp:wrapNone/>
                <wp:docPr id="662397628" name="Ovalas 662397628"/>
                <wp:cNvGraphicFramePr/>
                <a:graphic xmlns:a="http://schemas.openxmlformats.org/drawingml/2006/main">
                  <a:graphicData uri="http://schemas.microsoft.com/office/word/2010/wordprocessingShape">
                    <wps:wsp>
                      <wps:cNvSpPr/>
                      <wps:spPr>
                        <a:xfrm>
                          <a:off x="0" y="0"/>
                          <a:ext cx="55179" cy="5518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0746209" id="Ovalas 662397628" o:spid="_x0000_s1026" style="position:absolute;margin-left:390.8pt;margin-top:64.9pt;width:4.35pt;height:4.35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852800" behindDoc="0" locked="0" layoutInCell="1" allowOverlap="1" wp14:anchorId="0DE25477" wp14:editId="3ECF1121">
                <wp:simplePos x="0" y="0"/>
                <wp:positionH relativeFrom="column">
                  <wp:posOffset>5001050</wp:posOffset>
                </wp:positionH>
                <wp:positionV relativeFrom="paragraph">
                  <wp:posOffset>870250</wp:posOffset>
                </wp:positionV>
                <wp:extent cx="69340" cy="101106"/>
                <wp:effectExtent l="0" t="0" r="45085" b="13335"/>
                <wp:wrapNone/>
                <wp:docPr id="1532112263" name="Laisva forma: figūra 1532112263"/>
                <wp:cNvGraphicFramePr/>
                <a:graphic xmlns:a="http://schemas.openxmlformats.org/drawingml/2006/main">
                  <a:graphicData uri="http://schemas.microsoft.com/office/word/2010/wordprocessingShape">
                    <wps:wsp>
                      <wps:cNvSpPr/>
                      <wps:spPr>
                        <a:xfrm>
                          <a:off x="0" y="0"/>
                          <a:ext cx="69340" cy="101106"/>
                        </a:xfrm>
                        <a:custGeom>
                          <a:avLst/>
                          <a:gdLst>
                            <a:gd name="connsiteX0" fmla="*/ 67949 w 69340"/>
                            <a:gd name="connsiteY0" fmla="*/ 101106 h 101106"/>
                            <a:gd name="connsiteX1" fmla="*/ 64066 w 69340"/>
                            <a:gd name="connsiteY1" fmla="*/ 35098 h 101106"/>
                            <a:gd name="connsiteX2" fmla="*/ 25238 w 69340"/>
                            <a:gd name="connsiteY2" fmla="*/ 153 h 101106"/>
                            <a:gd name="connsiteX3" fmla="*/ 7765 w 69340"/>
                            <a:gd name="connsiteY3" fmla="*/ 21508 h 101106"/>
                            <a:gd name="connsiteX4" fmla="*/ 0 w 69340"/>
                            <a:gd name="connsiteY4" fmla="*/ 17626 h 10110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69340" h="101106">
                              <a:moveTo>
                                <a:pt x="67949" y="101106"/>
                              </a:moveTo>
                              <a:cubicBezTo>
                                <a:pt x="69566" y="76514"/>
                                <a:pt x="71184" y="51923"/>
                                <a:pt x="64066" y="35098"/>
                              </a:cubicBezTo>
                              <a:cubicBezTo>
                                <a:pt x="56948" y="18273"/>
                                <a:pt x="34622" y="2418"/>
                                <a:pt x="25238" y="153"/>
                              </a:cubicBezTo>
                              <a:cubicBezTo>
                                <a:pt x="15854" y="-2112"/>
                                <a:pt x="7765" y="21508"/>
                                <a:pt x="7765" y="21508"/>
                              </a:cubicBezTo>
                              <a:cubicBezTo>
                                <a:pt x="3559" y="24420"/>
                                <a:pt x="1779" y="21023"/>
                                <a:pt x="0" y="17626"/>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546BCCA" id="Laisva forma: figūra 1532112263" o:spid="_x0000_s1026" style="position:absolute;margin-left:393.8pt;margin-top:68.5pt;width:5.45pt;height:7.95pt;z-index:251852800;visibility:visible;mso-wrap-style:square;mso-wrap-distance-left:9pt;mso-wrap-distance-top:0;mso-wrap-distance-right:9pt;mso-wrap-distance-bottom:0;mso-position-horizontal:absolute;mso-position-horizontal-relative:text;mso-position-vertical:absolute;mso-position-vertical-relative:text;v-text-anchor:middle" coordsize="69340,1011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" path="m67949,101106c69566,76514,71184,51923,64066,35098,56948,18273,34622,2418,25238,153,15854,-2112,7765,21508,7765,21508,3559,24420,1779,21023,,17626e" filled="f" strokecolor="red" strokeweight=".5pt">
                <v:stroke joinstyle="miter"/>
                <v:path arrowok="t" o:connecttype="custom" o:connectlocs="67949,101106;64066,35098;25238,153;7765,21508;0,17626" o:connectangles="0,0,0,0,0"/>
              </v:shape>
            </w:pict>
          </mc:Fallback>
        </mc:AlternateContent>
      </w:r>
      <w:r w:rsidRPr="00EB6E26">
        <w:rPr>
          <w:noProof/>
          <w:lang w:val="lt-LT"/>
        </w:rPr>
        <mc:AlternateContent>
          <mc:Choice Requires="wps">
            <w:drawing>
              <wp:anchor distT="0" distB="0" distL="114300" distR="114300" simplePos="0" relativeHeight="251851776" behindDoc="0" locked="0" layoutInCell="1" allowOverlap="1" wp14:anchorId="28D0E5CC" wp14:editId="710C8F89">
                <wp:simplePos x="0" y="0"/>
                <wp:positionH relativeFrom="column">
                  <wp:posOffset>5041819</wp:posOffset>
                </wp:positionH>
                <wp:positionV relativeFrom="paragraph">
                  <wp:posOffset>970628</wp:posOffset>
                </wp:positionV>
                <wp:extent cx="29121" cy="101681"/>
                <wp:effectExtent l="57150" t="0" r="66675" b="50800"/>
                <wp:wrapNone/>
                <wp:docPr id="464349873" name="Tiesioji rodyklės jungtis 464349873"/>
                <wp:cNvGraphicFramePr/>
                <a:graphic xmlns:a="http://schemas.openxmlformats.org/drawingml/2006/main">
                  <a:graphicData uri="http://schemas.microsoft.com/office/word/2010/wordprocessingShape">
                    <wps:wsp>
                      <wps:cNvCnPr/>
                      <wps:spPr>
                        <a:xfrm flipH="1">
                          <a:off x="0" y="0"/>
                          <a:ext cx="29121" cy="101681"/>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0526F262" id="Tiesioji rodyklės jungtis 464349873" o:spid="_x0000_s1026" type="#_x0000_t32" style="position:absolute;margin-left:397pt;margin-top:76.45pt;width:2.3pt;height:8pt;flip:x;z-index:2518517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50752" behindDoc="0" locked="0" layoutInCell="1" allowOverlap="1" wp14:anchorId="09EB5F1A" wp14:editId="25AC2451">
                <wp:simplePos x="0" y="0"/>
                <wp:positionH relativeFrom="column">
                  <wp:posOffset>4849620</wp:posOffset>
                </wp:positionH>
                <wp:positionV relativeFrom="paragraph">
                  <wp:posOffset>889817</wp:posOffset>
                </wp:positionV>
                <wp:extent cx="133957" cy="19050"/>
                <wp:effectExtent l="38100" t="57150" r="0" b="76200"/>
                <wp:wrapNone/>
                <wp:docPr id="1487662667" name="Tiesioji rodyklės jungtis 1487662667"/>
                <wp:cNvGraphicFramePr/>
                <a:graphic xmlns:a="http://schemas.openxmlformats.org/drawingml/2006/main">
                  <a:graphicData uri="http://schemas.microsoft.com/office/word/2010/wordprocessingShape">
                    <wps:wsp>
                      <wps:cNvCnPr/>
                      <wps:spPr>
                        <a:xfrm flipH="1">
                          <a:off x="0" y="0"/>
                          <a:ext cx="133957" cy="19050"/>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1D15F7BD" id="Tiesioji rodyklės jungtis 1487662667" o:spid="_x0000_s1026" type="#_x0000_t32" style="position:absolute;margin-left:381.85pt;margin-top:70.05pt;width:10.55pt;height:1.5pt;flip:x;z-index:2518507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47680" behindDoc="0" locked="0" layoutInCell="1" allowOverlap="1" wp14:anchorId="57F9EFEC" wp14:editId="2A7608ED">
                <wp:simplePos x="0" y="0"/>
                <wp:positionH relativeFrom="column">
                  <wp:posOffset>5075555</wp:posOffset>
                </wp:positionH>
                <wp:positionV relativeFrom="paragraph">
                  <wp:posOffset>1394697</wp:posOffset>
                </wp:positionV>
                <wp:extent cx="55179" cy="55180"/>
                <wp:effectExtent l="0" t="0" r="21590" b="21590"/>
                <wp:wrapNone/>
                <wp:docPr id="834051026" name="Ovalas 834051026"/>
                <wp:cNvGraphicFramePr/>
                <a:graphic xmlns:a="http://schemas.openxmlformats.org/drawingml/2006/main">
                  <a:graphicData uri="http://schemas.microsoft.com/office/word/2010/wordprocessingShape">
                    <wps:wsp>
                      <wps:cNvSpPr/>
                      <wps:spPr>
                        <a:xfrm>
                          <a:off x="0" y="0"/>
                          <a:ext cx="55179" cy="5518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53C1346" id="Ovalas 834051026" o:spid="_x0000_s1026" style="position:absolute;margin-left:399.65pt;margin-top:109.8pt;width:4.35pt;height:4.3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846656" behindDoc="0" locked="0" layoutInCell="1" allowOverlap="1" wp14:anchorId="0D413DEC" wp14:editId="1AF147B3">
                <wp:simplePos x="0" y="0"/>
                <wp:positionH relativeFrom="column">
                  <wp:posOffset>5151805</wp:posOffset>
                </wp:positionH>
                <wp:positionV relativeFrom="paragraph">
                  <wp:posOffset>1377447</wp:posOffset>
                </wp:positionV>
                <wp:extent cx="55179" cy="55180"/>
                <wp:effectExtent l="0" t="0" r="21590" b="21590"/>
                <wp:wrapNone/>
                <wp:docPr id="1921011808" name="Ovalas 1921011808"/>
                <wp:cNvGraphicFramePr/>
                <a:graphic xmlns:a="http://schemas.openxmlformats.org/drawingml/2006/main">
                  <a:graphicData uri="http://schemas.microsoft.com/office/word/2010/wordprocessingShape">
                    <wps:wsp>
                      <wps:cNvSpPr/>
                      <wps:spPr>
                        <a:xfrm>
                          <a:off x="0" y="0"/>
                          <a:ext cx="55179" cy="5518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AA2BE08" id="Ovalas 1921011808" o:spid="_x0000_s1026" style="position:absolute;margin-left:405.65pt;margin-top:108.45pt;width:4.35pt;height:4.3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839488" behindDoc="0" locked="0" layoutInCell="1" allowOverlap="1" wp14:anchorId="35586403" wp14:editId="1B019398">
                <wp:simplePos x="0" y="0"/>
                <wp:positionH relativeFrom="column">
                  <wp:posOffset>4991601</wp:posOffset>
                </wp:positionH>
                <wp:positionV relativeFrom="paragraph">
                  <wp:posOffset>1115316</wp:posOffset>
                </wp:positionV>
                <wp:extent cx="429864" cy="177286"/>
                <wp:effectExtent l="0" t="0" r="1588" b="0"/>
                <wp:wrapNone/>
                <wp:docPr id="1166617521" name="Teksto laukas 1166617521"/>
                <wp:cNvGraphicFramePr/>
                <a:graphic xmlns:a="http://schemas.openxmlformats.org/drawingml/2006/main">
                  <a:graphicData uri="http://schemas.microsoft.com/office/word/2010/wordprocessingShape">
                    <wps:wsp>
                      <wps:cNvSpPr txBox="1"/>
                      <wps:spPr>
                        <a:xfrm rot="5400000" flipV="1">
                          <a:off x="0" y="0"/>
                          <a:ext cx="429864" cy="177286"/>
                        </a:xfrm>
                        <a:prstGeom prst="rect">
                          <a:avLst/>
                        </a:prstGeom>
                        <a:noFill/>
                        <a:ln w="6350">
                          <a:noFill/>
                        </a:ln>
                        <a:effectLst/>
                      </wps:spPr>
                      <wps:txbx>
                        <w:txbxContent>
                          <w:p w14:paraId="2DC0E77F" w14:textId="77777777" w:rsidR="00EB6E26" w:rsidRPr="00101EF4" w:rsidRDefault="00EB6E26" w:rsidP="00EB6E26">
                            <w:pPr>
                              <w:rPr>
                                <w:color w:val="FF0000"/>
                                <w:sz w:val="8"/>
                                <w:lang w:val="lt-LT"/>
                              </w:rPr>
                            </w:pPr>
                            <w:r>
                              <w:rPr>
                                <w:color w:val="FF0000"/>
                                <w:sz w:val="8"/>
                                <w:lang w:val="lt-LT"/>
                              </w:rPr>
                              <w:t>Žirmūnų</w:t>
                            </w:r>
                            <w:r w:rsidRPr="00101EF4">
                              <w:rPr>
                                <w:color w:val="FF0000"/>
                                <w:sz w:val="8"/>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586403" id="Teksto laukas 1166617521" o:spid="_x0000_s1127" type="#_x0000_t202" style="position:absolute;margin-left:393.05pt;margin-top:87.8pt;width:33.85pt;height:13.95pt;rotation:-90;flip:y;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" filled="f" stroked="f" strokeweight=".5pt">
                <v:textbox>
                  <w:txbxContent>
                    <w:p w14:paraId="2DC0E77F" w14:textId="77777777" w:rsidR="00EB6E26" w:rsidRPr="00101EF4" w:rsidRDefault="00EB6E26" w:rsidP="00EB6E26">
                      <w:pPr>
                        <w:rPr>
                          <w:color w:val="FF0000"/>
                          <w:sz w:val="8"/>
                          <w:lang w:val="lt-LT"/>
                        </w:rPr>
                      </w:pPr>
                      <w:r>
                        <w:rPr>
                          <w:color w:val="FF0000"/>
                          <w:sz w:val="8"/>
                          <w:lang w:val="lt-LT"/>
                        </w:rPr>
                        <w:t>Žirmūnų</w:t>
                      </w:r>
                      <w:r w:rsidRPr="00101EF4">
                        <w:rPr>
                          <w:color w:val="FF0000"/>
                          <w:sz w:val="8"/>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1844608" behindDoc="0" locked="0" layoutInCell="1" allowOverlap="1" wp14:anchorId="2687F328" wp14:editId="4887FD34">
                <wp:simplePos x="0" y="0"/>
                <wp:positionH relativeFrom="column">
                  <wp:posOffset>4942844</wp:posOffset>
                </wp:positionH>
                <wp:positionV relativeFrom="paragraph">
                  <wp:posOffset>1426641</wp:posOffset>
                </wp:positionV>
                <wp:extent cx="410410" cy="177286"/>
                <wp:effectExtent l="0" t="19050" r="0" b="32385"/>
                <wp:wrapNone/>
                <wp:docPr id="601434540" name="Teksto laukas 601434540"/>
                <wp:cNvGraphicFramePr/>
                <a:graphic xmlns:a="http://schemas.openxmlformats.org/drawingml/2006/main">
                  <a:graphicData uri="http://schemas.microsoft.com/office/word/2010/wordprocessingShape">
                    <wps:wsp>
                      <wps:cNvSpPr txBox="1"/>
                      <wps:spPr>
                        <a:xfrm rot="9739842" flipV="1">
                          <a:off x="0" y="0"/>
                          <a:ext cx="410410" cy="177286"/>
                        </a:xfrm>
                        <a:prstGeom prst="rect">
                          <a:avLst/>
                        </a:prstGeom>
                        <a:noFill/>
                        <a:ln w="6350">
                          <a:noFill/>
                        </a:ln>
                        <a:effectLst/>
                      </wps:spPr>
                      <wps:txbx>
                        <w:txbxContent>
                          <w:p w14:paraId="5C7DC362" w14:textId="77777777" w:rsidR="00EB6E26" w:rsidRPr="00101EF4" w:rsidRDefault="00EB6E26" w:rsidP="00EB6E26">
                            <w:pPr>
                              <w:rPr>
                                <w:color w:val="FF0000"/>
                                <w:sz w:val="8"/>
                                <w:lang w:val="lt-LT"/>
                              </w:rPr>
                            </w:pPr>
                            <w:r>
                              <w:rPr>
                                <w:color w:val="FF0000"/>
                                <w:sz w:val="8"/>
                                <w:lang w:val="lt-LT"/>
                              </w:rPr>
                              <w:t xml:space="preserve">Minties </w:t>
                            </w:r>
                            <w:r w:rsidRPr="00101EF4">
                              <w:rPr>
                                <w:color w:val="FF0000"/>
                                <w:sz w:val="8"/>
                                <w:lang w:val="lt-LT"/>
                              </w:rP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87F328" id="Teksto laukas 601434540" o:spid="_x0000_s1128" type="#_x0000_t202" style="position:absolute;margin-left:389.2pt;margin-top:112.35pt;width:32.3pt;height:13.95pt;rotation:-10638505fd;flip:y;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" filled="f" stroked="f" strokeweight=".5pt">
                <v:textbox>
                  <w:txbxContent>
                    <w:p w14:paraId="5C7DC362" w14:textId="77777777" w:rsidR="00EB6E26" w:rsidRPr="00101EF4" w:rsidRDefault="00EB6E26" w:rsidP="00EB6E26">
                      <w:pPr>
                        <w:rPr>
                          <w:color w:val="FF0000"/>
                          <w:sz w:val="8"/>
                          <w:lang w:val="lt-LT"/>
                        </w:rPr>
                      </w:pPr>
                      <w:r>
                        <w:rPr>
                          <w:color w:val="FF0000"/>
                          <w:sz w:val="8"/>
                          <w:lang w:val="lt-LT"/>
                        </w:rPr>
                        <w:t xml:space="preserve">Minties </w:t>
                      </w:r>
                      <w:r w:rsidRPr="00101EF4">
                        <w:rPr>
                          <w:color w:val="FF0000"/>
                          <w:sz w:val="8"/>
                          <w:lang w:val="lt-LT"/>
                        </w:rPr>
                        <w:t>g.</w:t>
                      </w:r>
                    </w:p>
                  </w:txbxContent>
                </v:textbox>
              </v:shape>
            </w:pict>
          </mc:Fallback>
        </mc:AlternateContent>
      </w:r>
      <w:r w:rsidRPr="00EB6E26">
        <w:rPr>
          <w:noProof/>
          <w:lang w:val="lt-LT"/>
        </w:rPr>
        <mc:AlternateContent>
          <mc:Choice Requires="wps">
            <w:drawing>
              <wp:anchor distT="0" distB="0" distL="114300" distR="114300" simplePos="0" relativeHeight="251845632" behindDoc="0" locked="0" layoutInCell="1" allowOverlap="1" wp14:anchorId="24098C28" wp14:editId="1D52B353">
                <wp:simplePos x="0" y="0"/>
                <wp:positionH relativeFrom="column">
                  <wp:posOffset>4853195</wp:posOffset>
                </wp:positionH>
                <wp:positionV relativeFrom="paragraph">
                  <wp:posOffset>1595532</wp:posOffset>
                </wp:positionV>
                <wp:extent cx="481558" cy="177286"/>
                <wp:effectExtent l="18732" t="0" r="89853" b="0"/>
                <wp:wrapNone/>
                <wp:docPr id="942996837" name="Teksto laukas 942996837"/>
                <wp:cNvGraphicFramePr/>
                <a:graphic xmlns:a="http://schemas.openxmlformats.org/drawingml/2006/main">
                  <a:graphicData uri="http://schemas.microsoft.com/office/word/2010/wordprocessingShape">
                    <wps:wsp>
                      <wps:cNvSpPr txBox="1"/>
                      <wps:spPr>
                        <a:xfrm rot="13972380" flipH="1" flipV="1">
                          <a:off x="0" y="0"/>
                          <a:ext cx="481558" cy="177286"/>
                        </a:xfrm>
                        <a:prstGeom prst="rect">
                          <a:avLst/>
                        </a:prstGeom>
                        <a:noFill/>
                        <a:ln w="6350">
                          <a:noFill/>
                        </a:ln>
                        <a:effectLst/>
                      </wps:spPr>
                      <wps:txbx>
                        <w:txbxContent>
                          <w:p w14:paraId="5FBD750B" w14:textId="77777777" w:rsidR="00EB6E26" w:rsidRPr="00101EF4" w:rsidRDefault="00EB6E26" w:rsidP="00EB6E26">
                            <w:pPr>
                              <w:rPr>
                                <w:color w:val="FF0000"/>
                                <w:sz w:val="8"/>
                                <w:lang w:val="lt-LT"/>
                              </w:rPr>
                            </w:pPr>
                            <w:r>
                              <w:rPr>
                                <w:color w:val="FF0000"/>
                                <w:sz w:val="8"/>
                                <w:lang w:val="lt-LT"/>
                              </w:rPr>
                              <w:t xml:space="preserve">Tuskulėnų </w:t>
                            </w:r>
                            <w:r w:rsidRPr="00101EF4">
                              <w:rPr>
                                <w:color w:val="FF0000"/>
                                <w:sz w:val="8"/>
                                <w:lang w:val="lt-LT"/>
                              </w:rP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098C28" id="Teksto laukas 942996837" o:spid="_x0000_s1129" type="#_x0000_t202" style="position:absolute;margin-left:382.15pt;margin-top:125.65pt;width:37.9pt;height:13.95pt;rotation:-8331395fd;flip:x y;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" filled="f" stroked="f" strokeweight=".5pt">
                <v:textbox>
                  <w:txbxContent>
                    <w:p w14:paraId="5FBD750B" w14:textId="77777777" w:rsidR="00EB6E26" w:rsidRPr="00101EF4" w:rsidRDefault="00EB6E26" w:rsidP="00EB6E26">
                      <w:pPr>
                        <w:rPr>
                          <w:color w:val="FF0000"/>
                          <w:sz w:val="8"/>
                          <w:lang w:val="lt-LT"/>
                        </w:rPr>
                      </w:pPr>
                      <w:r>
                        <w:rPr>
                          <w:color w:val="FF0000"/>
                          <w:sz w:val="8"/>
                          <w:lang w:val="lt-LT"/>
                        </w:rPr>
                        <w:t xml:space="preserve">Tuskulėnų </w:t>
                      </w:r>
                      <w:r w:rsidRPr="00101EF4">
                        <w:rPr>
                          <w:color w:val="FF0000"/>
                          <w:sz w:val="8"/>
                          <w:lang w:val="lt-LT"/>
                        </w:rPr>
                        <w:t>g.</w:t>
                      </w:r>
                    </w:p>
                  </w:txbxContent>
                </v:textbox>
              </v:shape>
            </w:pict>
          </mc:Fallback>
        </mc:AlternateContent>
      </w:r>
      <w:r w:rsidRPr="00EB6E26">
        <w:rPr>
          <w:noProof/>
          <w:lang w:val="lt-LT"/>
        </w:rPr>
        <mc:AlternateContent>
          <mc:Choice Requires="wps">
            <w:drawing>
              <wp:anchor distT="0" distB="0" distL="114300" distR="114300" simplePos="0" relativeHeight="251843584" behindDoc="0" locked="0" layoutInCell="1" allowOverlap="1" wp14:anchorId="08B633FF" wp14:editId="50F583FE">
                <wp:simplePos x="0" y="0"/>
                <wp:positionH relativeFrom="column">
                  <wp:posOffset>4939183</wp:posOffset>
                </wp:positionH>
                <wp:positionV relativeFrom="paragraph">
                  <wp:posOffset>1531997</wp:posOffset>
                </wp:positionV>
                <wp:extent cx="167891" cy="205803"/>
                <wp:effectExtent l="38100" t="38100" r="22860" b="22860"/>
                <wp:wrapNone/>
                <wp:docPr id="1347624069" name="Tiesioji rodyklės jungtis 1347624069"/>
                <wp:cNvGraphicFramePr/>
                <a:graphic xmlns:a="http://schemas.openxmlformats.org/drawingml/2006/main">
                  <a:graphicData uri="http://schemas.microsoft.com/office/word/2010/wordprocessingShape">
                    <wps:wsp>
                      <wps:cNvCnPr/>
                      <wps:spPr>
                        <a:xfrm flipH="1" flipV="1">
                          <a:off x="0" y="0"/>
                          <a:ext cx="167891" cy="205803"/>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457CDF1" id="Tiesioji rodyklės jungtis 1347624069" o:spid="_x0000_s1026" type="#_x0000_t32" style="position:absolute;margin-left:388.9pt;margin-top:120.65pt;width:13.2pt;height:16.2pt;flip:x y;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42560" behindDoc="0" locked="0" layoutInCell="1" allowOverlap="1" wp14:anchorId="75D5969D" wp14:editId="1E000218">
                <wp:simplePos x="0" y="0"/>
                <wp:positionH relativeFrom="column">
                  <wp:posOffset>5147268</wp:posOffset>
                </wp:positionH>
                <wp:positionV relativeFrom="paragraph">
                  <wp:posOffset>1678117</wp:posOffset>
                </wp:positionV>
                <wp:extent cx="32683" cy="59452"/>
                <wp:effectExtent l="38100" t="19050" r="43815" b="55245"/>
                <wp:wrapNone/>
                <wp:docPr id="263685581" name="Tiesioji rodyklės jungtis 263685581"/>
                <wp:cNvGraphicFramePr/>
                <a:graphic xmlns:a="http://schemas.openxmlformats.org/drawingml/2006/main">
                  <a:graphicData uri="http://schemas.microsoft.com/office/word/2010/wordprocessingShape">
                    <wps:wsp>
                      <wps:cNvCnPr/>
                      <wps:spPr>
                        <a:xfrm flipH="1">
                          <a:off x="0" y="0"/>
                          <a:ext cx="32683" cy="59452"/>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274B83D8" id="Tiesioji rodyklės jungtis 263685581" o:spid="_x0000_s1026" type="#_x0000_t32" style="position:absolute;margin-left:405.3pt;margin-top:132.15pt;width:2.55pt;height:4.7pt;flip:x;z-index:2518425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41536" behindDoc="0" locked="0" layoutInCell="1" allowOverlap="1" wp14:anchorId="015D0C58" wp14:editId="69AF333B">
                <wp:simplePos x="0" y="0"/>
                <wp:positionH relativeFrom="column">
                  <wp:posOffset>5159829</wp:posOffset>
                </wp:positionH>
                <wp:positionV relativeFrom="paragraph">
                  <wp:posOffset>1463752</wp:posOffset>
                </wp:positionV>
                <wp:extent cx="72850" cy="243672"/>
                <wp:effectExtent l="0" t="0" r="22860" b="23495"/>
                <wp:wrapNone/>
                <wp:docPr id="1885545407" name="Laisva forma: figūra 1885545407"/>
                <wp:cNvGraphicFramePr/>
                <a:graphic xmlns:a="http://schemas.openxmlformats.org/drawingml/2006/main">
                  <a:graphicData uri="http://schemas.microsoft.com/office/word/2010/wordprocessingShape">
                    <wps:wsp>
                      <wps:cNvSpPr/>
                      <wps:spPr>
                        <a:xfrm>
                          <a:off x="0" y="0"/>
                          <a:ext cx="72850" cy="243672"/>
                        </a:xfrm>
                        <a:custGeom>
                          <a:avLst/>
                          <a:gdLst>
                            <a:gd name="connsiteX0" fmla="*/ 72850 w 72850"/>
                            <a:gd name="connsiteY0" fmla="*/ 0 h 243672"/>
                            <a:gd name="connsiteX1" fmla="*/ 65314 w 72850"/>
                            <a:gd name="connsiteY1" fmla="*/ 113044 h 243672"/>
                            <a:gd name="connsiteX2" fmla="*/ 47729 w 72850"/>
                            <a:gd name="connsiteY2" fmla="*/ 143189 h 243672"/>
                            <a:gd name="connsiteX3" fmla="*/ 50241 w 72850"/>
                            <a:gd name="connsiteY3" fmla="*/ 170822 h 243672"/>
                            <a:gd name="connsiteX4" fmla="*/ 0 w 72850"/>
                            <a:gd name="connsiteY4" fmla="*/ 243672 h 243672"/>
                            <a:gd name="connsiteX5" fmla="*/ 0 w 72850"/>
                            <a:gd name="connsiteY5" fmla="*/ 243672 h 24367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2850" h="243672">
                              <a:moveTo>
                                <a:pt x="72850" y="0"/>
                              </a:moveTo>
                              <a:cubicBezTo>
                                <a:pt x="71175" y="44589"/>
                                <a:pt x="69501" y="89179"/>
                                <a:pt x="65314" y="113044"/>
                              </a:cubicBezTo>
                              <a:cubicBezTo>
                                <a:pt x="61127" y="136909"/>
                                <a:pt x="50241" y="133559"/>
                                <a:pt x="47729" y="143189"/>
                              </a:cubicBezTo>
                              <a:cubicBezTo>
                                <a:pt x="45217" y="152819"/>
                                <a:pt x="58196" y="154075"/>
                                <a:pt x="50241" y="170822"/>
                              </a:cubicBezTo>
                              <a:cubicBezTo>
                                <a:pt x="42286" y="187569"/>
                                <a:pt x="0" y="243672"/>
                                <a:pt x="0" y="243672"/>
                              </a:cubicBezTo>
                              <a:lnTo>
                                <a:pt x="0" y="243672"/>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9753025" id="Laisva forma: figūra 1885545407" o:spid="_x0000_s1026" style="position:absolute;margin-left:406.3pt;margin-top:115.25pt;width:5.75pt;height:19.2pt;z-index:251841536;visibility:visible;mso-wrap-style:square;mso-wrap-distance-left:9pt;mso-wrap-distance-top:0;mso-wrap-distance-right:9pt;mso-wrap-distance-bottom:0;mso-position-horizontal:absolute;mso-position-horizontal-relative:text;mso-position-vertical:absolute;mso-position-vertical-relative:text;v-text-anchor:middle" coordsize="72850,2436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" path="m72850,c71175,44589,69501,89179,65314,113044v-4187,23865,-15073,20515,-17585,30145c45217,152819,58196,154075,50241,170822,42286,187569,,243672,,243672r,e" filled="f" strokecolor="red" strokeweight=".5pt">
                <v:stroke joinstyle="miter"/>
                <v:path arrowok="t" o:connecttype="custom" o:connectlocs="72850,0;65314,113044;47729,143189;50241,170822;0,243672;0,243672" o:connectangles="0,0,0,0,0,0"/>
              </v:shape>
            </w:pict>
          </mc:Fallback>
        </mc:AlternateContent>
      </w:r>
      <w:r w:rsidRPr="00EB6E26">
        <w:rPr>
          <w:noProof/>
          <w:lang w:val="lt-LT"/>
        </w:rPr>
        <mc:AlternateContent>
          <mc:Choice Requires="wps">
            <w:drawing>
              <wp:anchor distT="0" distB="0" distL="114300" distR="114300" simplePos="0" relativeHeight="251840512" behindDoc="0" locked="0" layoutInCell="1" allowOverlap="1" wp14:anchorId="014D3F2C" wp14:editId="0B7D26AC">
                <wp:simplePos x="0" y="0"/>
                <wp:positionH relativeFrom="column">
                  <wp:posOffset>4958018</wp:posOffset>
                </wp:positionH>
                <wp:positionV relativeFrom="paragraph">
                  <wp:posOffset>1440354</wp:posOffset>
                </wp:positionV>
                <wp:extent cx="267125" cy="77317"/>
                <wp:effectExtent l="38100" t="0" r="19050" b="75565"/>
                <wp:wrapNone/>
                <wp:docPr id="914147599" name="Tiesioji rodyklės jungtis 914147599"/>
                <wp:cNvGraphicFramePr/>
                <a:graphic xmlns:a="http://schemas.openxmlformats.org/drawingml/2006/main">
                  <a:graphicData uri="http://schemas.microsoft.com/office/word/2010/wordprocessingShape">
                    <wps:wsp>
                      <wps:cNvCnPr/>
                      <wps:spPr>
                        <a:xfrm flipH="1">
                          <a:off x="0" y="0"/>
                          <a:ext cx="267125" cy="77317"/>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68BF2D79" id="Tiesioji rodyklės jungtis 914147599" o:spid="_x0000_s1026" type="#_x0000_t32" style="position:absolute;margin-left:390.4pt;margin-top:113.4pt;width:21.05pt;height:6.1pt;flip:x;z-index:2518405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38464" behindDoc="0" locked="0" layoutInCell="1" allowOverlap="1" wp14:anchorId="5B4143FD" wp14:editId="71DA2C64">
                <wp:simplePos x="0" y="0"/>
                <wp:positionH relativeFrom="column">
                  <wp:posOffset>5235606</wp:posOffset>
                </wp:positionH>
                <wp:positionV relativeFrom="paragraph">
                  <wp:posOffset>1443219</wp:posOffset>
                </wp:positionV>
                <wp:extent cx="97654" cy="16023"/>
                <wp:effectExtent l="0" t="57150" r="36195" b="79375"/>
                <wp:wrapNone/>
                <wp:docPr id="1141649190" name="Tiesioji rodyklės jungtis 1141649190"/>
                <wp:cNvGraphicFramePr/>
                <a:graphic xmlns:a="http://schemas.openxmlformats.org/drawingml/2006/main">
                  <a:graphicData uri="http://schemas.microsoft.com/office/word/2010/wordprocessingShape">
                    <wps:wsp>
                      <wps:cNvCnPr/>
                      <wps:spPr>
                        <a:xfrm>
                          <a:off x="0" y="0"/>
                          <a:ext cx="97654" cy="16023"/>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43953A10" id="Tiesioji rodyklės jungtis 1141649190" o:spid="_x0000_s1026" type="#_x0000_t32" style="position:absolute;margin-left:412.25pt;margin-top:113.65pt;width:7.7pt;height:1.25pt;z-index:2518384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37440" behindDoc="0" locked="0" layoutInCell="1" allowOverlap="1" wp14:anchorId="59E5FB00" wp14:editId="66DB26CF">
                <wp:simplePos x="0" y="0"/>
                <wp:positionH relativeFrom="column">
                  <wp:posOffset>5238750</wp:posOffset>
                </wp:positionH>
                <wp:positionV relativeFrom="paragraph">
                  <wp:posOffset>1352772</wp:posOffset>
                </wp:positionV>
                <wp:extent cx="4562" cy="75329"/>
                <wp:effectExtent l="76200" t="0" r="90805" b="58420"/>
                <wp:wrapNone/>
                <wp:docPr id="757884307" name="Tiesioji rodyklės jungtis 757884307"/>
                <wp:cNvGraphicFramePr/>
                <a:graphic xmlns:a="http://schemas.openxmlformats.org/drawingml/2006/main">
                  <a:graphicData uri="http://schemas.microsoft.com/office/word/2010/wordprocessingShape">
                    <wps:wsp>
                      <wps:cNvCnPr/>
                      <wps:spPr>
                        <a:xfrm flipH="1">
                          <a:off x="0" y="0"/>
                          <a:ext cx="4562" cy="75329"/>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3C6BED17" id="Tiesioji rodyklės jungtis 757884307" o:spid="_x0000_s1026" type="#_x0000_t32" style="position:absolute;margin-left:412.5pt;margin-top:106.5pt;width:.35pt;height:5.95pt;flip:x;z-index:2518374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36416" behindDoc="0" locked="0" layoutInCell="1" allowOverlap="1" wp14:anchorId="006CBE0D" wp14:editId="66C3ACF2">
                <wp:simplePos x="0" y="0"/>
                <wp:positionH relativeFrom="column">
                  <wp:posOffset>5240009</wp:posOffset>
                </wp:positionH>
                <wp:positionV relativeFrom="paragraph">
                  <wp:posOffset>1111669</wp:posOffset>
                </wp:positionV>
                <wp:extent cx="4901" cy="328474"/>
                <wp:effectExtent l="0" t="0" r="33655" b="14605"/>
                <wp:wrapNone/>
                <wp:docPr id="876741758" name="Laisva forma: figūra 876741758"/>
                <wp:cNvGraphicFramePr/>
                <a:graphic xmlns:a="http://schemas.openxmlformats.org/drawingml/2006/main">
                  <a:graphicData uri="http://schemas.microsoft.com/office/word/2010/wordprocessingShape">
                    <wps:wsp>
                      <wps:cNvSpPr/>
                      <wps:spPr>
                        <a:xfrm>
                          <a:off x="0" y="0"/>
                          <a:ext cx="4901" cy="328474"/>
                        </a:xfrm>
                        <a:custGeom>
                          <a:avLst/>
                          <a:gdLst>
                            <a:gd name="connsiteX0" fmla="*/ 2255 w 4901"/>
                            <a:gd name="connsiteY0" fmla="*/ 0 h 328474"/>
                            <a:gd name="connsiteX1" fmla="*/ 4474 w 4901"/>
                            <a:gd name="connsiteY1" fmla="*/ 64363 h 328474"/>
                            <a:gd name="connsiteX2" fmla="*/ 4474 w 4901"/>
                            <a:gd name="connsiteY2" fmla="*/ 153140 h 328474"/>
                            <a:gd name="connsiteX3" fmla="*/ 36 w 4901"/>
                            <a:gd name="connsiteY3" fmla="*/ 215284 h 328474"/>
                            <a:gd name="connsiteX4" fmla="*/ 2255 w 4901"/>
                            <a:gd name="connsiteY4" fmla="*/ 328474 h 328474"/>
                            <a:gd name="connsiteX5" fmla="*/ 2255 w 4901"/>
                            <a:gd name="connsiteY5" fmla="*/ 328474 h 32847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4901" h="328474">
                              <a:moveTo>
                                <a:pt x="2255" y="0"/>
                              </a:moveTo>
                              <a:cubicBezTo>
                                <a:pt x="3179" y="19420"/>
                                <a:pt x="4104" y="38840"/>
                                <a:pt x="4474" y="64363"/>
                              </a:cubicBezTo>
                              <a:cubicBezTo>
                                <a:pt x="4844" y="89886"/>
                                <a:pt x="5214" y="127987"/>
                                <a:pt x="4474" y="153140"/>
                              </a:cubicBezTo>
                              <a:cubicBezTo>
                                <a:pt x="3734" y="178293"/>
                                <a:pt x="406" y="186062"/>
                                <a:pt x="36" y="215284"/>
                              </a:cubicBezTo>
                              <a:cubicBezTo>
                                <a:pt x="-334" y="244506"/>
                                <a:pt x="2255" y="328474"/>
                                <a:pt x="2255" y="328474"/>
                              </a:cubicBezTo>
                              <a:lnTo>
                                <a:pt x="2255" y="328474"/>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32ED1FE" id="Laisva forma: figūra 876741758" o:spid="_x0000_s1026" style="position:absolute;margin-left:412.6pt;margin-top:87.55pt;width:.4pt;height:25.85pt;z-index:251836416;visibility:visible;mso-wrap-style:square;mso-wrap-distance-left:9pt;mso-wrap-distance-top:0;mso-wrap-distance-right:9pt;mso-wrap-distance-bottom:0;mso-position-horizontal:absolute;mso-position-horizontal-relative:text;mso-position-vertical:absolute;mso-position-vertical-relative:text;v-text-anchor:middle" coordsize="4901,3284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" path="m2255,v924,19420,1849,38840,2219,64363c4844,89886,5214,127987,4474,153140,3734,178293,406,186062,36,215284v-370,29222,2219,113190,2219,113190l2255,328474e" filled="f" strokecolor="red" strokeweight=".5pt">
                <v:stroke joinstyle="miter"/>
                <v:path arrowok="t" o:connecttype="custom" o:connectlocs="2255,0;4474,64363;4474,153140;36,215284;2255,328474;2255,328474" o:connectangles="0,0,0,0,0,0"/>
              </v:shape>
            </w:pict>
          </mc:Fallback>
        </mc:AlternateContent>
      </w:r>
      <w:r w:rsidRPr="00EB6E26">
        <w:rPr>
          <w:noProof/>
          <w:lang w:val="lt-LT"/>
        </w:rPr>
        <mc:AlternateContent>
          <mc:Choice Requires="wps">
            <w:drawing>
              <wp:anchor distT="0" distB="0" distL="114300" distR="114300" simplePos="0" relativeHeight="251755520" behindDoc="0" locked="0" layoutInCell="1" allowOverlap="1" wp14:anchorId="7BCEB0E7" wp14:editId="4365964A">
                <wp:simplePos x="0" y="0"/>
                <wp:positionH relativeFrom="column">
                  <wp:posOffset>5637651</wp:posOffset>
                </wp:positionH>
                <wp:positionV relativeFrom="paragraph">
                  <wp:posOffset>646966</wp:posOffset>
                </wp:positionV>
                <wp:extent cx="74943" cy="45719"/>
                <wp:effectExtent l="0" t="38100" r="58420" b="50165"/>
                <wp:wrapNone/>
                <wp:docPr id="316" name="Tiesioji rodyklės jungtis 316"/>
                <wp:cNvGraphicFramePr/>
                <a:graphic xmlns:a="http://schemas.openxmlformats.org/drawingml/2006/main">
                  <a:graphicData uri="http://schemas.microsoft.com/office/word/2010/wordprocessingShape">
                    <wps:wsp>
                      <wps:cNvCnPr/>
                      <wps:spPr>
                        <a:xfrm flipV="1">
                          <a:off x="0" y="0"/>
                          <a:ext cx="74943" cy="45719"/>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628C9E7" id="Tiesioji rodyklės jungtis 316" o:spid="_x0000_s1026" type="#_x0000_t32" style="position:absolute;margin-left:443.9pt;margin-top:50.95pt;width:5.9pt;height:3.6pt;flip:y;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35392" behindDoc="0" locked="0" layoutInCell="1" allowOverlap="1" wp14:anchorId="2B435ED7" wp14:editId="529A1C4C">
                <wp:simplePos x="0" y="0"/>
                <wp:positionH relativeFrom="column">
                  <wp:posOffset>5428695</wp:posOffset>
                </wp:positionH>
                <wp:positionV relativeFrom="paragraph">
                  <wp:posOffset>669627</wp:posOffset>
                </wp:positionV>
                <wp:extent cx="215284" cy="22572"/>
                <wp:effectExtent l="0" t="0" r="13335" b="15875"/>
                <wp:wrapNone/>
                <wp:docPr id="1850450093" name="Laisva forma: figūra 1850450093"/>
                <wp:cNvGraphicFramePr/>
                <a:graphic xmlns:a="http://schemas.openxmlformats.org/drawingml/2006/main">
                  <a:graphicData uri="http://schemas.microsoft.com/office/word/2010/wordprocessingShape">
                    <wps:wsp>
                      <wps:cNvSpPr/>
                      <wps:spPr>
                        <a:xfrm>
                          <a:off x="0" y="0"/>
                          <a:ext cx="215284" cy="22572"/>
                        </a:xfrm>
                        <a:custGeom>
                          <a:avLst/>
                          <a:gdLst>
                            <a:gd name="connsiteX0" fmla="*/ 0 w 215284"/>
                            <a:gd name="connsiteY0" fmla="*/ 22572 h 22572"/>
                            <a:gd name="connsiteX1" fmla="*/ 59924 w 215284"/>
                            <a:gd name="connsiteY1" fmla="*/ 378 h 22572"/>
                            <a:gd name="connsiteX2" fmla="*/ 108752 w 215284"/>
                            <a:gd name="connsiteY2" fmla="*/ 9256 h 22572"/>
                            <a:gd name="connsiteX3" fmla="*/ 215284 w 215284"/>
                            <a:gd name="connsiteY3" fmla="*/ 18133 h 22572"/>
                          </a:gdLst>
                          <a:ahLst/>
                          <a:cxnLst>
                            <a:cxn ang="0">
                              <a:pos x="connsiteX0" y="connsiteY0"/>
                            </a:cxn>
                            <a:cxn ang="0">
                              <a:pos x="connsiteX1" y="connsiteY1"/>
                            </a:cxn>
                            <a:cxn ang="0">
                              <a:pos x="connsiteX2" y="connsiteY2"/>
                            </a:cxn>
                            <a:cxn ang="0">
                              <a:pos x="connsiteX3" y="connsiteY3"/>
                            </a:cxn>
                          </a:cxnLst>
                          <a:rect l="l" t="t" r="r" b="b"/>
                          <a:pathLst>
                            <a:path w="215284" h="22572">
                              <a:moveTo>
                                <a:pt x="0" y="22572"/>
                              </a:moveTo>
                              <a:cubicBezTo>
                                <a:pt x="20899" y="12584"/>
                                <a:pt x="41799" y="2597"/>
                                <a:pt x="59924" y="378"/>
                              </a:cubicBezTo>
                              <a:cubicBezTo>
                                <a:pt x="78049" y="-1841"/>
                                <a:pt x="82859" y="6297"/>
                                <a:pt x="108752" y="9256"/>
                              </a:cubicBezTo>
                              <a:cubicBezTo>
                                <a:pt x="134645" y="12215"/>
                                <a:pt x="174964" y="15174"/>
                                <a:pt x="215284" y="18133"/>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990EF56" id="Laisva forma: figūra 1850450093" o:spid="_x0000_s1026" style="position:absolute;margin-left:427.45pt;margin-top:52.75pt;width:16.95pt;height:1.8pt;z-index:251835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215284,22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" path="m,22572c20899,12584,41799,2597,59924,378v18125,-2219,22935,5919,48828,8878c134645,12215,174964,15174,215284,18133e" filled="f" strokecolor="red" strokeweight=".5pt">
                <v:stroke joinstyle="miter"/>
                <v:path arrowok="t" o:connecttype="custom" o:connectlocs="0,22572;59924,378;108752,9256;215284,18133" o:connectangles="0,0,0,0"/>
              </v:shape>
            </w:pict>
          </mc:Fallback>
        </mc:AlternateContent>
      </w:r>
      <w:r w:rsidRPr="00EB6E26">
        <w:rPr>
          <w:noProof/>
          <w:lang w:val="lt-LT"/>
        </w:rPr>
        <mc:AlternateContent>
          <mc:Choice Requires="wps">
            <w:drawing>
              <wp:anchor distT="0" distB="0" distL="114300" distR="114300" simplePos="0" relativeHeight="251834368" behindDoc="0" locked="0" layoutInCell="1" allowOverlap="1" wp14:anchorId="7D3C604E" wp14:editId="1047823B">
                <wp:simplePos x="0" y="0"/>
                <wp:positionH relativeFrom="column">
                  <wp:posOffset>5486067</wp:posOffset>
                </wp:positionH>
                <wp:positionV relativeFrom="paragraph">
                  <wp:posOffset>820432</wp:posOffset>
                </wp:positionV>
                <wp:extent cx="82118" cy="179773"/>
                <wp:effectExtent l="0" t="0" r="13335" b="10795"/>
                <wp:wrapNone/>
                <wp:docPr id="1491415674" name="Laisva forma: figūra 1491415674"/>
                <wp:cNvGraphicFramePr/>
                <a:graphic xmlns:a="http://schemas.openxmlformats.org/drawingml/2006/main">
                  <a:graphicData uri="http://schemas.microsoft.com/office/word/2010/wordprocessingShape">
                    <wps:wsp>
                      <wps:cNvSpPr/>
                      <wps:spPr>
                        <a:xfrm>
                          <a:off x="0" y="0"/>
                          <a:ext cx="82118" cy="179773"/>
                        </a:xfrm>
                        <a:custGeom>
                          <a:avLst/>
                          <a:gdLst>
                            <a:gd name="connsiteX0" fmla="*/ 0 w 82118"/>
                            <a:gd name="connsiteY0" fmla="*/ 179773 h 179773"/>
                            <a:gd name="connsiteX1" fmla="*/ 13316 w 82118"/>
                            <a:gd name="connsiteY1" fmla="*/ 88777 h 179773"/>
                            <a:gd name="connsiteX2" fmla="*/ 31072 w 82118"/>
                            <a:gd name="connsiteY2" fmla="*/ 68802 h 179773"/>
                            <a:gd name="connsiteX3" fmla="*/ 82118 w 82118"/>
                            <a:gd name="connsiteY3" fmla="*/ 0 h 179773"/>
                          </a:gdLst>
                          <a:ahLst/>
                          <a:cxnLst>
                            <a:cxn ang="0">
                              <a:pos x="connsiteX0" y="connsiteY0"/>
                            </a:cxn>
                            <a:cxn ang="0">
                              <a:pos x="connsiteX1" y="connsiteY1"/>
                            </a:cxn>
                            <a:cxn ang="0">
                              <a:pos x="connsiteX2" y="connsiteY2"/>
                            </a:cxn>
                            <a:cxn ang="0">
                              <a:pos x="connsiteX3" y="connsiteY3"/>
                            </a:cxn>
                          </a:cxnLst>
                          <a:rect l="l" t="t" r="r" b="b"/>
                          <a:pathLst>
                            <a:path w="82118" h="179773">
                              <a:moveTo>
                                <a:pt x="0" y="179773"/>
                              </a:moveTo>
                              <a:cubicBezTo>
                                <a:pt x="4068" y="143522"/>
                                <a:pt x="8137" y="107272"/>
                                <a:pt x="13316" y="88777"/>
                              </a:cubicBezTo>
                              <a:cubicBezTo>
                                <a:pt x="18495" y="70282"/>
                                <a:pt x="19605" y="83598"/>
                                <a:pt x="31072" y="68802"/>
                              </a:cubicBezTo>
                              <a:cubicBezTo>
                                <a:pt x="42539" y="54006"/>
                                <a:pt x="62328" y="27003"/>
                                <a:pt x="82118"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DAA32BE" id="Laisva forma: figūra 1491415674" o:spid="_x0000_s1026" style="position:absolute;margin-left:431.95pt;margin-top:64.6pt;width:6.45pt;height:14.15pt;z-index:251834368;visibility:visible;mso-wrap-style:square;mso-wrap-distance-left:9pt;mso-wrap-distance-top:0;mso-wrap-distance-right:9pt;mso-wrap-distance-bottom:0;mso-position-horizontal:absolute;mso-position-horizontal-relative:text;mso-position-vertical:absolute;mso-position-vertical-relative:text;v-text-anchor:middle" coordsize="82118,1797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" path="m,179773c4068,143522,8137,107272,13316,88777,18495,70282,19605,83598,31072,68802,42539,54006,62328,27003,82118,e" filled="f" strokecolor="red" strokeweight=".5pt">
                <v:stroke joinstyle="miter"/>
                <v:path arrowok="t" o:connecttype="custom" o:connectlocs="0,179773;13316,88777;31072,68802;82118,0" o:connectangles="0,0,0,0"/>
              </v:shape>
            </w:pict>
          </mc:Fallback>
        </mc:AlternateContent>
      </w:r>
      <w:r w:rsidRPr="00EB6E26">
        <w:rPr>
          <w:noProof/>
          <w:lang w:val="lt-LT"/>
        </w:rPr>
        <mc:AlternateContent>
          <mc:Choice Requires="wps">
            <w:drawing>
              <wp:anchor distT="0" distB="0" distL="114300" distR="114300" simplePos="0" relativeHeight="251753472" behindDoc="0" locked="0" layoutInCell="1" allowOverlap="1" wp14:anchorId="225BC882" wp14:editId="3627EA1C">
                <wp:simplePos x="0" y="0"/>
                <wp:positionH relativeFrom="column">
                  <wp:posOffset>5557421</wp:posOffset>
                </wp:positionH>
                <wp:positionV relativeFrom="paragraph">
                  <wp:posOffset>13058</wp:posOffset>
                </wp:positionV>
                <wp:extent cx="692459" cy="821104"/>
                <wp:effectExtent l="0" t="38100" r="50800" b="17145"/>
                <wp:wrapNone/>
                <wp:docPr id="313" name="Tiesioji rodyklės jungtis 313"/>
                <wp:cNvGraphicFramePr/>
                <a:graphic xmlns:a="http://schemas.openxmlformats.org/drawingml/2006/main">
                  <a:graphicData uri="http://schemas.microsoft.com/office/word/2010/wordprocessingShape">
                    <wps:wsp>
                      <wps:cNvCnPr/>
                      <wps:spPr>
                        <a:xfrm flipV="1">
                          <a:off x="0" y="0"/>
                          <a:ext cx="692459" cy="821104"/>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559973C" id="Tiesioji rodyklės jungtis 313" o:spid="_x0000_s1026" type="#_x0000_t32" style="position:absolute;margin-left:437.6pt;margin-top:1.05pt;width:54.5pt;height:64.65pt;flip:y;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33344" behindDoc="0" locked="0" layoutInCell="1" allowOverlap="1" wp14:anchorId="344D0791" wp14:editId="0A2825E3">
                <wp:simplePos x="0" y="0"/>
                <wp:positionH relativeFrom="column">
                  <wp:posOffset>5242264</wp:posOffset>
                </wp:positionH>
                <wp:positionV relativeFrom="paragraph">
                  <wp:posOffset>1114321</wp:posOffset>
                </wp:positionV>
                <wp:extent cx="28523" cy="0"/>
                <wp:effectExtent l="0" t="0" r="0" b="0"/>
                <wp:wrapNone/>
                <wp:docPr id="522610482" name="Tiesioji jungtis 522610482"/>
                <wp:cNvGraphicFramePr/>
                <a:graphic xmlns:a="http://schemas.openxmlformats.org/drawingml/2006/main">
                  <a:graphicData uri="http://schemas.microsoft.com/office/word/2010/wordprocessingShape">
                    <wps:wsp>
                      <wps:cNvCnPr/>
                      <wps:spPr>
                        <a:xfrm>
                          <a:off x="0" y="0"/>
                          <a:ext cx="28523" cy="0"/>
                        </a:xfrm>
                        <a:prstGeom prst="line">
                          <a:avLst/>
                        </a:prstGeom>
                        <a:noFill/>
                        <a:ln w="6350" cap="flat" cmpd="sng" algn="ctr">
                          <a:solidFill>
                            <a:srgbClr val="FF0000"/>
                          </a:solidFill>
                          <a:prstDash val="solid"/>
                          <a:miter lim="800000"/>
                        </a:ln>
                        <a:effectLst/>
                      </wps:spPr>
                      <wps:bodyPr/>
                    </wps:wsp>
                  </a:graphicData>
                </a:graphic>
              </wp:anchor>
            </w:drawing>
          </mc:Choice>
          <mc:Fallback>
            <w:pict>
              <v:line w14:anchorId="252B0C4F" id="Tiesioji jungtis 522610482" o:spid="_x0000_s1026" style="position:absolute;z-index:251833344;visibility:visible;mso-wrap-style:square;mso-wrap-distance-left:9pt;mso-wrap-distance-top:0;mso-wrap-distance-right:9pt;mso-wrap-distance-bottom:0;mso-position-horizontal:absolute;mso-position-horizontal-relative:text;mso-position-vertical:absolute;mso-position-vertical-relative:text" from="412.8pt,87.75pt" to="415.05pt,8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832320" behindDoc="0" locked="0" layoutInCell="1" allowOverlap="1" wp14:anchorId="414231A2" wp14:editId="2376E839">
                <wp:simplePos x="0" y="0"/>
                <wp:positionH relativeFrom="column">
                  <wp:posOffset>5243004</wp:posOffset>
                </wp:positionH>
                <wp:positionV relativeFrom="paragraph">
                  <wp:posOffset>1060481</wp:posOffset>
                </wp:positionV>
                <wp:extent cx="3822" cy="57846"/>
                <wp:effectExtent l="0" t="0" r="34290" b="18415"/>
                <wp:wrapNone/>
                <wp:docPr id="552591938" name="Tiesioji jungtis 552591938"/>
                <wp:cNvGraphicFramePr/>
                <a:graphic xmlns:a="http://schemas.openxmlformats.org/drawingml/2006/main">
                  <a:graphicData uri="http://schemas.microsoft.com/office/word/2010/wordprocessingShape">
                    <wps:wsp>
                      <wps:cNvCnPr/>
                      <wps:spPr>
                        <a:xfrm flipV="1">
                          <a:off x="0" y="0"/>
                          <a:ext cx="3822" cy="57846"/>
                        </a:xfrm>
                        <a:prstGeom prst="line">
                          <a:avLst/>
                        </a:prstGeom>
                        <a:noFill/>
                        <a:ln w="6350" cap="flat" cmpd="sng" algn="ctr">
                          <a:solidFill>
                            <a:srgbClr val="FF0000"/>
                          </a:solidFill>
                          <a:prstDash val="solid"/>
                          <a:miter lim="800000"/>
                        </a:ln>
                        <a:effectLst/>
                      </wps:spPr>
                      <wps:bodyPr/>
                    </wps:wsp>
                  </a:graphicData>
                </a:graphic>
              </wp:anchor>
            </w:drawing>
          </mc:Choice>
          <mc:Fallback>
            <w:pict>
              <v:line w14:anchorId="31687AA3" id="Tiesioji jungtis 552591938" o:spid="_x0000_s1026" style="position:absolute;flip:y;z-index:251832320;visibility:visible;mso-wrap-style:square;mso-wrap-distance-left:9pt;mso-wrap-distance-top:0;mso-wrap-distance-right:9pt;mso-wrap-distance-bottom:0;mso-position-horizontal:absolute;mso-position-horizontal-relative:text;mso-position-vertical:absolute;mso-position-vertical-relative:text" from="412.85pt,83.5pt" to="413.15pt,8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831296" behindDoc="0" locked="0" layoutInCell="1" allowOverlap="1" wp14:anchorId="23B79A6A" wp14:editId="55ABA7D4">
                <wp:simplePos x="0" y="0"/>
                <wp:positionH relativeFrom="column">
                  <wp:posOffset>5195656</wp:posOffset>
                </wp:positionH>
                <wp:positionV relativeFrom="paragraph">
                  <wp:posOffset>971846</wp:posOffset>
                </wp:positionV>
                <wp:extent cx="51047" cy="88777"/>
                <wp:effectExtent l="38100" t="38100" r="44450" b="26035"/>
                <wp:wrapNone/>
                <wp:docPr id="170478687" name="Tiesioji rodyklės jungtis 170478687"/>
                <wp:cNvGraphicFramePr/>
                <a:graphic xmlns:a="http://schemas.openxmlformats.org/drawingml/2006/main">
                  <a:graphicData uri="http://schemas.microsoft.com/office/word/2010/wordprocessingShape">
                    <wps:wsp>
                      <wps:cNvCnPr/>
                      <wps:spPr>
                        <a:xfrm flipH="1" flipV="1">
                          <a:off x="0" y="0"/>
                          <a:ext cx="51047" cy="88777"/>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4D5D6CD4" id="Tiesioji rodyklės jungtis 170478687" o:spid="_x0000_s1026" type="#_x0000_t32" style="position:absolute;margin-left:409.1pt;margin-top:76.5pt;width:4pt;height:7pt;flip:x y;z-index:2518312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691008" behindDoc="0" locked="0" layoutInCell="1" allowOverlap="1" wp14:anchorId="35524942" wp14:editId="30D12944">
                <wp:simplePos x="0" y="0"/>
                <wp:positionH relativeFrom="column">
                  <wp:posOffset>5060660</wp:posOffset>
                </wp:positionH>
                <wp:positionV relativeFrom="paragraph">
                  <wp:posOffset>787104</wp:posOffset>
                </wp:positionV>
                <wp:extent cx="503602" cy="158273"/>
                <wp:effectExtent l="77470" t="0" r="50165" b="0"/>
                <wp:wrapNone/>
                <wp:docPr id="131" name="Teksto laukas 131"/>
                <wp:cNvGraphicFramePr/>
                <a:graphic xmlns:a="http://schemas.openxmlformats.org/drawingml/2006/main">
                  <a:graphicData uri="http://schemas.microsoft.com/office/word/2010/wordprocessingShape">
                    <wps:wsp>
                      <wps:cNvSpPr txBox="1"/>
                      <wps:spPr>
                        <a:xfrm rot="7638635" flipV="1">
                          <a:off x="0" y="0"/>
                          <a:ext cx="503602" cy="158273"/>
                        </a:xfrm>
                        <a:prstGeom prst="rect">
                          <a:avLst/>
                        </a:prstGeom>
                        <a:noFill/>
                        <a:ln w="6350">
                          <a:noFill/>
                        </a:ln>
                        <a:effectLst/>
                      </wps:spPr>
                      <wps:txbx>
                        <w:txbxContent>
                          <w:p w14:paraId="02401D29" w14:textId="77777777" w:rsidR="00EB6E26" w:rsidRPr="00AB44BC" w:rsidRDefault="00EB6E26" w:rsidP="00EB6E26">
                            <w:pPr>
                              <w:jc w:val="center"/>
                              <w:rPr>
                                <w:color w:val="FF0000"/>
                                <w:sz w:val="10"/>
                                <w:lang w:val="lt-LT"/>
                              </w:rPr>
                            </w:pPr>
                            <w:r w:rsidRPr="00AB44BC">
                              <w:rPr>
                                <w:color w:val="FF0000"/>
                                <w:sz w:val="10"/>
                                <w:lang w:val="lt-LT"/>
                              </w:rPr>
                              <w:t>Kareivių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524942" id="Teksto laukas 131" o:spid="_x0000_s1130" type="#_x0000_t202" style="position:absolute;margin-left:398.5pt;margin-top:62pt;width:39.65pt;height:12.45pt;rotation:-8343426fd;flip: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" filled="f" stroked="f" strokeweight=".5pt">
                <v:textbox>
                  <w:txbxContent>
                    <w:p w14:paraId="02401D29" w14:textId="77777777" w:rsidR="00EB6E26" w:rsidRPr="00AB44BC" w:rsidRDefault="00EB6E26" w:rsidP="00EB6E26">
                      <w:pPr>
                        <w:jc w:val="center"/>
                        <w:rPr>
                          <w:color w:val="FF0000"/>
                          <w:sz w:val="10"/>
                          <w:lang w:val="lt-LT"/>
                        </w:rPr>
                      </w:pPr>
                      <w:r w:rsidRPr="00AB44BC">
                        <w:rPr>
                          <w:color w:val="FF0000"/>
                          <w:sz w:val="10"/>
                          <w:lang w:val="lt-LT"/>
                        </w:rPr>
                        <w:t>Kareivių g.</w:t>
                      </w:r>
                    </w:p>
                  </w:txbxContent>
                </v:textbox>
              </v:shape>
            </w:pict>
          </mc:Fallback>
        </mc:AlternateContent>
      </w:r>
      <w:r w:rsidRPr="00EB6E26">
        <w:rPr>
          <w:noProof/>
          <w:lang w:val="lt-LT"/>
        </w:rPr>
        <mc:AlternateContent>
          <mc:Choice Requires="wps">
            <w:drawing>
              <wp:anchor distT="0" distB="0" distL="114300" distR="114300" simplePos="0" relativeHeight="251830272" behindDoc="0" locked="0" layoutInCell="1" allowOverlap="1" wp14:anchorId="6328E9B2" wp14:editId="339A4342">
                <wp:simplePos x="0" y="0"/>
                <wp:positionH relativeFrom="column">
                  <wp:posOffset>5273120</wp:posOffset>
                </wp:positionH>
                <wp:positionV relativeFrom="paragraph">
                  <wp:posOffset>1083914</wp:posOffset>
                </wp:positionV>
                <wp:extent cx="55179" cy="55180"/>
                <wp:effectExtent l="0" t="0" r="21590" b="21590"/>
                <wp:wrapNone/>
                <wp:docPr id="1286409698" name="Ovalas 1286409698"/>
                <wp:cNvGraphicFramePr/>
                <a:graphic xmlns:a="http://schemas.openxmlformats.org/drawingml/2006/main">
                  <a:graphicData uri="http://schemas.microsoft.com/office/word/2010/wordprocessingShape">
                    <wps:wsp>
                      <wps:cNvSpPr/>
                      <wps:spPr>
                        <a:xfrm>
                          <a:off x="0" y="0"/>
                          <a:ext cx="55179" cy="5518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7AEC8D8" id="Ovalas 1286409698" o:spid="_x0000_s1026" style="position:absolute;margin-left:415.2pt;margin-top:85.35pt;width:4.35pt;height:4.3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752448" behindDoc="0" locked="0" layoutInCell="1" allowOverlap="1" wp14:anchorId="4012FC8A" wp14:editId="336F1180">
                <wp:simplePos x="0" y="0"/>
                <wp:positionH relativeFrom="column">
                  <wp:posOffset>5448291</wp:posOffset>
                </wp:positionH>
                <wp:positionV relativeFrom="paragraph">
                  <wp:posOffset>1107877</wp:posOffset>
                </wp:positionV>
                <wp:extent cx="17584" cy="59150"/>
                <wp:effectExtent l="57150" t="38100" r="78105" b="36195"/>
                <wp:wrapNone/>
                <wp:docPr id="312" name="Tiesioji rodyklės jungtis 312"/>
                <wp:cNvGraphicFramePr/>
                <a:graphic xmlns:a="http://schemas.openxmlformats.org/drawingml/2006/main">
                  <a:graphicData uri="http://schemas.microsoft.com/office/word/2010/wordprocessingShape">
                    <wps:wsp>
                      <wps:cNvCnPr/>
                      <wps:spPr>
                        <a:xfrm flipV="1">
                          <a:off x="0" y="0"/>
                          <a:ext cx="17584" cy="59150"/>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133931C" id="Tiesioji rodyklės jungtis 312" o:spid="_x0000_s1026" type="#_x0000_t32" style="position:absolute;margin-left:429pt;margin-top:87.25pt;width:1.4pt;height:4.65pt;flip:y;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716608" behindDoc="0" locked="0" layoutInCell="1" allowOverlap="1" wp14:anchorId="46FF2D66" wp14:editId="467D69FC">
                <wp:simplePos x="0" y="0"/>
                <wp:positionH relativeFrom="column">
                  <wp:posOffset>5135847</wp:posOffset>
                </wp:positionH>
                <wp:positionV relativeFrom="paragraph">
                  <wp:posOffset>1978530</wp:posOffset>
                </wp:positionV>
                <wp:extent cx="441422" cy="154920"/>
                <wp:effectExtent l="10160" t="0" r="64135" b="0"/>
                <wp:wrapNone/>
                <wp:docPr id="202" name="Teksto laukas 202"/>
                <wp:cNvGraphicFramePr/>
                <a:graphic xmlns:a="http://schemas.openxmlformats.org/drawingml/2006/main">
                  <a:graphicData uri="http://schemas.microsoft.com/office/word/2010/wordprocessingShape">
                    <wps:wsp>
                      <wps:cNvSpPr txBox="1"/>
                      <wps:spPr>
                        <a:xfrm rot="14576111" flipV="1">
                          <a:off x="0" y="0"/>
                          <a:ext cx="441422" cy="154920"/>
                        </a:xfrm>
                        <a:prstGeom prst="rect">
                          <a:avLst/>
                        </a:prstGeom>
                        <a:noFill/>
                        <a:ln w="6350">
                          <a:noFill/>
                        </a:ln>
                        <a:effectLst/>
                      </wps:spPr>
                      <wps:txbx>
                        <w:txbxContent>
                          <w:p w14:paraId="70AB7287" w14:textId="77777777" w:rsidR="00EB6E26" w:rsidRPr="002163E3" w:rsidRDefault="00EB6E26" w:rsidP="00EB6E26">
                            <w:pPr>
                              <w:pStyle w:val="Betarp"/>
                              <w:rPr>
                                <w:color w:val="FF0000"/>
                                <w:sz w:val="8"/>
                                <w:szCs w:val="16"/>
                                <w:lang w:val="lt-LT"/>
                              </w:rPr>
                            </w:pPr>
                            <w:r>
                              <w:rPr>
                                <w:color w:val="FF0000"/>
                                <w:sz w:val="8"/>
                                <w:szCs w:val="16"/>
                                <w:lang w:val="lt-LT"/>
                              </w:rPr>
                              <w:t>Olandų</w:t>
                            </w:r>
                            <w:r w:rsidRPr="002163E3">
                              <w:rPr>
                                <w:color w:val="FF0000"/>
                                <w:sz w:val="8"/>
                                <w:szCs w:val="16"/>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FF2D66" id="Teksto laukas 202" o:spid="_x0000_s1131" type="#_x0000_t202" style="position:absolute;margin-left:404.4pt;margin-top:155.8pt;width:34.75pt;height:12.2pt;rotation:7671960fd;flip:y;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" filled="f" stroked="f" strokeweight=".5pt">
                <v:textbox>
                  <w:txbxContent>
                    <w:p w14:paraId="70AB7287" w14:textId="77777777" w:rsidR="00EB6E26" w:rsidRPr="002163E3" w:rsidRDefault="00EB6E26" w:rsidP="00EB6E26">
                      <w:pPr>
                        <w:pStyle w:val="Betarp"/>
                        <w:rPr>
                          <w:color w:val="FF0000"/>
                          <w:sz w:val="8"/>
                          <w:szCs w:val="16"/>
                          <w:lang w:val="lt-LT"/>
                        </w:rPr>
                      </w:pPr>
                      <w:r>
                        <w:rPr>
                          <w:color w:val="FF0000"/>
                          <w:sz w:val="8"/>
                          <w:szCs w:val="16"/>
                          <w:lang w:val="lt-LT"/>
                        </w:rPr>
                        <w:t>Olandų</w:t>
                      </w:r>
                      <w:r w:rsidRPr="002163E3">
                        <w:rPr>
                          <w:color w:val="FF0000"/>
                          <w:sz w:val="8"/>
                          <w:szCs w:val="16"/>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1694080" behindDoc="0" locked="0" layoutInCell="1" allowOverlap="1" wp14:anchorId="5457D0C5" wp14:editId="47F108CE">
                <wp:simplePos x="0" y="0"/>
                <wp:positionH relativeFrom="column">
                  <wp:posOffset>5242071</wp:posOffset>
                </wp:positionH>
                <wp:positionV relativeFrom="paragraph">
                  <wp:posOffset>1748155</wp:posOffset>
                </wp:positionV>
                <wp:extent cx="84938" cy="115168"/>
                <wp:effectExtent l="38100" t="0" r="29845" b="56515"/>
                <wp:wrapNone/>
                <wp:docPr id="134" name="Tiesioji rodyklės jungtis 134"/>
                <wp:cNvGraphicFramePr/>
                <a:graphic xmlns:a="http://schemas.openxmlformats.org/drawingml/2006/main">
                  <a:graphicData uri="http://schemas.microsoft.com/office/word/2010/wordprocessingShape">
                    <wps:wsp>
                      <wps:cNvCnPr/>
                      <wps:spPr>
                        <a:xfrm flipH="1">
                          <a:off x="0" y="0"/>
                          <a:ext cx="84938" cy="115168"/>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665436D" id="Tiesioji rodyklės jungtis 134" o:spid="_x0000_s1026" type="#_x0000_t32" style="position:absolute;margin-left:412.75pt;margin-top:137.65pt;width:6.7pt;height:9.05pt;flip:x;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29248" behindDoc="0" locked="0" layoutInCell="1" allowOverlap="1" wp14:anchorId="04EBAE9E" wp14:editId="60968677">
                <wp:simplePos x="0" y="0"/>
                <wp:positionH relativeFrom="column">
                  <wp:posOffset>5323675</wp:posOffset>
                </wp:positionH>
                <wp:positionV relativeFrom="paragraph">
                  <wp:posOffset>1184910</wp:posOffset>
                </wp:positionV>
                <wp:extent cx="117984" cy="563521"/>
                <wp:effectExtent l="0" t="0" r="15875" b="27305"/>
                <wp:wrapNone/>
                <wp:docPr id="2105531751" name="Laisva forma: figūra 2105531751"/>
                <wp:cNvGraphicFramePr/>
                <a:graphic xmlns:a="http://schemas.openxmlformats.org/drawingml/2006/main">
                  <a:graphicData uri="http://schemas.microsoft.com/office/word/2010/wordprocessingShape">
                    <wps:wsp>
                      <wps:cNvSpPr/>
                      <wps:spPr>
                        <a:xfrm>
                          <a:off x="0" y="0"/>
                          <a:ext cx="117984" cy="563521"/>
                        </a:xfrm>
                        <a:custGeom>
                          <a:avLst/>
                          <a:gdLst>
                            <a:gd name="connsiteX0" fmla="*/ 117984 w 117984"/>
                            <a:gd name="connsiteY0" fmla="*/ 0 h 563521"/>
                            <a:gd name="connsiteX1" fmla="*/ 112391 w 117984"/>
                            <a:gd name="connsiteY1" fmla="*/ 50334 h 563521"/>
                            <a:gd name="connsiteX2" fmla="*/ 104002 w 117984"/>
                            <a:gd name="connsiteY2" fmla="*/ 100668 h 563521"/>
                            <a:gd name="connsiteX3" fmla="*/ 87224 w 117984"/>
                            <a:gd name="connsiteY3" fmla="*/ 148206 h 563521"/>
                            <a:gd name="connsiteX4" fmla="*/ 50872 w 117984"/>
                            <a:gd name="connsiteY4" fmla="*/ 215317 h 563521"/>
                            <a:gd name="connsiteX5" fmla="*/ 20112 w 117984"/>
                            <a:gd name="connsiteY5" fmla="*/ 313189 h 563521"/>
                            <a:gd name="connsiteX6" fmla="*/ 6131 w 117984"/>
                            <a:gd name="connsiteY6" fmla="*/ 433431 h 563521"/>
                            <a:gd name="connsiteX7" fmla="*/ 538 w 117984"/>
                            <a:gd name="connsiteY7" fmla="*/ 545284 h 563521"/>
                            <a:gd name="connsiteX8" fmla="*/ 538 w 117984"/>
                            <a:gd name="connsiteY8" fmla="*/ 562062 h 56352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17984" h="563521">
                              <a:moveTo>
                                <a:pt x="117984" y="0"/>
                              </a:moveTo>
                              <a:cubicBezTo>
                                <a:pt x="116352" y="16778"/>
                                <a:pt x="114721" y="33556"/>
                                <a:pt x="112391" y="50334"/>
                              </a:cubicBezTo>
                              <a:cubicBezTo>
                                <a:pt x="110061" y="67112"/>
                                <a:pt x="108196" y="84356"/>
                                <a:pt x="104002" y="100668"/>
                              </a:cubicBezTo>
                              <a:cubicBezTo>
                                <a:pt x="99808" y="116980"/>
                                <a:pt x="96079" y="129098"/>
                                <a:pt x="87224" y="148206"/>
                              </a:cubicBezTo>
                              <a:cubicBezTo>
                                <a:pt x="78369" y="167314"/>
                                <a:pt x="62057" y="187820"/>
                                <a:pt x="50872" y="215317"/>
                              </a:cubicBezTo>
                              <a:cubicBezTo>
                                <a:pt x="39687" y="242814"/>
                                <a:pt x="27569" y="276837"/>
                                <a:pt x="20112" y="313189"/>
                              </a:cubicBezTo>
                              <a:cubicBezTo>
                                <a:pt x="12655" y="349541"/>
                                <a:pt x="9393" y="394749"/>
                                <a:pt x="6131" y="433431"/>
                              </a:cubicBezTo>
                              <a:cubicBezTo>
                                <a:pt x="2869" y="472113"/>
                                <a:pt x="1470" y="523846"/>
                                <a:pt x="538" y="545284"/>
                              </a:cubicBezTo>
                              <a:cubicBezTo>
                                <a:pt x="-394" y="566722"/>
                                <a:pt x="72" y="564392"/>
                                <a:pt x="538" y="562062"/>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41EDA8B" id="Laisva forma: figūra 2105531751" o:spid="_x0000_s1026" style="position:absolute;margin-left:419.2pt;margin-top:93.3pt;width:9.3pt;height:44.35pt;z-index:251829248;visibility:visible;mso-wrap-style:square;mso-wrap-distance-left:9pt;mso-wrap-distance-top:0;mso-wrap-distance-right:9pt;mso-wrap-distance-bottom:0;mso-position-horizontal:absolute;mso-position-horizontal-relative:text;mso-position-vertical:absolute;mso-position-vertical-relative:text;v-text-anchor:middle" coordsize="117984,563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" path="m117984,v-1632,16778,-3263,33556,-5593,50334c110061,67112,108196,84356,104002,100668v-4194,16312,-7923,28430,-16778,47538c78369,167314,62057,187820,50872,215317,39687,242814,27569,276837,20112,313189,12655,349541,9393,394749,6131,433431,2869,472113,1470,523846,538,545284v-932,21438,-466,19108,,16778e" filled="f" strokecolor="red" strokeweight=".5pt">
                <v:stroke joinstyle="miter"/>
                <v:path arrowok="t" o:connecttype="custom" o:connectlocs="117984,0;112391,50334;104002,100668;87224,148206;50872,215317;20112,313189;6131,433431;538,545284;538,562062" o:connectangles="0,0,0,0,0,0,0,0,0"/>
              </v:shape>
            </w:pict>
          </mc:Fallback>
        </mc:AlternateContent>
      </w:r>
      <w:r w:rsidRPr="00EB6E26">
        <w:rPr>
          <w:noProof/>
          <w:lang w:val="lt-LT"/>
        </w:rPr>
        <mc:AlternateContent>
          <mc:Choice Requires="wps">
            <w:drawing>
              <wp:anchor distT="0" distB="0" distL="114300" distR="114300" simplePos="0" relativeHeight="251827200" behindDoc="0" locked="0" layoutInCell="1" allowOverlap="1" wp14:anchorId="09B15D5F" wp14:editId="7457CCB1">
                <wp:simplePos x="0" y="0"/>
                <wp:positionH relativeFrom="column">
                  <wp:posOffset>5164822</wp:posOffset>
                </wp:positionH>
                <wp:positionV relativeFrom="paragraph">
                  <wp:posOffset>908073</wp:posOffset>
                </wp:positionV>
                <wp:extent cx="22371" cy="58246"/>
                <wp:effectExtent l="57150" t="19050" r="73025" b="56515"/>
                <wp:wrapNone/>
                <wp:docPr id="1519605467" name="Tiesioji rodyklės jungtis 1519605467"/>
                <wp:cNvGraphicFramePr/>
                <a:graphic xmlns:a="http://schemas.openxmlformats.org/drawingml/2006/main">
                  <a:graphicData uri="http://schemas.microsoft.com/office/word/2010/wordprocessingShape">
                    <wps:wsp>
                      <wps:cNvCnPr/>
                      <wps:spPr>
                        <a:xfrm>
                          <a:off x="0" y="0"/>
                          <a:ext cx="22371" cy="58246"/>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3CB55C1F" id="Tiesioji rodyklės jungtis 1519605467" o:spid="_x0000_s1026" type="#_x0000_t32" style="position:absolute;margin-left:406.7pt;margin-top:71.5pt;width:1.75pt;height:4.6pt;z-index:2518272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26176" behindDoc="0" locked="0" layoutInCell="1" allowOverlap="1" wp14:anchorId="67549191" wp14:editId="32615DD7">
                <wp:simplePos x="0" y="0"/>
                <wp:positionH relativeFrom="column">
                  <wp:posOffset>5161925</wp:posOffset>
                </wp:positionH>
                <wp:positionV relativeFrom="paragraph">
                  <wp:posOffset>698349</wp:posOffset>
                </wp:positionV>
                <wp:extent cx="66005" cy="268447"/>
                <wp:effectExtent l="0" t="0" r="10795" b="17780"/>
                <wp:wrapNone/>
                <wp:docPr id="1451724704" name="Laisva forma: figūra 1451724704"/>
                <wp:cNvGraphicFramePr/>
                <a:graphic xmlns:a="http://schemas.openxmlformats.org/drawingml/2006/main">
                  <a:graphicData uri="http://schemas.microsoft.com/office/word/2010/wordprocessingShape">
                    <wps:wsp>
                      <wps:cNvSpPr/>
                      <wps:spPr>
                        <a:xfrm>
                          <a:off x="0" y="0"/>
                          <a:ext cx="66005" cy="268447"/>
                        </a:xfrm>
                        <a:custGeom>
                          <a:avLst/>
                          <a:gdLst>
                            <a:gd name="connsiteX0" fmla="*/ 58824 w 66005"/>
                            <a:gd name="connsiteY0" fmla="*/ 0 h 268447"/>
                            <a:gd name="connsiteX1" fmla="*/ 64416 w 66005"/>
                            <a:gd name="connsiteY1" fmla="*/ 86686 h 268447"/>
                            <a:gd name="connsiteX2" fmla="*/ 33657 w 66005"/>
                            <a:gd name="connsiteY2" fmla="*/ 128631 h 268447"/>
                            <a:gd name="connsiteX3" fmla="*/ 101 w 66005"/>
                            <a:gd name="connsiteY3" fmla="*/ 195743 h 268447"/>
                            <a:gd name="connsiteX4" fmla="*/ 25268 w 66005"/>
                            <a:gd name="connsiteY4" fmla="*/ 268447 h 268447"/>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66005" h="268447">
                              <a:moveTo>
                                <a:pt x="58824" y="0"/>
                              </a:moveTo>
                              <a:cubicBezTo>
                                <a:pt x="63717" y="32623"/>
                                <a:pt x="68611" y="65247"/>
                                <a:pt x="64416" y="86686"/>
                              </a:cubicBezTo>
                              <a:cubicBezTo>
                                <a:pt x="60221" y="108125"/>
                                <a:pt x="44376" y="110455"/>
                                <a:pt x="33657" y="128631"/>
                              </a:cubicBezTo>
                              <a:cubicBezTo>
                                <a:pt x="22938" y="146807"/>
                                <a:pt x="1499" y="172440"/>
                                <a:pt x="101" y="195743"/>
                              </a:cubicBezTo>
                              <a:cubicBezTo>
                                <a:pt x="-1297" y="219046"/>
                                <a:pt x="11985" y="243746"/>
                                <a:pt x="25268" y="268447"/>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D9F8A94" id="Laisva forma: figūra 1451724704" o:spid="_x0000_s1026" style="position:absolute;margin-left:406.45pt;margin-top:55pt;width:5.2pt;height:21.15pt;z-index:251826176;visibility:visible;mso-wrap-style:square;mso-wrap-distance-left:9pt;mso-wrap-distance-top:0;mso-wrap-distance-right:9pt;mso-wrap-distance-bottom:0;mso-position-horizontal:absolute;mso-position-horizontal-relative:text;mso-position-vertical:absolute;mso-position-vertical-relative:text;v-text-anchor:middle" coordsize="66005,2684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" path="m58824,v4893,32623,9787,65247,5592,86686c60221,108125,44376,110455,33657,128631,22938,146807,1499,172440,101,195743v-1398,23303,11884,48003,25167,72704e" filled="f" strokecolor="red" strokeweight=".5pt">
                <v:stroke joinstyle="miter"/>
                <v:path arrowok="t" o:connecttype="custom" o:connectlocs="58824,0;64416,86686;33657,128631;101,195743;25268,268447" o:connectangles="0,0,0,0,0"/>
              </v:shape>
            </w:pict>
          </mc:Fallback>
        </mc:AlternateContent>
      </w:r>
      <w:r w:rsidRPr="00EB6E26">
        <w:rPr>
          <w:noProof/>
          <w:lang w:val="lt-LT"/>
        </w:rPr>
        <mc:AlternateContent>
          <mc:Choice Requires="wps">
            <w:drawing>
              <wp:anchor distT="0" distB="0" distL="114300" distR="114300" simplePos="0" relativeHeight="251687936" behindDoc="0" locked="0" layoutInCell="1" allowOverlap="1" wp14:anchorId="5C59C5BD" wp14:editId="7B03CC2F">
                <wp:simplePos x="0" y="0"/>
                <wp:positionH relativeFrom="column">
                  <wp:posOffset>4911497</wp:posOffset>
                </wp:positionH>
                <wp:positionV relativeFrom="paragraph">
                  <wp:posOffset>1063433</wp:posOffset>
                </wp:positionV>
                <wp:extent cx="138069" cy="70305"/>
                <wp:effectExtent l="38100" t="0" r="14605" b="63500"/>
                <wp:wrapNone/>
                <wp:docPr id="127" name="Tiesioji rodyklės jungtis 127"/>
                <wp:cNvGraphicFramePr/>
                <a:graphic xmlns:a="http://schemas.openxmlformats.org/drawingml/2006/main">
                  <a:graphicData uri="http://schemas.microsoft.com/office/word/2010/wordprocessingShape">
                    <wps:wsp>
                      <wps:cNvCnPr/>
                      <wps:spPr>
                        <a:xfrm flipH="1">
                          <a:off x="0" y="0"/>
                          <a:ext cx="138069" cy="70305"/>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C433EFB" id="Tiesioji rodyklės jungtis 127" o:spid="_x0000_s1026" type="#_x0000_t32" style="position:absolute;margin-left:386.75pt;margin-top:83.75pt;width:10.85pt;height:5.55pt;flip:x;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25152" behindDoc="0" locked="0" layoutInCell="1" allowOverlap="1" wp14:anchorId="5BBD0FD3" wp14:editId="7F14E917">
                <wp:simplePos x="0" y="0"/>
                <wp:positionH relativeFrom="column">
                  <wp:posOffset>5050172</wp:posOffset>
                </wp:positionH>
                <wp:positionV relativeFrom="paragraph">
                  <wp:posOffset>695552</wp:posOffset>
                </wp:positionV>
                <wp:extent cx="377505" cy="369116"/>
                <wp:effectExtent l="0" t="0" r="22860" b="12065"/>
                <wp:wrapNone/>
                <wp:docPr id="1018855103" name="Laisva forma: figūra 1018855103"/>
                <wp:cNvGraphicFramePr/>
                <a:graphic xmlns:a="http://schemas.openxmlformats.org/drawingml/2006/main">
                  <a:graphicData uri="http://schemas.microsoft.com/office/word/2010/wordprocessingShape">
                    <wps:wsp>
                      <wps:cNvSpPr/>
                      <wps:spPr>
                        <a:xfrm>
                          <a:off x="0" y="0"/>
                          <a:ext cx="377505" cy="369116"/>
                        </a:xfrm>
                        <a:custGeom>
                          <a:avLst/>
                          <a:gdLst>
                            <a:gd name="connsiteX0" fmla="*/ 377505 w 377505"/>
                            <a:gd name="connsiteY0" fmla="*/ 0 h 369116"/>
                            <a:gd name="connsiteX1" fmla="*/ 279634 w 377505"/>
                            <a:gd name="connsiteY1" fmla="*/ 100668 h 369116"/>
                            <a:gd name="connsiteX2" fmla="*/ 220911 w 377505"/>
                            <a:gd name="connsiteY2" fmla="*/ 178965 h 369116"/>
                            <a:gd name="connsiteX3" fmla="*/ 142613 w 377505"/>
                            <a:gd name="connsiteY3" fmla="*/ 271244 h 369116"/>
                            <a:gd name="connsiteX4" fmla="*/ 72705 w 377505"/>
                            <a:gd name="connsiteY4" fmla="*/ 329967 h 369116"/>
                            <a:gd name="connsiteX5" fmla="*/ 0 w 377505"/>
                            <a:gd name="connsiteY5" fmla="*/ 369116 h 36911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377505" h="369116">
                              <a:moveTo>
                                <a:pt x="377505" y="0"/>
                              </a:moveTo>
                              <a:cubicBezTo>
                                <a:pt x="341619" y="35420"/>
                                <a:pt x="305733" y="70841"/>
                                <a:pt x="279634" y="100668"/>
                              </a:cubicBezTo>
                              <a:cubicBezTo>
                                <a:pt x="253535" y="130496"/>
                                <a:pt x="243748" y="150536"/>
                                <a:pt x="220911" y="178965"/>
                              </a:cubicBezTo>
                              <a:cubicBezTo>
                                <a:pt x="198074" y="207394"/>
                                <a:pt x="167314" y="246077"/>
                                <a:pt x="142613" y="271244"/>
                              </a:cubicBezTo>
                              <a:cubicBezTo>
                                <a:pt x="117912" y="296411"/>
                                <a:pt x="96474" y="313655"/>
                                <a:pt x="72705" y="329967"/>
                              </a:cubicBezTo>
                              <a:cubicBezTo>
                                <a:pt x="48936" y="346279"/>
                                <a:pt x="24468" y="357697"/>
                                <a:pt x="0" y="369116"/>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98D801B" id="Laisva forma: figūra 1018855103" o:spid="_x0000_s1026" style="position:absolute;margin-left:397.65pt;margin-top:54.75pt;width:29.7pt;height:29.05pt;z-index:251825152;visibility:visible;mso-wrap-style:square;mso-wrap-distance-left:9pt;mso-wrap-distance-top:0;mso-wrap-distance-right:9pt;mso-wrap-distance-bottom:0;mso-position-horizontal:absolute;mso-position-horizontal-relative:text;mso-position-vertical:absolute;mso-position-vertical-relative:text;v-text-anchor:middle" coordsize="377505,3691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" path="m377505,c341619,35420,305733,70841,279634,100668v-26099,29828,-35886,49868,-58723,78297c198074,207394,167314,246077,142613,271244v-24701,25167,-46139,42411,-69908,58723c48936,346279,24468,357697,,369116e" filled="f" strokecolor="red" strokeweight=".5pt">
                <v:stroke joinstyle="miter"/>
                <v:path arrowok="t" o:connecttype="custom" o:connectlocs="377505,0;279634,100668;220911,178965;142613,271244;72705,329967;0,369116" o:connectangles="0,0,0,0,0,0"/>
              </v:shape>
            </w:pict>
          </mc:Fallback>
        </mc:AlternateContent>
      </w:r>
      <w:r w:rsidRPr="00EB6E26">
        <w:rPr>
          <w:noProof/>
          <w:lang w:val="lt-LT"/>
        </w:rPr>
        <mc:AlternateContent>
          <mc:Choice Requires="wps">
            <w:drawing>
              <wp:anchor distT="0" distB="0" distL="114300" distR="114300" simplePos="0" relativeHeight="251823104" behindDoc="0" locked="0" layoutInCell="1" allowOverlap="1" wp14:anchorId="603F1695" wp14:editId="6F523C73">
                <wp:simplePos x="0" y="0"/>
                <wp:positionH relativeFrom="column">
                  <wp:posOffset>5423319</wp:posOffset>
                </wp:positionH>
                <wp:positionV relativeFrom="paragraph">
                  <wp:posOffset>1029148</wp:posOffset>
                </wp:positionV>
                <wp:extent cx="55179" cy="55180"/>
                <wp:effectExtent l="0" t="0" r="21590" b="21590"/>
                <wp:wrapNone/>
                <wp:docPr id="347646602" name="Ovalas 347646602"/>
                <wp:cNvGraphicFramePr/>
                <a:graphic xmlns:a="http://schemas.openxmlformats.org/drawingml/2006/main">
                  <a:graphicData uri="http://schemas.microsoft.com/office/word/2010/wordprocessingShape">
                    <wps:wsp>
                      <wps:cNvSpPr/>
                      <wps:spPr>
                        <a:xfrm>
                          <a:off x="0" y="0"/>
                          <a:ext cx="55179" cy="55180"/>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A060F49" id="Ovalas 347646602" o:spid="_x0000_s1026" style="position:absolute;margin-left:427.05pt;margin-top:81.05pt;width:4.35pt;height:4.3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821056" behindDoc="0" locked="0" layoutInCell="1" allowOverlap="1" wp14:anchorId="40E5FE50" wp14:editId="525A2AB0">
                <wp:simplePos x="0" y="0"/>
                <wp:positionH relativeFrom="column">
                  <wp:posOffset>7130900</wp:posOffset>
                </wp:positionH>
                <wp:positionV relativeFrom="paragraph">
                  <wp:posOffset>379992</wp:posOffset>
                </wp:positionV>
                <wp:extent cx="78441" cy="47065"/>
                <wp:effectExtent l="38100" t="38100" r="17145" b="48260"/>
                <wp:wrapNone/>
                <wp:docPr id="599868537" name="Tiesioji rodyklės jungtis 599868537"/>
                <wp:cNvGraphicFramePr/>
                <a:graphic xmlns:a="http://schemas.openxmlformats.org/drawingml/2006/main">
                  <a:graphicData uri="http://schemas.microsoft.com/office/word/2010/wordprocessingShape">
                    <wps:wsp>
                      <wps:cNvCnPr/>
                      <wps:spPr>
                        <a:xfrm flipH="1" flipV="1">
                          <a:off x="0" y="0"/>
                          <a:ext cx="78441" cy="47065"/>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737553A2" id="Tiesioji rodyklės jungtis 599868537" o:spid="_x0000_s1026" type="#_x0000_t32" style="position:absolute;margin-left:561.5pt;margin-top:29.9pt;width:6.2pt;height:3.7pt;flip:x y;z-index:2518210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20032" behindDoc="0" locked="0" layoutInCell="1" allowOverlap="1" wp14:anchorId="682483CB" wp14:editId="5BE0E520">
                <wp:simplePos x="0" y="0"/>
                <wp:positionH relativeFrom="column">
                  <wp:posOffset>7016526</wp:posOffset>
                </wp:positionH>
                <wp:positionV relativeFrom="paragraph">
                  <wp:posOffset>381785</wp:posOffset>
                </wp:positionV>
                <wp:extent cx="87406" cy="30704"/>
                <wp:effectExtent l="0" t="38100" r="65405" b="64770"/>
                <wp:wrapNone/>
                <wp:docPr id="1399803015" name="Tiesioji rodyklės jungtis 1399803015"/>
                <wp:cNvGraphicFramePr/>
                <a:graphic xmlns:a="http://schemas.openxmlformats.org/drawingml/2006/main">
                  <a:graphicData uri="http://schemas.microsoft.com/office/word/2010/wordprocessingShape">
                    <wps:wsp>
                      <wps:cNvCnPr/>
                      <wps:spPr>
                        <a:xfrm flipV="1">
                          <a:off x="0" y="0"/>
                          <a:ext cx="87406" cy="30704"/>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4ADA0469" id="Tiesioji rodyklės jungtis 1399803015" o:spid="_x0000_s1026" type="#_x0000_t32" style="position:absolute;margin-left:552.5pt;margin-top:30.05pt;width:6.9pt;height:2.4pt;flip:y;z-index:2518200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19008" behindDoc="0" locked="0" layoutInCell="1" allowOverlap="1" wp14:anchorId="5DC2E96B" wp14:editId="1981A42F">
                <wp:simplePos x="0" y="0"/>
                <wp:positionH relativeFrom="margin">
                  <wp:posOffset>6391487</wp:posOffset>
                </wp:positionH>
                <wp:positionV relativeFrom="paragraph">
                  <wp:posOffset>523805</wp:posOffset>
                </wp:positionV>
                <wp:extent cx="494904" cy="226965"/>
                <wp:effectExtent l="38735" t="0" r="58420" b="0"/>
                <wp:wrapNone/>
                <wp:docPr id="688569202" name="Teksto laukas 688569202"/>
                <wp:cNvGraphicFramePr/>
                <a:graphic xmlns:a="http://schemas.openxmlformats.org/drawingml/2006/main">
                  <a:graphicData uri="http://schemas.microsoft.com/office/word/2010/wordprocessingShape">
                    <wps:wsp>
                      <wps:cNvSpPr txBox="1"/>
                      <wps:spPr>
                        <a:xfrm rot="6186822" flipV="1">
                          <a:off x="0" y="0"/>
                          <a:ext cx="494904" cy="226965"/>
                        </a:xfrm>
                        <a:prstGeom prst="rect">
                          <a:avLst/>
                        </a:prstGeom>
                        <a:noFill/>
                        <a:ln w="6350">
                          <a:noFill/>
                        </a:ln>
                        <a:effectLst/>
                      </wps:spPr>
                      <wps:txbx>
                        <w:txbxContent>
                          <w:p w14:paraId="7C558D91" w14:textId="77777777" w:rsidR="00EB6E26" w:rsidRDefault="00EB6E26" w:rsidP="00EB6E26">
                            <w:pPr>
                              <w:jc w:val="center"/>
                              <w:rPr>
                                <w:b/>
                                <w:color w:val="FF0000"/>
                                <w:sz w:val="6"/>
                                <w:szCs w:val="22"/>
                                <w:lang w:val="lt-LT"/>
                              </w:rPr>
                            </w:pPr>
                            <w:r>
                              <w:rPr>
                                <w:b/>
                                <w:color w:val="FF0000"/>
                                <w:sz w:val="6"/>
                                <w:szCs w:val="22"/>
                                <w:lang w:val="lt-LT"/>
                              </w:rPr>
                              <w:t xml:space="preserve">Puodžių g. </w:t>
                            </w:r>
                          </w:p>
                          <w:p w14:paraId="7924F36D" w14:textId="77777777" w:rsidR="00EB6E26" w:rsidRPr="004E0392" w:rsidRDefault="00EB6E26" w:rsidP="00EB6E26">
                            <w:pPr>
                              <w:jc w:val="center"/>
                              <w:rPr>
                                <w:b/>
                                <w:color w:val="FF0000"/>
                                <w:sz w:val="6"/>
                                <w:szCs w:val="22"/>
                                <w:lang w:val="lt-LT"/>
                              </w:rPr>
                            </w:pPr>
                            <w:r w:rsidRPr="008461E2">
                              <w:rPr>
                                <w:b/>
                                <w:color w:val="FF0000"/>
                                <w:sz w:val="6"/>
                                <w:szCs w:val="22"/>
                                <w:lang w:val="lt-LT"/>
                              </w:rPr>
                              <w:sym w:font="Wingdings" w:char="F0E0"/>
                            </w:r>
                            <w:r>
                              <w:rPr>
                                <w:b/>
                                <w:color w:val="FF0000"/>
                                <w:sz w:val="6"/>
                                <w:szCs w:val="22"/>
                                <w:lang w:val="lt-LT"/>
                              </w:rPr>
                              <w:t xml:space="preserve"> Dvarčionių g. </w:t>
                            </w:r>
                            <w:r w:rsidRPr="008461E2">
                              <w:rPr>
                                <w:b/>
                                <w:color w:val="FF0000"/>
                                <w:sz w:val="6"/>
                                <w:szCs w:val="22"/>
                                <w:lang w:val="lt-LT"/>
                              </w:rPr>
                              <w:sym w:font="Wingdings" w:char="F0E0"/>
                            </w:r>
                            <w:r>
                              <w:rPr>
                                <w:b/>
                                <w:color w:val="FF0000"/>
                                <w:sz w:val="6"/>
                                <w:szCs w:val="22"/>
                                <w:lang w:val="lt-LT"/>
                              </w:rPr>
                              <w:t xml:space="preserve"> Keramikų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C2E96B" id="Teksto laukas 688569202" o:spid="_x0000_s1132" type="#_x0000_t202" style="position:absolute;margin-left:503.25pt;margin-top:41.25pt;width:38.95pt;height:17.85pt;rotation:-6757659fd;flip:y;z-index:251819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" filled="f" stroked="f" strokeweight=".5pt">
                <v:textbox>
                  <w:txbxContent>
                    <w:p w14:paraId="7C558D91" w14:textId="77777777" w:rsidR="00EB6E26" w:rsidRDefault="00EB6E26" w:rsidP="00EB6E26">
                      <w:pPr>
                        <w:jc w:val="center"/>
                        <w:rPr>
                          <w:b/>
                          <w:color w:val="FF0000"/>
                          <w:sz w:val="6"/>
                          <w:szCs w:val="22"/>
                          <w:lang w:val="lt-LT"/>
                        </w:rPr>
                      </w:pPr>
                      <w:r>
                        <w:rPr>
                          <w:b/>
                          <w:color w:val="FF0000"/>
                          <w:sz w:val="6"/>
                          <w:szCs w:val="22"/>
                          <w:lang w:val="lt-LT"/>
                        </w:rPr>
                        <w:t xml:space="preserve">Puodžių g. </w:t>
                      </w:r>
                    </w:p>
                    <w:p w14:paraId="7924F36D" w14:textId="77777777" w:rsidR="00EB6E26" w:rsidRPr="004E0392" w:rsidRDefault="00EB6E26" w:rsidP="00EB6E26">
                      <w:pPr>
                        <w:jc w:val="center"/>
                        <w:rPr>
                          <w:b/>
                          <w:color w:val="FF0000"/>
                          <w:sz w:val="6"/>
                          <w:szCs w:val="22"/>
                          <w:lang w:val="lt-LT"/>
                        </w:rPr>
                      </w:pPr>
                      <w:r w:rsidRPr="008461E2">
                        <w:rPr>
                          <w:b/>
                          <w:color w:val="FF0000"/>
                          <w:sz w:val="6"/>
                          <w:szCs w:val="22"/>
                          <w:lang w:val="lt-LT"/>
                        </w:rPr>
                        <w:sym w:font="Wingdings" w:char="F0E0"/>
                      </w:r>
                      <w:r>
                        <w:rPr>
                          <w:b/>
                          <w:color w:val="FF0000"/>
                          <w:sz w:val="6"/>
                          <w:szCs w:val="22"/>
                          <w:lang w:val="lt-LT"/>
                        </w:rPr>
                        <w:t xml:space="preserve"> Dvarčionių g. </w:t>
                      </w:r>
                      <w:r w:rsidRPr="008461E2">
                        <w:rPr>
                          <w:b/>
                          <w:color w:val="FF0000"/>
                          <w:sz w:val="6"/>
                          <w:szCs w:val="22"/>
                          <w:lang w:val="lt-LT"/>
                        </w:rPr>
                        <w:sym w:font="Wingdings" w:char="F0E0"/>
                      </w:r>
                      <w:r>
                        <w:rPr>
                          <w:b/>
                          <w:color w:val="FF0000"/>
                          <w:sz w:val="6"/>
                          <w:szCs w:val="22"/>
                          <w:lang w:val="lt-LT"/>
                        </w:rPr>
                        <w:t xml:space="preserve"> Keramikų g.</w:t>
                      </w:r>
                    </w:p>
                  </w:txbxContent>
                </v:textbox>
                <w10:wrap anchorx="margin"/>
              </v:shape>
            </w:pict>
          </mc:Fallback>
        </mc:AlternateContent>
      </w:r>
      <w:r w:rsidRPr="00EB6E26">
        <w:rPr>
          <w:noProof/>
          <w:lang w:val="lt-LT"/>
        </w:rPr>
        <mc:AlternateContent>
          <mc:Choice Requires="wps">
            <w:drawing>
              <wp:anchor distT="0" distB="0" distL="114300" distR="114300" simplePos="0" relativeHeight="251817984" behindDoc="0" locked="0" layoutInCell="1" allowOverlap="1" wp14:anchorId="1D8471A6" wp14:editId="7D08A739">
                <wp:simplePos x="0" y="0"/>
                <wp:positionH relativeFrom="column">
                  <wp:posOffset>6524065</wp:posOffset>
                </wp:positionH>
                <wp:positionV relativeFrom="paragraph">
                  <wp:posOffset>474457</wp:posOffset>
                </wp:positionV>
                <wp:extent cx="8964" cy="65105"/>
                <wp:effectExtent l="76200" t="38100" r="86360" b="30480"/>
                <wp:wrapNone/>
                <wp:docPr id="1279904556" name="Tiesioji rodyklės jungtis 1279904556"/>
                <wp:cNvGraphicFramePr/>
                <a:graphic xmlns:a="http://schemas.openxmlformats.org/drawingml/2006/main">
                  <a:graphicData uri="http://schemas.microsoft.com/office/word/2010/wordprocessingShape">
                    <wps:wsp>
                      <wps:cNvCnPr/>
                      <wps:spPr>
                        <a:xfrm flipV="1">
                          <a:off x="0" y="0"/>
                          <a:ext cx="8964" cy="65105"/>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5ADAE31E" id="Tiesioji rodyklės jungtis 1279904556" o:spid="_x0000_s1026" type="#_x0000_t32" style="position:absolute;margin-left:513.7pt;margin-top:37.35pt;width:.7pt;height:5.15pt;flip:y;z-index:251817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15936" behindDoc="0" locked="0" layoutInCell="1" allowOverlap="1" wp14:anchorId="50041F35" wp14:editId="492E0480">
                <wp:simplePos x="0" y="0"/>
                <wp:positionH relativeFrom="column">
                  <wp:posOffset>6473115</wp:posOffset>
                </wp:positionH>
                <wp:positionV relativeFrom="paragraph">
                  <wp:posOffset>679039</wp:posOffset>
                </wp:positionV>
                <wp:extent cx="64168" cy="56147"/>
                <wp:effectExtent l="0" t="0" r="12065" b="20320"/>
                <wp:wrapNone/>
                <wp:docPr id="1519584643" name="Ovalas 1519584643"/>
                <wp:cNvGraphicFramePr/>
                <a:graphic xmlns:a="http://schemas.openxmlformats.org/drawingml/2006/main">
                  <a:graphicData uri="http://schemas.microsoft.com/office/word/2010/wordprocessingShape">
                    <wps:wsp>
                      <wps:cNvSpPr/>
                      <wps:spPr>
                        <a:xfrm>
                          <a:off x="0" y="0"/>
                          <a:ext cx="64168" cy="56147"/>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A25C42E" id="Ovalas 1519584643" o:spid="_x0000_s1026" style="position:absolute;margin-left:509.7pt;margin-top:53.45pt;width:5.05pt;height:4.4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816960" behindDoc="0" locked="0" layoutInCell="1" allowOverlap="1" wp14:anchorId="056F90F3" wp14:editId="241863B7">
                <wp:simplePos x="0" y="0"/>
                <wp:positionH relativeFrom="column">
                  <wp:posOffset>6524109</wp:posOffset>
                </wp:positionH>
                <wp:positionV relativeFrom="paragraph">
                  <wp:posOffset>481181</wp:posOffset>
                </wp:positionV>
                <wp:extent cx="46106" cy="233082"/>
                <wp:effectExtent l="0" t="0" r="11430" b="14605"/>
                <wp:wrapNone/>
                <wp:docPr id="247649798" name="Laisva forma: figūra 247649798"/>
                <wp:cNvGraphicFramePr/>
                <a:graphic xmlns:a="http://schemas.openxmlformats.org/drawingml/2006/main">
                  <a:graphicData uri="http://schemas.microsoft.com/office/word/2010/wordprocessingShape">
                    <wps:wsp>
                      <wps:cNvSpPr/>
                      <wps:spPr>
                        <a:xfrm>
                          <a:off x="0" y="0"/>
                          <a:ext cx="46106" cy="233082"/>
                        </a:xfrm>
                        <a:custGeom>
                          <a:avLst/>
                          <a:gdLst>
                            <a:gd name="connsiteX0" fmla="*/ 8920 w 46106"/>
                            <a:gd name="connsiteY0" fmla="*/ 0 h 233082"/>
                            <a:gd name="connsiteX1" fmla="*/ 2197 w 46106"/>
                            <a:gd name="connsiteY1" fmla="*/ 62753 h 233082"/>
                            <a:gd name="connsiteX2" fmla="*/ 42538 w 46106"/>
                            <a:gd name="connsiteY2" fmla="*/ 125505 h 233082"/>
                            <a:gd name="connsiteX3" fmla="*/ 40297 w 46106"/>
                            <a:gd name="connsiteY3" fmla="*/ 190500 h 233082"/>
                            <a:gd name="connsiteX4" fmla="*/ 8920 w 46106"/>
                            <a:gd name="connsiteY4" fmla="*/ 221876 h 233082"/>
                            <a:gd name="connsiteX5" fmla="*/ 11162 w 46106"/>
                            <a:gd name="connsiteY5" fmla="*/ 233082 h 23308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46106" h="233082">
                              <a:moveTo>
                                <a:pt x="8920" y="0"/>
                              </a:moveTo>
                              <a:cubicBezTo>
                                <a:pt x="2757" y="20918"/>
                                <a:pt x="-3406" y="41836"/>
                                <a:pt x="2197" y="62753"/>
                              </a:cubicBezTo>
                              <a:cubicBezTo>
                                <a:pt x="7800" y="83671"/>
                                <a:pt x="36188" y="104214"/>
                                <a:pt x="42538" y="125505"/>
                              </a:cubicBezTo>
                              <a:cubicBezTo>
                                <a:pt x="48888" y="146796"/>
                                <a:pt x="45900" y="174438"/>
                                <a:pt x="40297" y="190500"/>
                              </a:cubicBezTo>
                              <a:cubicBezTo>
                                <a:pt x="34694" y="206562"/>
                                <a:pt x="13776" y="214779"/>
                                <a:pt x="8920" y="221876"/>
                              </a:cubicBezTo>
                              <a:cubicBezTo>
                                <a:pt x="4064" y="228973"/>
                                <a:pt x="7613" y="231027"/>
                                <a:pt x="11162" y="233082"/>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E3C7FAF" id="Laisva forma: figūra 247649798" o:spid="_x0000_s1026" style="position:absolute;margin-left:513.7pt;margin-top:37.9pt;width:3.65pt;height:18.35pt;z-index:251816960;visibility:visible;mso-wrap-style:square;mso-wrap-distance-left:9pt;mso-wrap-distance-top:0;mso-wrap-distance-right:9pt;mso-wrap-distance-bottom:0;mso-position-horizontal:absolute;mso-position-horizontal-relative:text;mso-position-vertical:absolute;mso-position-vertical-relative:text;v-text-anchor:middle" coordsize="46106,2330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" path="m8920,c2757,20918,-3406,41836,2197,62753v5603,20918,33991,41461,40341,62752c48888,146796,45900,174438,40297,190500,34694,206562,13776,214779,8920,221876v-4856,7097,-1307,9151,2242,11206e" filled="f" strokecolor="red" strokeweight=".5pt">
                <v:stroke joinstyle="miter"/>
                <v:path arrowok="t" o:connecttype="custom" o:connectlocs="8920,0;2197,62753;42538,125505;40297,190500;8920,221876;11162,233082" o:connectangles="0,0,0,0,0,0"/>
              </v:shape>
            </w:pict>
          </mc:Fallback>
        </mc:AlternateContent>
      </w:r>
      <w:r w:rsidRPr="00EB6E26">
        <w:rPr>
          <w:noProof/>
          <w:lang w:val="lt-LT"/>
        </w:rPr>
        <mc:AlternateContent>
          <mc:Choice Requires="wps">
            <w:drawing>
              <wp:anchor distT="0" distB="0" distL="114300" distR="114300" simplePos="0" relativeHeight="251809792" behindDoc="0" locked="0" layoutInCell="1" allowOverlap="1" wp14:anchorId="56B6281D" wp14:editId="252DC910">
                <wp:simplePos x="0" y="0"/>
                <wp:positionH relativeFrom="column">
                  <wp:posOffset>6004622</wp:posOffset>
                </wp:positionH>
                <wp:positionV relativeFrom="paragraph">
                  <wp:posOffset>410881</wp:posOffset>
                </wp:positionV>
                <wp:extent cx="660158" cy="174205"/>
                <wp:effectExtent l="0" t="76200" r="0" b="73660"/>
                <wp:wrapNone/>
                <wp:docPr id="1145959776" name="Teksto laukas 1145959776"/>
                <wp:cNvGraphicFramePr/>
                <a:graphic xmlns:a="http://schemas.openxmlformats.org/drawingml/2006/main">
                  <a:graphicData uri="http://schemas.microsoft.com/office/word/2010/wordprocessingShape">
                    <wps:wsp>
                      <wps:cNvSpPr txBox="1"/>
                      <wps:spPr>
                        <a:xfrm rot="9504737" flipV="1">
                          <a:off x="0" y="0"/>
                          <a:ext cx="660158" cy="174205"/>
                        </a:xfrm>
                        <a:prstGeom prst="rect">
                          <a:avLst/>
                        </a:prstGeom>
                        <a:noFill/>
                        <a:ln w="6350">
                          <a:noFill/>
                        </a:ln>
                        <a:effectLst/>
                      </wps:spPr>
                      <wps:txbx>
                        <w:txbxContent>
                          <w:p w14:paraId="199B9144" w14:textId="77777777" w:rsidR="00EB6E26" w:rsidRPr="00715289" w:rsidRDefault="00EB6E26" w:rsidP="00EB6E26">
                            <w:pPr>
                              <w:jc w:val="center"/>
                              <w:rPr>
                                <w:b/>
                                <w:color w:val="FF0000"/>
                                <w:sz w:val="10"/>
                                <w:lang w:val="lt-LT"/>
                              </w:rPr>
                            </w:pPr>
                            <w:r>
                              <w:rPr>
                                <w:b/>
                                <w:color w:val="FF0000"/>
                                <w:sz w:val="10"/>
                                <w:lang w:val="lt-LT"/>
                              </w:rPr>
                              <w:t>Plytinės</w:t>
                            </w:r>
                            <w:r w:rsidRPr="00715289">
                              <w:rPr>
                                <w:b/>
                                <w:color w:val="FF0000"/>
                                <w:sz w:val="10"/>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B6281D" id="Teksto laukas 1145959776" o:spid="_x0000_s1133" type="#_x0000_t202" style="position:absolute;margin-left:472.8pt;margin-top:32.35pt;width:52pt;height:13.7pt;rotation:-10381707fd;flip:y;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" filled="f" stroked="f" strokeweight=".5pt">
                <v:textbox>
                  <w:txbxContent>
                    <w:p w14:paraId="199B9144" w14:textId="77777777" w:rsidR="00EB6E26" w:rsidRPr="00715289" w:rsidRDefault="00EB6E26" w:rsidP="00EB6E26">
                      <w:pPr>
                        <w:jc w:val="center"/>
                        <w:rPr>
                          <w:b/>
                          <w:color w:val="FF0000"/>
                          <w:sz w:val="10"/>
                          <w:lang w:val="lt-LT"/>
                        </w:rPr>
                      </w:pPr>
                      <w:r>
                        <w:rPr>
                          <w:b/>
                          <w:color w:val="FF0000"/>
                          <w:sz w:val="10"/>
                          <w:lang w:val="lt-LT"/>
                        </w:rPr>
                        <w:t>Plytinės</w:t>
                      </w:r>
                      <w:r w:rsidRPr="00715289">
                        <w:rPr>
                          <w:b/>
                          <w:color w:val="FF0000"/>
                          <w:sz w:val="10"/>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1806720" behindDoc="0" locked="0" layoutInCell="1" allowOverlap="1" wp14:anchorId="68872D32" wp14:editId="24DDD4D2">
                <wp:simplePos x="0" y="0"/>
                <wp:positionH relativeFrom="column">
                  <wp:posOffset>7022237</wp:posOffset>
                </wp:positionH>
                <wp:positionV relativeFrom="paragraph">
                  <wp:posOffset>782353</wp:posOffset>
                </wp:positionV>
                <wp:extent cx="660158" cy="174205"/>
                <wp:effectExtent l="0" t="0" r="2222" b="0"/>
                <wp:wrapNone/>
                <wp:docPr id="598109975" name="Teksto laukas 598109975"/>
                <wp:cNvGraphicFramePr/>
                <a:graphic xmlns:a="http://schemas.openxmlformats.org/drawingml/2006/main">
                  <a:graphicData uri="http://schemas.microsoft.com/office/word/2010/wordprocessingShape">
                    <wps:wsp>
                      <wps:cNvSpPr txBox="1"/>
                      <wps:spPr>
                        <a:xfrm rot="16200000" flipV="1">
                          <a:off x="0" y="0"/>
                          <a:ext cx="660158" cy="174205"/>
                        </a:xfrm>
                        <a:prstGeom prst="rect">
                          <a:avLst/>
                        </a:prstGeom>
                        <a:noFill/>
                        <a:ln w="6350">
                          <a:noFill/>
                        </a:ln>
                        <a:effectLst/>
                      </wps:spPr>
                      <wps:txbx>
                        <w:txbxContent>
                          <w:p w14:paraId="00208A24" w14:textId="77777777" w:rsidR="00EB6E26" w:rsidRPr="00715289" w:rsidRDefault="00EB6E26" w:rsidP="00EB6E26">
                            <w:pPr>
                              <w:jc w:val="center"/>
                              <w:rPr>
                                <w:b/>
                                <w:color w:val="FF0000"/>
                                <w:sz w:val="10"/>
                                <w:lang w:val="lt-LT"/>
                              </w:rPr>
                            </w:pPr>
                            <w:r>
                              <w:rPr>
                                <w:b/>
                                <w:color w:val="FF0000"/>
                                <w:sz w:val="10"/>
                                <w:lang w:val="lt-LT"/>
                              </w:rPr>
                              <w:t>Centrinė</w:t>
                            </w:r>
                            <w:r w:rsidRPr="00715289">
                              <w:rPr>
                                <w:b/>
                                <w:color w:val="FF0000"/>
                                <w:sz w:val="10"/>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872D32" id="Teksto laukas 598109975" o:spid="_x0000_s1134" type="#_x0000_t202" style="position:absolute;margin-left:552.95pt;margin-top:61.6pt;width:52pt;height:13.7pt;rotation:90;flip:y;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" filled="f" stroked="f" strokeweight=".5pt">
                <v:textbox>
                  <w:txbxContent>
                    <w:p w14:paraId="00208A24" w14:textId="77777777" w:rsidR="00EB6E26" w:rsidRPr="00715289" w:rsidRDefault="00EB6E26" w:rsidP="00EB6E26">
                      <w:pPr>
                        <w:jc w:val="center"/>
                        <w:rPr>
                          <w:b/>
                          <w:color w:val="FF0000"/>
                          <w:sz w:val="10"/>
                          <w:lang w:val="lt-LT"/>
                        </w:rPr>
                      </w:pPr>
                      <w:r>
                        <w:rPr>
                          <w:b/>
                          <w:color w:val="FF0000"/>
                          <w:sz w:val="10"/>
                          <w:lang w:val="lt-LT"/>
                        </w:rPr>
                        <w:t>Centrinė</w:t>
                      </w:r>
                      <w:r w:rsidRPr="00715289">
                        <w:rPr>
                          <w:b/>
                          <w:color w:val="FF0000"/>
                          <w:sz w:val="10"/>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1814912" behindDoc="0" locked="0" layoutInCell="1" allowOverlap="1" wp14:anchorId="6D3A4737" wp14:editId="6FCAFB65">
                <wp:simplePos x="0" y="0"/>
                <wp:positionH relativeFrom="column">
                  <wp:posOffset>6986752</wp:posOffset>
                </wp:positionH>
                <wp:positionV relativeFrom="paragraph">
                  <wp:posOffset>1886476</wp:posOffset>
                </wp:positionV>
                <wp:extent cx="52551" cy="51701"/>
                <wp:effectExtent l="38100" t="19050" r="43180" b="62865"/>
                <wp:wrapNone/>
                <wp:docPr id="2069940557" name="Tiesioji rodyklės jungtis 2069940557"/>
                <wp:cNvGraphicFramePr/>
                <a:graphic xmlns:a="http://schemas.openxmlformats.org/drawingml/2006/main">
                  <a:graphicData uri="http://schemas.microsoft.com/office/word/2010/wordprocessingShape">
                    <wps:wsp>
                      <wps:cNvCnPr/>
                      <wps:spPr>
                        <a:xfrm flipH="1">
                          <a:off x="0" y="0"/>
                          <a:ext cx="52551" cy="51701"/>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3178742E" id="Tiesioji rodyklės jungtis 2069940557" o:spid="_x0000_s1026" type="#_x0000_t32" style="position:absolute;margin-left:550.15pt;margin-top:148.55pt;width:4.15pt;height:4.05pt;flip:x;z-index:251814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13888" behindDoc="0" locked="0" layoutInCell="1" allowOverlap="1" wp14:anchorId="591B399E" wp14:editId="047E39D8">
                <wp:simplePos x="0" y="0"/>
                <wp:positionH relativeFrom="column">
                  <wp:posOffset>7410472</wp:posOffset>
                </wp:positionH>
                <wp:positionV relativeFrom="paragraph">
                  <wp:posOffset>1411727</wp:posOffset>
                </wp:positionV>
                <wp:extent cx="45719" cy="75202"/>
                <wp:effectExtent l="38100" t="38100" r="50165" b="20320"/>
                <wp:wrapNone/>
                <wp:docPr id="239253471" name="Tiesioji rodyklės jungtis 239253471"/>
                <wp:cNvGraphicFramePr/>
                <a:graphic xmlns:a="http://schemas.openxmlformats.org/drawingml/2006/main">
                  <a:graphicData uri="http://schemas.microsoft.com/office/word/2010/wordprocessingShape">
                    <wps:wsp>
                      <wps:cNvCnPr/>
                      <wps:spPr>
                        <a:xfrm flipH="1" flipV="1">
                          <a:off x="0" y="0"/>
                          <a:ext cx="45719" cy="75202"/>
                        </a:xfrm>
                        <a:prstGeom prst="straightConnector1">
                          <a:avLst/>
                        </a:prstGeom>
                        <a:noFill/>
                        <a:ln w="6350" cap="flat" cmpd="sng" algn="ctr">
                          <a:solidFill>
                            <a:srgbClr val="FF0000"/>
                          </a:solidFill>
                          <a:prstDash val="solid"/>
                          <a:miter lim="800000"/>
                          <a:tailEnd type="triangle"/>
                        </a:ln>
                        <a:effectLst/>
                      </wps:spPr>
                      <wps:bodyPr/>
                    </wps:wsp>
                  </a:graphicData>
                </a:graphic>
                <wp14:sizeRelV relativeFrom="margin">
                  <wp14:pctHeight>0</wp14:pctHeight>
                </wp14:sizeRelV>
              </wp:anchor>
            </w:drawing>
          </mc:Choice>
          <mc:Fallback>
            <w:pict>
              <v:shape w14:anchorId="5EB2DB37" id="Tiesioji rodyklės jungtis 239253471" o:spid="_x0000_s1026" type="#_x0000_t32" style="position:absolute;margin-left:583.5pt;margin-top:111.15pt;width:3.6pt;height:5.9pt;flip:x y;z-index:251813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12864" behindDoc="0" locked="0" layoutInCell="1" allowOverlap="1" wp14:anchorId="797DC5F8" wp14:editId="6920A544">
                <wp:simplePos x="0" y="0"/>
                <wp:positionH relativeFrom="column">
                  <wp:posOffset>5651938</wp:posOffset>
                </wp:positionH>
                <wp:positionV relativeFrom="paragraph">
                  <wp:posOffset>745621</wp:posOffset>
                </wp:positionV>
                <wp:extent cx="86710" cy="53034"/>
                <wp:effectExtent l="38100" t="38100" r="27940" b="42545"/>
                <wp:wrapNone/>
                <wp:docPr id="707296672" name="Tiesioji rodyklės jungtis 707296672"/>
                <wp:cNvGraphicFramePr/>
                <a:graphic xmlns:a="http://schemas.openxmlformats.org/drawingml/2006/main">
                  <a:graphicData uri="http://schemas.microsoft.com/office/word/2010/wordprocessingShape">
                    <wps:wsp>
                      <wps:cNvCnPr/>
                      <wps:spPr>
                        <a:xfrm flipH="1" flipV="1">
                          <a:off x="0" y="0"/>
                          <a:ext cx="86710" cy="53034"/>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0D8E2982" id="Tiesioji rodyklės jungtis 707296672" o:spid="_x0000_s1026" type="#_x0000_t32" style="position:absolute;margin-left:445.05pt;margin-top:58.7pt;width:6.85pt;height:4.2pt;flip:x y;z-index:251812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808768" behindDoc="0" locked="0" layoutInCell="1" allowOverlap="1" wp14:anchorId="24710A61" wp14:editId="1FA7FB90">
                <wp:simplePos x="0" y="0"/>
                <wp:positionH relativeFrom="column">
                  <wp:posOffset>6889751</wp:posOffset>
                </wp:positionH>
                <wp:positionV relativeFrom="paragraph">
                  <wp:posOffset>175895</wp:posOffset>
                </wp:positionV>
                <wp:extent cx="660158" cy="314713"/>
                <wp:effectExtent l="77470" t="0" r="122555" b="0"/>
                <wp:wrapNone/>
                <wp:docPr id="1918520728" name="Teksto laukas 1918520728"/>
                <wp:cNvGraphicFramePr/>
                <a:graphic xmlns:a="http://schemas.openxmlformats.org/drawingml/2006/main">
                  <a:graphicData uri="http://schemas.microsoft.com/office/word/2010/wordprocessingShape">
                    <wps:wsp>
                      <wps:cNvSpPr txBox="1"/>
                      <wps:spPr>
                        <a:xfrm rot="13698749" flipV="1">
                          <a:off x="0" y="0"/>
                          <a:ext cx="660158" cy="314713"/>
                        </a:xfrm>
                        <a:prstGeom prst="rect">
                          <a:avLst/>
                        </a:prstGeom>
                        <a:noFill/>
                        <a:ln w="6350">
                          <a:noFill/>
                        </a:ln>
                        <a:effectLst/>
                      </wps:spPr>
                      <wps:txbx>
                        <w:txbxContent>
                          <w:p w14:paraId="7B602F89" w14:textId="77777777" w:rsidR="00EB6E26" w:rsidRPr="00715289" w:rsidRDefault="00EB6E26" w:rsidP="00EB6E26">
                            <w:pPr>
                              <w:jc w:val="center"/>
                              <w:rPr>
                                <w:b/>
                                <w:color w:val="FF0000"/>
                                <w:sz w:val="10"/>
                                <w:lang w:val="lt-LT"/>
                              </w:rPr>
                            </w:pPr>
                            <w:r>
                              <w:rPr>
                                <w:b/>
                                <w:color w:val="FF0000"/>
                                <w:sz w:val="10"/>
                                <w:lang w:val="lt-LT"/>
                              </w:rPr>
                              <w:t>Kairėnų</w:t>
                            </w:r>
                            <w:r w:rsidRPr="00715289">
                              <w:rPr>
                                <w:b/>
                                <w:color w:val="FF0000"/>
                                <w:sz w:val="10"/>
                                <w:lang w:val="lt-LT"/>
                              </w:rPr>
                              <w:t xml:space="preserve"> g.</w:t>
                            </w:r>
                            <w:r>
                              <w:rPr>
                                <w:b/>
                                <w:color w:val="FF0000"/>
                                <w:sz w:val="10"/>
                                <w:lang w:val="lt-LT"/>
                              </w:rPr>
                              <w:t xml:space="preserve"> (iki Nemenčinės pl.)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710A61" id="Teksto laukas 1918520728" o:spid="_x0000_s1135" type="#_x0000_t202" style="position:absolute;margin-left:542.5pt;margin-top:13.85pt;width:52pt;height:24.8pt;rotation:8630273fd;flip:y;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" filled="f" stroked="f" strokeweight=".5pt">
                <v:textbox>
                  <w:txbxContent>
                    <w:p w14:paraId="7B602F89" w14:textId="77777777" w:rsidR="00EB6E26" w:rsidRPr="00715289" w:rsidRDefault="00EB6E26" w:rsidP="00EB6E26">
                      <w:pPr>
                        <w:jc w:val="center"/>
                        <w:rPr>
                          <w:b/>
                          <w:color w:val="FF0000"/>
                          <w:sz w:val="10"/>
                          <w:lang w:val="lt-LT"/>
                        </w:rPr>
                      </w:pPr>
                      <w:r>
                        <w:rPr>
                          <w:b/>
                          <w:color w:val="FF0000"/>
                          <w:sz w:val="10"/>
                          <w:lang w:val="lt-LT"/>
                        </w:rPr>
                        <w:t>Kairėnų</w:t>
                      </w:r>
                      <w:r w:rsidRPr="00715289">
                        <w:rPr>
                          <w:b/>
                          <w:color w:val="FF0000"/>
                          <w:sz w:val="10"/>
                          <w:lang w:val="lt-LT"/>
                        </w:rPr>
                        <w:t xml:space="preserve"> g.</w:t>
                      </w:r>
                      <w:r>
                        <w:rPr>
                          <w:b/>
                          <w:color w:val="FF0000"/>
                          <w:sz w:val="10"/>
                          <w:lang w:val="lt-LT"/>
                        </w:rPr>
                        <w:t xml:space="preserve"> (iki Nemenčinės pl.)</w:t>
                      </w:r>
                    </w:p>
                  </w:txbxContent>
                </v:textbox>
              </v:shape>
            </w:pict>
          </mc:Fallback>
        </mc:AlternateContent>
      </w:r>
      <w:r w:rsidRPr="00EB6E26">
        <w:rPr>
          <w:noProof/>
          <w:lang w:val="lt-LT"/>
        </w:rPr>
        <mc:AlternateContent>
          <mc:Choice Requires="wps">
            <w:drawing>
              <wp:anchor distT="0" distB="0" distL="114300" distR="114300" simplePos="0" relativeHeight="251810816" behindDoc="0" locked="0" layoutInCell="1" allowOverlap="1" wp14:anchorId="0A6A925E" wp14:editId="357DC577">
                <wp:simplePos x="0" y="0"/>
                <wp:positionH relativeFrom="column">
                  <wp:posOffset>5459401</wp:posOffset>
                </wp:positionH>
                <wp:positionV relativeFrom="paragraph">
                  <wp:posOffset>765609</wp:posOffset>
                </wp:positionV>
                <wp:extent cx="660158" cy="174205"/>
                <wp:effectExtent l="0" t="38100" r="0" b="54610"/>
                <wp:wrapNone/>
                <wp:docPr id="353034997" name="Teksto laukas 353034997"/>
                <wp:cNvGraphicFramePr/>
                <a:graphic xmlns:a="http://schemas.openxmlformats.org/drawingml/2006/main">
                  <a:graphicData uri="http://schemas.microsoft.com/office/word/2010/wordprocessingShape">
                    <wps:wsp>
                      <wps:cNvSpPr txBox="1"/>
                      <wps:spPr>
                        <a:xfrm rot="11540043" flipV="1">
                          <a:off x="0" y="0"/>
                          <a:ext cx="660158" cy="174205"/>
                        </a:xfrm>
                        <a:prstGeom prst="rect">
                          <a:avLst/>
                        </a:prstGeom>
                        <a:noFill/>
                        <a:ln w="6350">
                          <a:noFill/>
                        </a:ln>
                        <a:effectLst/>
                      </wps:spPr>
                      <wps:txbx>
                        <w:txbxContent>
                          <w:p w14:paraId="340C9E45" w14:textId="77777777" w:rsidR="00EB6E26" w:rsidRPr="00715289" w:rsidRDefault="00EB6E26" w:rsidP="00EB6E26">
                            <w:pPr>
                              <w:jc w:val="center"/>
                              <w:rPr>
                                <w:b/>
                                <w:color w:val="FF0000"/>
                                <w:sz w:val="10"/>
                                <w:lang w:val="lt-LT"/>
                              </w:rPr>
                            </w:pPr>
                            <w:r>
                              <w:rPr>
                                <w:b/>
                                <w:color w:val="FF0000"/>
                                <w:sz w:val="10"/>
                                <w:lang w:val="lt-LT"/>
                              </w:rPr>
                              <w:t>Saulėtekio al</w:t>
                            </w:r>
                            <w:r w:rsidRPr="00715289">
                              <w:rPr>
                                <w:b/>
                                <w:color w:val="FF0000"/>
                                <w:sz w:val="10"/>
                                <w:lang w:val="lt-L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6A925E" id="Teksto laukas 353034997" o:spid="_x0000_s1136" type="#_x0000_t202" style="position:absolute;margin-left:429.85pt;margin-top:60.3pt;width:52pt;height:13.7pt;rotation:10988156fd;flip:y;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" filled="f" stroked="f" strokeweight=".5pt">
                <v:textbox>
                  <w:txbxContent>
                    <w:p w14:paraId="340C9E45" w14:textId="77777777" w:rsidR="00EB6E26" w:rsidRPr="00715289" w:rsidRDefault="00EB6E26" w:rsidP="00EB6E26">
                      <w:pPr>
                        <w:jc w:val="center"/>
                        <w:rPr>
                          <w:b/>
                          <w:color w:val="FF0000"/>
                          <w:sz w:val="10"/>
                          <w:lang w:val="lt-LT"/>
                        </w:rPr>
                      </w:pPr>
                      <w:r>
                        <w:rPr>
                          <w:b/>
                          <w:color w:val="FF0000"/>
                          <w:sz w:val="10"/>
                          <w:lang w:val="lt-LT"/>
                        </w:rPr>
                        <w:t>Saulėtekio al</w:t>
                      </w:r>
                      <w:r w:rsidRPr="00715289">
                        <w:rPr>
                          <w:b/>
                          <w:color w:val="FF0000"/>
                          <w:sz w:val="10"/>
                          <w:lang w:val="lt-LT"/>
                        </w:rPr>
                        <w:t>.</w:t>
                      </w:r>
                    </w:p>
                  </w:txbxContent>
                </v:textbox>
              </v:shape>
            </w:pict>
          </mc:Fallback>
        </mc:AlternateContent>
      </w:r>
      <w:r w:rsidRPr="00EB6E26">
        <w:rPr>
          <w:noProof/>
          <w:lang w:val="lt-LT"/>
        </w:rPr>
        <mc:AlternateContent>
          <mc:Choice Requires="wps">
            <w:drawing>
              <wp:anchor distT="0" distB="0" distL="114300" distR="114300" simplePos="0" relativeHeight="251807744" behindDoc="0" locked="0" layoutInCell="1" allowOverlap="1" wp14:anchorId="350D2B3E" wp14:editId="5540A82A">
                <wp:simplePos x="0" y="0"/>
                <wp:positionH relativeFrom="column">
                  <wp:posOffset>5654566</wp:posOffset>
                </wp:positionH>
                <wp:positionV relativeFrom="paragraph">
                  <wp:posOffset>380869</wp:posOffset>
                </wp:positionV>
                <wp:extent cx="1458310" cy="455898"/>
                <wp:effectExtent l="0" t="0" r="27940" b="20955"/>
                <wp:wrapNone/>
                <wp:docPr id="438781092" name="Laisva forma: figūra 438781092"/>
                <wp:cNvGraphicFramePr/>
                <a:graphic xmlns:a="http://schemas.openxmlformats.org/drawingml/2006/main">
                  <a:graphicData uri="http://schemas.microsoft.com/office/word/2010/wordprocessingShape">
                    <wps:wsp>
                      <wps:cNvSpPr/>
                      <wps:spPr>
                        <a:xfrm>
                          <a:off x="0" y="0"/>
                          <a:ext cx="1458310" cy="455898"/>
                        </a:xfrm>
                        <a:custGeom>
                          <a:avLst/>
                          <a:gdLst>
                            <a:gd name="connsiteX0" fmla="*/ 1458310 w 1458310"/>
                            <a:gd name="connsiteY0" fmla="*/ 0 h 455898"/>
                            <a:gd name="connsiteX1" fmla="*/ 1156137 w 1458310"/>
                            <a:gd name="connsiteY1" fmla="*/ 73572 h 455898"/>
                            <a:gd name="connsiteX2" fmla="*/ 874986 w 1458310"/>
                            <a:gd name="connsiteY2" fmla="*/ 99848 h 455898"/>
                            <a:gd name="connsiteX3" fmla="*/ 567558 w 1458310"/>
                            <a:gd name="connsiteY3" fmla="*/ 210207 h 455898"/>
                            <a:gd name="connsiteX4" fmla="*/ 528144 w 1458310"/>
                            <a:gd name="connsiteY4" fmla="*/ 231227 h 455898"/>
                            <a:gd name="connsiteX5" fmla="*/ 323193 w 1458310"/>
                            <a:gd name="connsiteY5" fmla="*/ 359979 h 455898"/>
                            <a:gd name="connsiteX6" fmla="*/ 281151 w 1458310"/>
                            <a:gd name="connsiteY6" fmla="*/ 430924 h 455898"/>
                            <a:gd name="connsiteX7" fmla="*/ 194441 w 1458310"/>
                            <a:gd name="connsiteY7" fmla="*/ 449317 h 455898"/>
                            <a:gd name="connsiteX8" fmla="*/ 141889 w 1458310"/>
                            <a:gd name="connsiteY8" fmla="*/ 449317 h 455898"/>
                            <a:gd name="connsiteX9" fmla="*/ 7882 w 1458310"/>
                            <a:gd name="connsiteY9" fmla="*/ 370489 h 455898"/>
                            <a:gd name="connsiteX10" fmla="*/ 7882 w 1458310"/>
                            <a:gd name="connsiteY10" fmla="*/ 370489 h 455898"/>
                            <a:gd name="connsiteX11" fmla="*/ 0 w 1458310"/>
                            <a:gd name="connsiteY11" fmla="*/ 367862 h 45589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1458310" h="455898">
                              <a:moveTo>
                                <a:pt x="1458310" y="0"/>
                              </a:moveTo>
                              <a:cubicBezTo>
                                <a:pt x="1355834" y="28465"/>
                                <a:pt x="1253358" y="56931"/>
                                <a:pt x="1156137" y="73572"/>
                              </a:cubicBezTo>
                              <a:cubicBezTo>
                                <a:pt x="1058916" y="90213"/>
                                <a:pt x="973082" y="77076"/>
                                <a:pt x="874986" y="99848"/>
                              </a:cubicBezTo>
                              <a:cubicBezTo>
                                <a:pt x="776890" y="122620"/>
                                <a:pt x="625365" y="188311"/>
                                <a:pt x="567558" y="210207"/>
                              </a:cubicBezTo>
                              <a:cubicBezTo>
                                <a:pt x="509751" y="232104"/>
                                <a:pt x="568871" y="206265"/>
                                <a:pt x="528144" y="231227"/>
                              </a:cubicBezTo>
                              <a:cubicBezTo>
                                <a:pt x="487417" y="256189"/>
                                <a:pt x="364358" y="326696"/>
                                <a:pt x="323193" y="359979"/>
                              </a:cubicBezTo>
                              <a:cubicBezTo>
                                <a:pt x="282028" y="393262"/>
                                <a:pt x="302610" y="416034"/>
                                <a:pt x="281151" y="430924"/>
                              </a:cubicBezTo>
                              <a:cubicBezTo>
                                <a:pt x="259692" y="445814"/>
                                <a:pt x="217651" y="446252"/>
                                <a:pt x="194441" y="449317"/>
                              </a:cubicBezTo>
                              <a:cubicBezTo>
                                <a:pt x="171231" y="452383"/>
                                <a:pt x="172982" y="462455"/>
                                <a:pt x="141889" y="449317"/>
                              </a:cubicBezTo>
                              <a:cubicBezTo>
                                <a:pt x="110796" y="436179"/>
                                <a:pt x="7882" y="370489"/>
                                <a:pt x="7882" y="370489"/>
                              </a:cubicBezTo>
                              <a:lnTo>
                                <a:pt x="7882" y="370489"/>
                              </a:lnTo>
                              <a:lnTo>
                                <a:pt x="0" y="367862"/>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C8855C8" id="Laisva forma: figūra 438781092" o:spid="_x0000_s1026" style="position:absolute;margin-left:445.25pt;margin-top:30pt;width:114.85pt;height:35.9pt;z-index:251807744;visibility:visible;mso-wrap-style:square;mso-wrap-distance-left:9pt;mso-wrap-distance-top:0;mso-wrap-distance-right:9pt;mso-wrap-distance-bottom:0;mso-position-horizontal:absolute;mso-position-horizontal-relative:text;mso-position-vertical:absolute;mso-position-vertical-relative:text;v-text-anchor:middle" coordsize="1458310,4558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" path="m1458310,c1355834,28465,1253358,56931,1156137,73572,1058916,90213,973082,77076,874986,99848,776890,122620,625365,188311,567558,210207v-57807,21897,1313,-3942,-39414,21020c487417,256189,364358,326696,323193,359979v-41165,33283,-20583,56055,-42042,70945c259692,445814,217651,446252,194441,449317v-23210,3066,-21459,13138,-52552,c110796,436179,7882,370489,7882,370489r,l,367862e" filled="f" strokecolor="red" strokeweight=".5pt">
                <v:stroke joinstyle="miter"/>
                <v:path arrowok="t" o:connecttype="custom" o:connectlocs="1458310,0;1156137,73572;874986,99848;567558,210207;528144,231227;323193,359979;281151,430924;194441,449317;141889,449317;7882,370489;7882,370489;0,367862" o:connectangles="0,0,0,0,0,0,0,0,0,0,0,0"/>
              </v:shape>
            </w:pict>
          </mc:Fallback>
        </mc:AlternateContent>
      </w:r>
      <w:r w:rsidRPr="00EB6E26">
        <w:rPr>
          <w:noProof/>
          <w:lang w:val="lt-LT"/>
        </w:rPr>
        <mc:AlternateContent>
          <mc:Choice Requires="wps">
            <w:drawing>
              <wp:anchor distT="0" distB="0" distL="114300" distR="114300" simplePos="0" relativeHeight="251805696" behindDoc="0" locked="0" layoutInCell="1" allowOverlap="1" wp14:anchorId="2C802767" wp14:editId="4B747395">
                <wp:simplePos x="0" y="0"/>
                <wp:positionH relativeFrom="column">
                  <wp:posOffset>7107621</wp:posOffset>
                </wp:positionH>
                <wp:positionV relativeFrom="paragraph">
                  <wp:posOffset>375613</wp:posOffset>
                </wp:positionV>
                <wp:extent cx="252248" cy="820822"/>
                <wp:effectExtent l="0" t="0" r="14605" b="36830"/>
                <wp:wrapNone/>
                <wp:docPr id="1709446255" name="Laisva forma: figūra 1709446255"/>
                <wp:cNvGraphicFramePr/>
                <a:graphic xmlns:a="http://schemas.openxmlformats.org/drawingml/2006/main">
                  <a:graphicData uri="http://schemas.microsoft.com/office/word/2010/wordprocessingShape">
                    <wps:wsp>
                      <wps:cNvSpPr/>
                      <wps:spPr>
                        <a:xfrm>
                          <a:off x="0" y="0"/>
                          <a:ext cx="252248" cy="820822"/>
                        </a:xfrm>
                        <a:custGeom>
                          <a:avLst/>
                          <a:gdLst>
                            <a:gd name="connsiteX0" fmla="*/ 252248 w 252248"/>
                            <a:gd name="connsiteY0" fmla="*/ 819807 h 820822"/>
                            <a:gd name="connsiteX1" fmla="*/ 194441 w 252248"/>
                            <a:gd name="connsiteY1" fmla="*/ 785649 h 820822"/>
                            <a:gd name="connsiteX2" fmla="*/ 183931 w 252248"/>
                            <a:gd name="connsiteY2" fmla="*/ 588580 h 820822"/>
                            <a:gd name="connsiteX3" fmla="*/ 170793 w 252248"/>
                            <a:gd name="connsiteY3" fmla="*/ 483476 h 820822"/>
                            <a:gd name="connsiteX4" fmla="*/ 181303 w 252248"/>
                            <a:gd name="connsiteY4" fmla="*/ 391511 h 820822"/>
                            <a:gd name="connsiteX5" fmla="*/ 191813 w 252248"/>
                            <a:gd name="connsiteY5" fmla="*/ 215463 h 820822"/>
                            <a:gd name="connsiteX6" fmla="*/ 168165 w 252248"/>
                            <a:gd name="connsiteY6" fmla="*/ 118242 h 820822"/>
                            <a:gd name="connsiteX7" fmla="*/ 160282 w 252248"/>
                            <a:gd name="connsiteY7" fmla="*/ 102476 h 820822"/>
                            <a:gd name="connsiteX8" fmla="*/ 65689 w 252248"/>
                            <a:gd name="connsiteY8" fmla="*/ 18394 h 820822"/>
                            <a:gd name="connsiteX9" fmla="*/ 0 w 252248"/>
                            <a:gd name="connsiteY9" fmla="*/ 0 h 82082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252248" h="820822">
                              <a:moveTo>
                                <a:pt x="252248" y="819807"/>
                              </a:moveTo>
                              <a:cubicBezTo>
                                <a:pt x="229037" y="821997"/>
                                <a:pt x="205827" y="824187"/>
                                <a:pt x="194441" y="785649"/>
                              </a:cubicBezTo>
                              <a:cubicBezTo>
                                <a:pt x="183055" y="747111"/>
                                <a:pt x="187872" y="638942"/>
                                <a:pt x="183931" y="588580"/>
                              </a:cubicBezTo>
                              <a:cubicBezTo>
                                <a:pt x="179990" y="538218"/>
                                <a:pt x="171231" y="516321"/>
                                <a:pt x="170793" y="483476"/>
                              </a:cubicBezTo>
                              <a:cubicBezTo>
                                <a:pt x="170355" y="450631"/>
                                <a:pt x="177800" y="436180"/>
                                <a:pt x="181303" y="391511"/>
                              </a:cubicBezTo>
                              <a:cubicBezTo>
                                <a:pt x="184806" y="346842"/>
                                <a:pt x="194003" y="261008"/>
                                <a:pt x="191813" y="215463"/>
                              </a:cubicBezTo>
                              <a:cubicBezTo>
                                <a:pt x="189623" y="169918"/>
                                <a:pt x="173420" y="137073"/>
                                <a:pt x="168165" y="118242"/>
                              </a:cubicBezTo>
                              <a:cubicBezTo>
                                <a:pt x="162910" y="99411"/>
                                <a:pt x="177361" y="119117"/>
                                <a:pt x="160282" y="102476"/>
                              </a:cubicBezTo>
                              <a:cubicBezTo>
                                <a:pt x="143203" y="85835"/>
                                <a:pt x="92403" y="35473"/>
                                <a:pt x="65689" y="18394"/>
                              </a:cubicBezTo>
                              <a:cubicBezTo>
                                <a:pt x="38975" y="1315"/>
                                <a:pt x="19487" y="657"/>
                                <a:pt x="0" y="0"/>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228B353" id="Laisva forma: figūra 1709446255" o:spid="_x0000_s1026" style="position:absolute;margin-left:559.65pt;margin-top:29.6pt;width:19.85pt;height:64.65pt;z-index:251805696;visibility:visible;mso-wrap-style:square;mso-wrap-distance-left:9pt;mso-wrap-distance-top:0;mso-wrap-distance-right:9pt;mso-wrap-distance-bottom:0;mso-position-horizontal:absolute;mso-position-horizontal-relative:text;mso-position-vertical:absolute;mso-position-vertical-relative:text;v-text-anchor:middle" coordsize="252248,8208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" path="m252248,819807v-23211,2190,-46421,4380,-57807,-34158c183055,747111,187872,638942,183931,588580,179990,538218,171231,516321,170793,483476v-438,-32845,7007,-47296,10510,-91965c184806,346842,194003,261008,191813,215463v-2190,-45545,-18393,-78390,-23648,-97221c162910,99411,177361,119117,160282,102476,143203,85835,92403,35473,65689,18394,38975,1315,19487,657,,e" filled="f" strokecolor="red" strokeweight=".5pt">
                <v:stroke joinstyle="miter"/>
                <v:path arrowok="t" o:connecttype="custom" o:connectlocs="252248,819807;194441,785649;183931,588580;170793,483476;181303,391511;191813,215463;168165,118242;160282,102476;65689,18394;0,0" o:connectangles="0,0,0,0,0,0,0,0,0,0"/>
              </v:shape>
            </w:pict>
          </mc:Fallback>
        </mc:AlternateContent>
      </w:r>
      <w:r w:rsidRPr="00EB6E26">
        <w:rPr>
          <w:noProof/>
          <w:lang w:val="lt-LT"/>
        </w:rPr>
        <mc:AlternateContent>
          <mc:Choice Requires="wps">
            <w:drawing>
              <wp:anchor distT="0" distB="0" distL="114300" distR="114300" simplePos="0" relativeHeight="251802624" behindDoc="0" locked="0" layoutInCell="1" allowOverlap="1" wp14:anchorId="4D82FAD0" wp14:editId="34DCD5AE">
                <wp:simplePos x="0" y="0"/>
                <wp:positionH relativeFrom="column">
                  <wp:posOffset>7420303</wp:posOffset>
                </wp:positionH>
                <wp:positionV relativeFrom="paragraph">
                  <wp:posOffset>1426648</wp:posOffset>
                </wp:positionV>
                <wp:extent cx="68318" cy="207579"/>
                <wp:effectExtent l="0" t="0" r="27305" b="21590"/>
                <wp:wrapNone/>
                <wp:docPr id="786313187" name="Laisva forma: figūra 786313187"/>
                <wp:cNvGraphicFramePr/>
                <a:graphic xmlns:a="http://schemas.openxmlformats.org/drawingml/2006/main">
                  <a:graphicData uri="http://schemas.microsoft.com/office/word/2010/wordprocessingShape">
                    <wps:wsp>
                      <wps:cNvSpPr/>
                      <wps:spPr>
                        <a:xfrm>
                          <a:off x="0" y="0"/>
                          <a:ext cx="68318" cy="207579"/>
                        </a:xfrm>
                        <a:custGeom>
                          <a:avLst/>
                          <a:gdLst>
                            <a:gd name="connsiteX0" fmla="*/ 68318 w 68318"/>
                            <a:gd name="connsiteY0" fmla="*/ 207579 h 207579"/>
                            <a:gd name="connsiteX1" fmla="*/ 31531 w 68318"/>
                            <a:gd name="connsiteY1" fmla="*/ 141890 h 207579"/>
                            <a:gd name="connsiteX2" fmla="*/ 36787 w 68318"/>
                            <a:gd name="connsiteY2" fmla="*/ 42041 h 207579"/>
                            <a:gd name="connsiteX3" fmla="*/ 0 w 68318"/>
                            <a:gd name="connsiteY3" fmla="*/ 0 h 207579"/>
                            <a:gd name="connsiteX4" fmla="*/ 0 w 68318"/>
                            <a:gd name="connsiteY4" fmla="*/ 0 h 207579"/>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68318" h="207579">
                              <a:moveTo>
                                <a:pt x="68318" y="207579"/>
                              </a:moveTo>
                              <a:cubicBezTo>
                                <a:pt x="52552" y="188529"/>
                                <a:pt x="36786" y="169480"/>
                                <a:pt x="31531" y="141890"/>
                              </a:cubicBezTo>
                              <a:cubicBezTo>
                                <a:pt x="26276" y="114300"/>
                                <a:pt x="42042" y="65689"/>
                                <a:pt x="36787" y="42041"/>
                              </a:cubicBezTo>
                              <a:cubicBezTo>
                                <a:pt x="31532" y="18393"/>
                                <a:pt x="0" y="0"/>
                                <a:pt x="0" y="0"/>
                              </a:cubicBezTo>
                              <a:lnTo>
                                <a:pt x="0" y="0"/>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8BE735B" id="Laisva forma: figūra 786313187" o:spid="_x0000_s1026" style="position:absolute;margin-left:584.3pt;margin-top:112.35pt;width:5.4pt;height:16.35pt;z-index:251802624;visibility:visible;mso-wrap-style:square;mso-wrap-distance-left:9pt;mso-wrap-distance-top:0;mso-wrap-distance-right:9pt;mso-wrap-distance-bottom:0;mso-position-horizontal:absolute;mso-position-horizontal-relative:text;mso-position-vertical:absolute;mso-position-vertical-relative:text;v-text-anchor:middle" coordsize="68318,2075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" path="m68318,207579c52552,188529,36786,169480,31531,141890,26276,114300,42042,65689,36787,42041,31532,18393,,,,l,e" filled="f" strokecolor="red" strokeweight=".5pt">
                <v:stroke joinstyle="miter"/>
                <v:path arrowok="t" o:connecttype="custom" o:connectlocs="68318,207579;31531,141890;36787,42041;0,0;0,0" o:connectangles="0,0,0,0,0"/>
              </v:shape>
            </w:pict>
          </mc:Fallback>
        </mc:AlternateContent>
      </w:r>
      <w:r w:rsidRPr="00EB6E26">
        <w:rPr>
          <w:noProof/>
          <w:lang w:val="lt-LT"/>
        </w:rPr>
        <mc:AlternateContent>
          <mc:Choice Requires="wps">
            <w:drawing>
              <wp:anchor distT="0" distB="0" distL="114300" distR="114300" simplePos="0" relativeHeight="251796480" behindDoc="0" locked="0" layoutInCell="1" allowOverlap="1" wp14:anchorId="16FE3F11" wp14:editId="32C63443">
                <wp:simplePos x="0" y="0"/>
                <wp:positionH relativeFrom="column">
                  <wp:posOffset>7489190</wp:posOffset>
                </wp:positionH>
                <wp:positionV relativeFrom="paragraph">
                  <wp:posOffset>1578566</wp:posOffset>
                </wp:positionV>
                <wp:extent cx="64168" cy="56147"/>
                <wp:effectExtent l="0" t="0" r="12065" b="20320"/>
                <wp:wrapNone/>
                <wp:docPr id="213580200" name="Ovalas 213580200"/>
                <wp:cNvGraphicFramePr/>
                <a:graphic xmlns:a="http://schemas.openxmlformats.org/drawingml/2006/main">
                  <a:graphicData uri="http://schemas.microsoft.com/office/word/2010/wordprocessingShape">
                    <wps:wsp>
                      <wps:cNvSpPr/>
                      <wps:spPr>
                        <a:xfrm>
                          <a:off x="0" y="0"/>
                          <a:ext cx="64168" cy="56147"/>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03ADDF0" id="Ovalas 213580200" o:spid="_x0000_s1026" style="position:absolute;margin-left:589.7pt;margin-top:124.3pt;width:5.05pt;height:4.4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801600" behindDoc="0" locked="0" layoutInCell="1" allowOverlap="1" wp14:anchorId="78CFB3F2" wp14:editId="5337414D">
                <wp:simplePos x="0" y="0"/>
                <wp:positionH relativeFrom="column">
                  <wp:posOffset>6833497</wp:posOffset>
                </wp:positionH>
                <wp:positionV relativeFrom="paragraph">
                  <wp:posOffset>1442508</wp:posOffset>
                </wp:positionV>
                <wp:extent cx="660158" cy="174205"/>
                <wp:effectExtent l="0" t="95250" r="0" b="92710"/>
                <wp:wrapNone/>
                <wp:docPr id="475146748" name="Teksto laukas 475146748"/>
                <wp:cNvGraphicFramePr/>
                <a:graphic xmlns:a="http://schemas.openxmlformats.org/drawingml/2006/main">
                  <a:graphicData uri="http://schemas.microsoft.com/office/word/2010/wordprocessingShape">
                    <wps:wsp>
                      <wps:cNvSpPr txBox="1"/>
                      <wps:spPr>
                        <a:xfrm rot="9335415" flipV="1">
                          <a:off x="0" y="0"/>
                          <a:ext cx="660158" cy="174205"/>
                        </a:xfrm>
                        <a:prstGeom prst="rect">
                          <a:avLst/>
                        </a:prstGeom>
                        <a:noFill/>
                        <a:ln w="6350">
                          <a:noFill/>
                        </a:ln>
                        <a:effectLst/>
                      </wps:spPr>
                      <wps:txbx>
                        <w:txbxContent>
                          <w:p w14:paraId="63209CE6" w14:textId="77777777" w:rsidR="00EB6E26" w:rsidRPr="00715289" w:rsidRDefault="00EB6E26" w:rsidP="00EB6E26">
                            <w:pPr>
                              <w:jc w:val="center"/>
                              <w:rPr>
                                <w:b/>
                                <w:color w:val="FF0000"/>
                                <w:sz w:val="10"/>
                                <w:lang w:val="lt-LT"/>
                              </w:rPr>
                            </w:pPr>
                            <w:r>
                              <w:rPr>
                                <w:b/>
                                <w:color w:val="FF0000"/>
                                <w:sz w:val="10"/>
                                <w:lang w:val="lt-LT"/>
                              </w:rPr>
                              <w:t>Šiaurės</w:t>
                            </w:r>
                            <w:r w:rsidRPr="00715289">
                              <w:rPr>
                                <w:b/>
                                <w:color w:val="FF0000"/>
                                <w:sz w:val="10"/>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CFB3F2" id="Teksto laukas 475146748" o:spid="_x0000_s1137" type="#_x0000_t202" style="position:absolute;margin-left:538.05pt;margin-top:113.6pt;width:52pt;height:13.7pt;rotation:-10196763fd;flip:y;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" filled="f" stroked="f" strokeweight=".5pt">
                <v:textbox>
                  <w:txbxContent>
                    <w:p w14:paraId="63209CE6" w14:textId="77777777" w:rsidR="00EB6E26" w:rsidRPr="00715289" w:rsidRDefault="00EB6E26" w:rsidP="00EB6E26">
                      <w:pPr>
                        <w:jc w:val="center"/>
                        <w:rPr>
                          <w:b/>
                          <w:color w:val="FF0000"/>
                          <w:sz w:val="10"/>
                          <w:lang w:val="lt-LT"/>
                        </w:rPr>
                      </w:pPr>
                      <w:r>
                        <w:rPr>
                          <w:b/>
                          <w:color w:val="FF0000"/>
                          <w:sz w:val="10"/>
                          <w:lang w:val="lt-LT"/>
                        </w:rPr>
                        <w:t>Šiaurės</w:t>
                      </w:r>
                      <w:r w:rsidRPr="00715289">
                        <w:rPr>
                          <w:b/>
                          <w:color w:val="FF0000"/>
                          <w:sz w:val="10"/>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1800576" behindDoc="0" locked="0" layoutInCell="1" allowOverlap="1" wp14:anchorId="09D10084" wp14:editId="320D7DC1">
                <wp:simplePos x="0" y="0"/>
                <wp:positionH relativeFrom="column">
                  <wp:posOffset>7002517</wp:posOffset>
                </wp:positionH>
                <wp:positionV relativeFrom="paragraph">
                  <wp:posOffset>1195420</wp:posOffset>
                </wp:positionV>
                <wp:extent cx="426223" cy="725214"/>
                <wp:effectExtent l="0" t="0" r="12065" b="17780"/>
                <wp:wrapNone/>
                <wp:docPr id="747945567" name="Laisva forma: figūra 747945567"/>
                <wp:cNvGraphicFramePr/>
                <a:graphic xmlns:a="http://schemas.openxmlformats.org/drawingml/2006/main">
                  <a:graphicData uri="http://schemas.microsoft.com/office/word/2010/wordprocessingShape">
                    <wps:wsp>
                      <wps:cNvSpPr/>
                      <wps:spPr>
                        <a:xfrm>
                          <a:off x="0" y="0"/>
                          <a:ext cx="426223" cy="725214"/>
                        </a:xfrm>
                        <a:custGeom>
                          <a:avLst/>
                          <a:gdLst>
                            <a:gd name="connsiteX0" fmla="*/ 0 w 426223"/>
                            <a:gd name="connsiteY0" fmla="*/ 725214 h 725214"/>
                            <a:gd name="connsiteX1" fmla="*/ 34159 w 426223"/>
                            <a:gd name="connsiteY1" fmla="*/ 688428 h 725214"/>
                            <a:gd name="connsiteX2" fmla="*/ 13138 w 426223"/>
                            <a:gd name="connsiteY2" fmla="*/ 554421 h 725214"/>
                            <a:gd name="connsiteX3" fmla="*/ 70945 w 426223"/>
                            <a:gd name="connsiteY3" fmla="*/ 496614 h 725214"/>
                            <a:gd name="connsiteX4" fmla="*/ 73573 w 426223"/>
                            <a:gd name="connsiteY4" fmla="*/ 457200 h 725214"/>
                            <a:gd name="connsiteX5" fmla="*/ 139262 w 426223"/>
                            <a:gd name="connsiteY5" fmla="*/ 391511 h 725214"/>
                            <a:gd name="connsiteX6" fmla="*/ 307428 w 426223"/>
                            <a:gd name="connsiteY6" fmla="*/ 344214 h 725214"/>
                            <a:gd name="connsiteX7" fmla="*/ 425669 w 426223"/>
                            <a:gd name="connsiteY7" fmla="*/ 199697 h 725214"/>
                            <a:gd name="connsiteX8" fmla="*/ 354724 w 426223"/>
                            <a:gd name="connsiteY8" fmla="*/ 0 h 725214"/>
                            <a:gd name="connsiteX9" fmla="*/ 354724 w 426223"/>
                            <a:gd name="connsiteY9" fmla="*/ 0 h 72521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426223" h="725214">
                              <a:moveTo>
                                <a:pt x="0" y="725214"/>
                              </a:moveTo>
                              <a:cubicBezTo>
                                <a:pt x="15984" y="721053"/>
                                <a:pt x="31969" y="716893"/>
                                <a:pt x="34159" y="688428"/>
                              </a:cubicBezTo>
                              <a:cubicBezTo>
                                <a:pt x="36349" y="659962"/>
                                <a:pt x="7007" y="586390"/>
                                <a:pt x="13138" y="554421"/>
                              </a:cubicBezTo>
                              <a:cubicBezTo>
                                <a:pt x="19269" y="522452"/>
                                <a:pt x="60873" y="512817"/>
                                <a:pt x="70945" y="496614"/>
                              </a:cubicBezTo>
                              <a:cubicBezTo>
                                <a:pt x="81017" y="480411"/>
                                <a:pt x="62187" y="474717"/>
                                <a:pt x="73573" y="457200"/>
                              </a:cubicBezTo>
                              <a:cubicBezTo>
                                <a:pt x="84959" y="439683"/>
                                <a:pt x="100286" y="410342"/>
                                <a:pt x="139262" y="391511"/>
                              </a:cubicBezTo>
                              <a:cubicBezTo>
                                <a:pt x="178238" y="372680"/>
                                <a:pt x="259694" y="376183"/>
                                <a:pt x="307428" y="344214"/>
                              </a:cubicBezTo>
                              <a:cubicBezTo>
                                <a:pt x="355162" y="312245"/>
                                <a:pt x="417786" y="257066"/>
                                <a:pt x="425669" y="199697"/>
                              </a:cubicBezTo>
                              <a:cubicBezTo>
                                <a:pt x="433552" y="142328"/>
                                <a:pt x="354724" y="0"/>
                                <a:pt x="354724" y="0"/>
                              </a:cubicBezTo>
                              <a:lnTo>
                                <a:pt x="354724" y="0"/>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FC41E9D" id="Laisva forma: figūra 747945567" o:spid="_x0000_s1026" style="position:absolute;margin-left:551.4pt;margin-top:94.15pt;width:33.55pt;height:57.1pt;z-index:251800576;visibility:visible;mso-wrap-style:square;mso-wrap-distance-left:9pt;mso-wrap-distance-top:0;mso-wrap-distance-right:9pt;mso-wrap-distance-bottom:0;mso-position-horizontal:absolute;mso-position-horizontal-relative:text;mso-position-vertical:absolute;mso-position-vertical-relative:text;v-text-anchor:middle" coordsize="426223,725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" path="m,725214v15984,-4161,31969,-8321,34159,-36786c36349,659962,7007,586390,13138,554421v6131,-31969,47735,-41604,57807,-57807c81017,480411,62187,474717,73573,457200v11386,-17517,26713,-46858,65689,-65689c178238,372680,259694,376183,307428,344214,355162,312245,417786,257066,425669,199697,433552,142328,354724,,354724,r,e" filled="f" strokecolor="red" strokeweight=".5pt">
                <v:stroke joinstyle="miter"/>
                <v:path arrowok="t" o:connecttype="custom" o:connectlocs="0,725214;34159,688428;13138,554421;70945,496614;73573,457200;139262,391511;307428,344214;425669,199697;354724,0;354724,0" o:connectangles="0,0,0,0,0,0,0,0,0,0"/>
              </v:shape>
            </w:pict>
          </mc:Fallback>
        </mc:AlternateContent>
      </w:r>
      <w:r w:rsidRPr="00EB6E26">
        <w:rPr>
          <w:noProof/>
          <w:lang w:val="lt-LT"/>
        </w:rPr>
        <mc:AlternateContent>
          <mc:Choice Requires="wps">
            <w:drawing>
              <wp:anchor distT="0" distB="0" distL="114300" distR="114300" simplePos="0" relativeHeight="251798528" behindDoc="0" locked="0" layoutInCell="1" allowOverlap="1" wp14:anchorId="4A9E18A0" wp14:editId="2E237EDA">
                <wp:simplePos x="0" y="0"/>
                <wp:positionH relativeFrom="column">
                  <wp:posOffset>7410450</wp:posOffset>
                </wp:positionH>
                <wp:positionV relativeFrom="paragraph">
                  <wp:posOffset>1905952</wp:posOffset>
                </wp:positionV>
                <wp:extent cx="202406" cy="5238"/>
                <wp:effectExtent l="0" t="0" r="26670" b="33020"/>
                <wp:wrapNone/>
                <wp:docPr id="1437339072" name="Tiesioji jungtis 1437339072"/>
                <wp:cNvGraphicFramePr/>
                <a:graphic xmlns:a="http://schemas.openxmlformats.org/drawingml/2006/main">
                  <a:graphicData uri="http://schemas.microsoft.com/office/word/2010/wordprocessingShape">
                    <wps:wsp>
                      <wps:cNvCnPr/>
                      <wps:spPr>
                        <a:xfrm>
                          <a:off x="0" y="0"/>
                          <a:ext cx="202406" cy="5238"/>
                        </a:xfrm>
                        <a:prstGeom prst="line">
                          <a:avLst/>
                        </a:prstGeom>
                        <a:noFill/>
                        <a:ln w="6350" cap="flat" cmpd="sng" algn="ctr">
                          <a:solidFill>
                            <a:srgbClr val="FF0000"/>
                          </a:solidFill>
                          <a:prstDash val="solid"/>
                          <a:miter lim="800000"/>
                        </a:ln>
                        <a:effectLst/>
                      </wps:spPr>
                      <wps:bodyPr/>
                    </wps:wsp>
                  </a:graphicData>
                </a:graphic>
              </wp:anchor>
            </w:drawing>
          </mc:Choice>
          <mc:Fallback>
            <w:pict>
              <v:line w14:anchorId="21D94BBA" id="Tiesioji jungtis 1437339072" o:spid="_x0000_s1026" style="position:absolute;z-index:251798528;visibility:visible;mso-wrap-style:square;mso-wrap-distance-left:9pt;mso-wrap-distance-top:0;mso-wrap-distance-right:9pt;mso-wrap-distance-bottom:0;mso-position-horizontal:absolute;mso-position-horizontal-relative:text;mso-position-vertical:absolute;mso-position-vertical-relative:text" from="583.5pt,150.05pt" to="599.45pt,15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797504" behindDoc="0" locked="0" layoutInCell="1" allowOverlap="1" wp14:anchorId="22C64B09" wp14:editId="2C3969F1">
                <wp:simplePos x="0" y="0"/>
                <wp:positionH relativeFrom="column">
                  <wp:posOffset>7641431</wp:posOffset>
                </wp:positionH>
                <wp:positionV relativeFrom="paragraph">
                  <wp:posOffset>1975315</wp:posOffset>
                </wp:positionV>
                <wp:extent cx="64168" cy="56147"/>
                <wp:effectExtent l="0" t="0" r="12065" b="20320"/>
                <wp:wrapNone/>
                <wp:docPr id="1938358907" name="Ovalas 1938358907"/>
                <wp:cNvGraphicFramePr/>
                <a:graphic xmlns:a="http://schemas.openxmlformats.org/drawingml/2006/main">
                  <a:graphicData uri="http://schemas.microsoft.com/office/word/2010/wordprocessingShape">
                    <wps:wsp>
                      <wps:cNvSpPr/>
                      <wps:spPr>
                        <a:xfrm>
                          <a:off x="0" y="0"/>
                          <a:ext cx="64168" cy="56147"/>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3BF7727" id="Ovalas 1938358907" o:spid="_x0000_s1026" style="position:absolute;margin-left:601.7pt;margin-top:155.55pt;width:5.05pt;height:4.4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787264" behindDoc="0" locked="0" layoutInCell="1" allowOverlap="1" wp14:anchorId="31A21BF1" wp14:editId="3316BAC7">
                <wp:simplePos x="0" y="0"/>
                <wp:positionH relativeFrom="column">
                  <wp:posOffset>7383780</wp:posOffset>
                </wp:positionH>
                <wp:positionV relativeFrom="paragraph">
                  <wp:posOffset>2050935</wp:posOffset>
                </wp:positionV>
                <wp:extent cx="64168" cy="56147"/>
                <wp:effectExtent l="0" t="0" r="12065" b="20320"/>
                <wp:wrapNone/>
                <wp:docPr id="1592854850" name="Ovalas 1592854850"/>
                <wp:cNvGraphicFramePr/>
                <a:graphic xmlns:a="http://schemas.openxmlformats.org/drawingml/2006/main">
                  <a:graphicData uri="http://schemas.microsoft.com/office/word/2010/wordprocessingShape">
                    <wps:wsp>
                      <wps:cNvSpPr/>
                      <wps:spPr>
                        <a:xfrm>
                          <a:off x="0" y="0"/>
                          <a:ext cx="64168" cy="56147"/>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9C80A7C" id="Ovalas 1592854850" o:spid="_x0000_s1026" style="position:absolute;margin-left:581.4pt;margin-top:161.5pt;width:5.05pt;height:4.4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782144" behindDoc="0" locked="0" layoutInCell="1" allowOverlap="1" wp14:anchorId="0A08300D" wp14:editId="77280855">
                <wp:simplePos x="0" y="0"/>
                <wp:positionH relativeFrom="column">
                  <wp:posOffset>1960594</wp:posOffset>
                </wp:positionH>
                <wp:positionV relativeFrom="paragraph">
                  <wp:posOffset>3788126</wp:posOffset>
                </wp:positionV>
                <wp:extent cx="383159" cy="159716"/>
                <wp:effectExtent l="0" t="38100" r="0" b="31115"/>
                <wp:wrapNone/>
                <wp:docPr id="1791700164" name="Teksto laukas 1791700164"/>
                <wp:cNvGraphicFramePr/>
                <a:graphic xmlns:a="http://schemas.openxmlformats.org/drawingml/2006/main">
                  <a:graphicData uri="http://schemas.microsoft.com/office/word/2010/wordprocessingShape">
                    <wps:wsp>
                      <wps:cNvSpPr txBox="1"/>
                      <wps:spPr>
                        <a:xfrm rot="1592191">
                          <a:off x="0" y="0"/>
                          <a:ext cx="383159" cy="159716"/>
                        </a:xfrm>
                        <a:prstGeom prst="rect">
                          <a:avLst/>
                        </a:prstGeom>
                        <a:noFill/>
                        <a:ln w="6350">
                          <a:noFill/>
                        </a:ln>
                      </wps:spPr>
                      <wps:txbx>
                        <w:txbxContent>
                          <w:p w14:paraId="7530099B" w14:textId="77777777" w:rsidR="00EB6E26" w:rsidRPr="00B6260C" w:rsidRDefault="00EB6E26" w:rsidP="00EB6E26">
                            <w:pPr>
                              <w:rPr>
                                <w:color w:val="FF0000"/>
                                <w:sz w:val="8"/>
                                <w:szCs w:val="8"/>
                                <w:lang w:val="lt-LT"/>
                              </w:rPr>
                            </w:pPr>
                            <w:r>
                              <w:rPr>
                                <w:color w:val="FF0000"/>
                                <w:sz w:val="8"/>
                                <w:szCs w:val="8"/>
                                <w:lang w:val="lt-LT"/>
                              </w:rPr>
                              <w:t>Žarijų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08300D" id="Teksto laukas 1791700164" o:spid="_x0000_s1138" type="#_x0000_t202" style="position:absolute;margin-left:154.4pt;margin-top:298.3pt;width:30.15pt;height:12.6pt;rotation:1739097fd;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" filled="f" stroked="f" strokeweight=".5pt">
                <v:textbox>
                  <w:txbxContent>
                    <w:p w14:paraId="7530099B" w14:textId="77777777" w:rsidR="00EB6E26" w:rsidRPr="00B6260C" w:rsidRDefault="00EB6E26" w:rsidP="00EB6E26">
                      <w:pPr>
                        <w:rPr>
                          <w:color w:val="FF0000"/>
                          <w:sz w:val="8"/>
                          <w:szCs w:val="8"/>
                          <w:lang w:val="lt-LT"/>
                        </w:rPr>
                      </w:pPr>
                      <w:r>
                        <w:rPr>
                          <w:color w:val="FF0000"/>
                          <w:sz w:val="8"/>
                          <w:szCs w:val="8"/>
                          <w:lang w:val="lt-LT"/>
                        </w:rPr>
                        <w:t>Žarijų g.</w:t>
                      </w:r>
                    </w:p>
                  </w:txbxContent>
                </v:textbox>
              </v:shape>
            </w:pict>
          </mc:Fallback>
        </mc:AlternateContent>
      </w:r>
      <w:r w:rsidRPr="00EB6E26">
        <w:rPr>
          <w:noProof/>
          <w:lang w:val="lt-LT"/>
        </w:rPr>
        <mc:AlternateContent>
          <mc:Choice Requires="wps">
            <w:drawing>
              <wp:anchor distT="0" distB="0" distL="114300" distR="114300" simplePos="0" relativeHeight="251778048" behindDoc="0" locked="0" layoutInCell="1" allowOverlap="1" wp14:anchorId="55D4AC20" wp14:editId="5ADC1C38">
                <wp:simplePos x="0" y="0"/>
                <wp:positionH relativeFrom="column">
                  <wp:posOffset>1938939</wp:posOffset>
                </wp:positionH>
                <wp:positionV relativeFrom="paragraph">
                  <wp:posOffset>3833123</wp:posOffset>
                </wp:positionV>
                <wp:extent cx="91965" cy="11999"/>
                <wp:effectExtent l="0" t="0" r="22860" b="26670"/>
                <wp:wrapNone/>
                <wp:docPr id="1183852162" name="Tiesioji jungtis 1183852162"/>
                <wp:cNvGraphicFramePr/>
                <a:graphic xmlns:a="http://schemas.openxmlformats.org/drawingml/2006/main">
                  <a:graphicData uri="http://schemas.microsoft.com/office/word/2010/wordprocessingShape">
                    <wps:wsp>
                      <wps:cNvCnPr/>
                      <wps:spPr>
                        <a:xfrm flipV="1">
                          <a:off x="0" y="0"/>
                          <a:ext cx="91965" cy="11999"/>
                        </a:xfrm>
                        <a:prstGeom prst="line">
                          <a:avLst/>
                        </a:prstGeom>
                        <a:noFill/>
                        <a:ln w="6350" cap="flat" cmpd="sng" algn="ctr">
                          <a:solidFill>
                            <a:srgbClr val="FF0000"/>
                          </a:solidFill>
                          <a:prstDash val="solid"/>
                          <a:miter lim="800000"/>
                        </a:ln>
                        <a:effectLst/>
                      </wps:spPr>
                      <wps:bodyPr/>
                    </wps:wsp>
                  </a:graphicData>
                </a:graphic>
              </wp:anchor>
            </w:drawing>
          </mc:Choice>
          <mc:Fallback>
            <w:pict>
              <v:line w14:anchorId="0CD4F682" id="Tiesioji jungtis 1183852162" o:spid="_x0000_s1026" style="position:absolute;flip:y;z-index:251778048;visibility:visible;mso-wrap-style:square;mso-wrap-distance-left:9pt;mso-wrap-distance-top:0;mso-wrap-distance-right:9pt;mso-wrap-distance-bottom:0;mso-position-horizontal:absolute;mso-position-horizontal-relative:text;mso-position-vertical:absolute;mso-position-vertical-relative:text" from="152.65pt,301.8pt" to="159.9pt,30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780096" behindDoc="0" locked="0" layoutInCell="1" allowOverlap="1" wp14:anchorId="49336CF4" wp14:editId="54E7B9F6">
                <wp:simplePos x="0" y="0"/>
                <wp:positionH relativeFrom="column">
                  <wp:posOffset>2048992</wp:posOffset>
                </wp:positionH>
                <wp:positionV relativeFrom="paragraph">
                  <wp:posOffset>3907002</wp:posOffset>
                </wp:positionV>
                <wp:extent cx="152465" cy="46114"/>
                <wp:effectExtent l="0" t="38100" r="57150" b="68580"/>
                <wp:wrapNone/>
                <wp:docPr id="372487536" name="Tiesioji rodyklės jungtis 372487536"/>
                <wp:cNvGraphicFramePr/>
                <a:graphic xmlns:a="http://schemas.openxmlformats.org/drawingml/2006/main">
                  <a:graphicData uri="http://schemas.microsoft.com/office/word/2010/wordprocessingShape">
                    <wps:wsp>
                      <wps:cNvCnPr/>
                      <wps:spPr>
                        <a:xfrm>
                          <a:off x="0" y="0"/>
                          <a:ext cx="152465" cy="46114"/>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055B28B" id="Tiesioji rodyklės jungtis 372487536" o:spid="_x0000_s1026" type="#_x0000_t32" style="position:absolute;margin-left:161.35pt;margin-top:307.65pt;width:12pt;height:3.6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779072" behindDoc="0" locked="0" layoutInCell="1" allowOverlap="1" wp14:anchorId="58D5ECBB" wp14:editId="21E79E06">
                <wp:simplePos x="0" y="0"/>
                <wp:positionH relativeFrom="column">
                  <wp:posOffset>2033752</wp:posOffset>
                </wp:positionH>
                <wp:positionV relativeFrom="paragraph">
                  <wp:posOffset>3828262</wp:posOffset>
                </wp:positionV>
                <wp:extent cx="15765" cy="78827"/>
                <wp:effectExtent l="0" t="0" r="22860" b="35560"/>
                <wp:wrapNone/>
                <wp:docPr id="1429740156" name="Tiesioji jungtis 1429740156"/>
                <wp:cNvGraphicFramePr/>
                <a:graphic xmlns:a="http://schemas.openxmlformats.org/drawingml/2006/main">
                  <a:graphicData uri="http://schemas.microsoft.com/office/word/2010/wordprocessingShape">
                    <wps:wsp>
                      <wps:cNvCnPr/>
                      <wps:spPr>
                        <a:xfrm>
                          <a:off x="0" y="0"/>
                          <a:ext cx="15765" cy="78827"/>
                        </a:xfrm>
                        <a:prstGeom prst="line">
                          <a:avLst/>
                        </a:prstGeom>
                        <a:noFill/>
                        <a:ln w="6350" cap="flat" cmpd="sng" algn="ctr">
                          <a:solidFill>
                            <a:srgbClr val="FF0000"/>
                          </a:solidFill>
                          <a:prstDash val="solid"/>
                          <a:miter lim="800000"/>
                        </a:ln>
                        <a:effectLst/>
                      </wps:spPr>
                      <wps:bodyPr/>
                    </wps:wsp>
                  </a:graphicData>
                </a:graphic>
              </wp:anchor>
            </w:drawing>
          </mc:Choice>
          <mc:Fallback>
            <w:pict>
              <v:line w14:anchorId="7FCB779A" id="Tiesioji jungtis 1429740156" o:spid="_x0000_s1026" style="position:absolute;z-index:251779072;visibility:visible;mso-wrap-style:square;mso-wrap-distance-left:9pt;mso-wrap-distance-top:0;mso-wrap-distance-right:9pt;mso-wrap-distance-bottom:0;mso-position-horizontal:absolute;mso-position-horizontal-relative:text;mso-position-vertical:absolute;mso-position-vertical-relative:text" from="160.15pt,301.45pt" to="161.4pt,30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777024" behindDoc="0" locked="0" layoutInCell="1" allowOverlap="1" wp14:anchorId="4DA608B9" wp14:editId="75A9720D">
                <wp:simplePos x="0" y="0"/>
                <wp:positionH relativeFrom="column">
                  <wp:posOffset>1158559</wp:posOffset>
                </wp:positionH>
                <wp:positionV relativeFrom="paragraph">
                  <wp:posOffset>3929697</wp:posOffset>
                </wp:positionV>
                <wp:extent cx="597519" cy="186233"/>
                <wp:effectExtent l="0" t="0" r="0" b="0"/>
                <wp:wrapNone/>
                <wp:docPr id="1397757885" name="Teksto laukas 1397757885"/>
                <wp:cNvGraphicFramePr/>
                <a:graphic xmlns:a="http://schemas.openxmlformats.org/drawingml/2006/main">
                  <a:graphicData uri="http://schemas.microsoft.com/office/word/2010/wordprocessingShape">
                    <wps:wsp>
                      <wps:cNvSpPr txBox="1"/>
                      <wps:spPr>
                        <a:xfrm rot="16200000">
                          <a:off x="0" y="0"/>
                          <a:ext cx="597519" cy="186233"/>
                        </a:xfrm>
                        <a:prstGeom prst="rect">
                          <a:avLst/>
                        </a:prstGeom>
                        <a:noFill/>
                        <a:ln w="6350">
                          <a:noFill/>
                        </a:ln>
                      </wps:spPr>
                      <wps:txbx>
                        <w:txbxContent>
                          <w:p w14:paraId="4EED6848" w14:textId="77777777" w:rsidR="00EB6E26" w:rsidRPr="00B6260C" w:rsidRDefault="00EB6E26" w:rsidP="00EB6E26">
                            <w:pPr>
                              <w:rPr>
                                <w:color w:val="FF0000"/>
                                <w:sz w:val="8"/>
                                <w:szCs w:val="8"/>
                                <w:lang w:val="lt-LT"/>
                              </w:rPr>
                            </w:pPr>
                            <w:r>
                              <w:rPr>
                                <w:color w:val="FF0000"/>
                                <w:sz w:val="8"/>
                                <w:szCs w:val="8"/>
                                <w:lang w:val="lt-LT"/>
                              </w:rPr>
                              <w:t>J. Tiškevičiaus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A608B9" id="Teksto laukas 1397757885" o:spid="_x0000_s1139" type="#_x0000_t202" style="position:absolute;margin-left:91.25pt;margin-top:309.4pt;width:47.05pt;height:14.65pt;rotation:-90;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" filled="f" stroked="f" strokeweight=".5pt">
                <v:textbox>
                  <w:txbxContent>
                    <w:p w14:paraId="4EED6848" w14:textId="77777777" w:rsidR="00EB6E26" w:rsidRPr="00B6260C" w:rsidRDefault="00EB6E26" w:rsidP="00EB6E26">
                      <w:pPr>
                        <w:rPr>
                          <w:color w:val="FF0000"/>
                          <w:sz w:val="8"/>
                          <w:szCs w:val="8"/>
                          <w:lang w:val="lt-LT"/>
                        </w:rPr>
                      </w:pPr>
                      <w:r>
                        <w:rPr>
                          <w:color w:val="FF0000"/>
                          <w:sz w:val="8"/>
                          <w:szCs w:val="8"/>
                          <w:lang w:val="lt-LT"/>
                        </w:rPr>
                        <w:t>J. Tiškevičiaus g.</w:t>
                      </w:r>
                    </w:p>
                  </w:txbxContent>
                </v:textbox>
              </v:shape>
            </w:pict>
          </mc:Fallback>
        </mc:AlternateContent>
      </w:r>
      <w:r w:rsidRPr="00EB6E26">
        <w:rPr>
          <w:noProof/>
          <w:lang w:val="lt-LT"/>
        </w:rPr>
        <mc:AlternateContent>
          <mc:Choice Requires="wps">
            <w:drawing>
              <wp:anchor distT="0" distB="0" distL="114300" distR="114300" simplePos="0" relativeHeight="251675648" behindDoc="0" locked="0" layoutInCell="1" allowOverlap="1" wp14:anchorId="00895C8E" wp14:editId="30B06291">
                <wp:simplePos x="0" y="0"/>
                <wp:positionH relativeFrom="column">
                  <wp:posOffset>1531450</wp:posOffset>
                </wp:positionH>
                <wp:positionV relativeFrom="paragraph">
                  <wp:posOffset>3970373</wp:posOffset>
                </wp:positionV>
                <wp:extent cx="704215" cy="282407"/>
                <wp:effectExtent l="0" t="76200" r="0" b="80010"/>
                <wp:wrapNone/>
                <wp:docPr id="94" name="Teksto laukas 94"/>
                <wp:cNvGraphicFramePr/>
                <a:graphic xmlns:a="http://schemas.openxmlformats.org/drawingml/2006/main">
                  <a:graphicData uri="http://schemas.microsoft.com/office/word/2010/wordprocessingShape">
                    <wps:wsp>
                      <wps:cNvSpPr txBox="1"/>
                      <wps:spPr>
                        <a:xfrm rot="20336284">
                          <a:off x="0" y="0"/>
                          <a:ext cx="704215" cy="282407"/>
                        </a:xfrm>
                        <a:prstGeom prst="rect">
                          <a:avLst/>
                        </a:prstGeom>
                        <a:noFill/>
                        <a:ln w="6350">
                          <a:noFill/>
                        </a:ln>
                        <a:effectLst/>
                      </wps:spPr>
                      <wps:txbx>
                        <w:txbxContent>
                          <w:p w14:paraId="04C67E6E" w14:textId="77777777" w:rsidR="00EB6E26" w:rsidRPr="00715289" w:rsidRDefault="00EB6E26" w:rsidP="00EB6E26">
                            <w:pPr>
                              <w:jc w:val="center"/>
                              <w:rPr>
                                <w:b/>
                                <w:color w:val="FF0000"/>
                                <w:sz w:val="10"/>
                                <w:lang w:val="lt-LT"/>
                              </w:rPr>
                            </w:pPr>
                            <w:r>
                              <w:rPr>
                                <w:b/>
                                <w:color w:val="FF0000"/>
                                <w:sz w:val="10"/>
                                <w:lang w:val="lt-LT"/>
                              </w:rPr>
                              <w:t>Abiejų Tautų Respublikos pl</w:t>
                            </w:r>
                            <w:r w:rsidRPr="00715289">
                              <w:rPr>
                                <w:b/>
                                <w:color w:val="FF0000"/>
                                <w:sz w:val="10"/>
                                <w:lang w:val="lt-L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895C8E" id="Teksto laukas 94" o:spid="_x0000_s1140" type="#_x0000_t202" style="position:absolute;margin-left:120.6pt;margin-top:312.65pt;width:55.45pt;height:22.25pt;rotation:-1380315fd;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" filled="f" stroked="f" strokeweight=".5pt">
                <v:textbox>
                  <w:txbxContent>
                    <w:p w14:paraId="04C67E6E" w14:textId="77777777" w:rsidR="00EB6E26" w:rsidRPr="00715289" w:rsidRDefault="00EB6E26" w:rsidP="00EB6E26">
                      <w:pPr>
                        <w:jc w:val="center"/>
                        <w:rPr>
                          <w:b/>
                          <w:color w:val="FF0000"/>
                          <w:sz w:val="10"/>
                          <w:lang w:val="lt-LT"/>
                        </w:rPr>
                      </w:pPr>
                      <w:r>
                        <w:rPr>
                          <w:b/>
                          <w:color w:val="FF0000"/>
                          <w:sz w:val="10"/>
                          <w:lang w:val="lt-LT"/>
                        </w:rPr>
                        <w:t>Abiejų Tautų Respublikos pl</w:t>
                      </w:r>
                      <w:r w:rsidRPr="00715289">
                        <w:rPr>
                          <w:b/>
                          <w:color w:val="FF0000"/>
                          <w:sz w:val="10"/>
                          <w:lang w:val="lt-LT"/>
                        </w:rPr>
                        <w:t>.</w:t>
                      </w:r>
                    </w:p>
                  </w:txbxContent>
                </v:textbox>
              </v:shape>
            </w:pict>
          </mc:Fallback>
        </mc:AlternateContent>
      </w:r>
      <w:r w:rsidRPr="00EB6E26">
        <w:rPr>
          <w:noProof/>
          <w:lang w:val="lt-LT"/>
        </w:rPr>
        <mc:AlternateContent>
          <mc:Choice Requires="wps">
            <w:drawing>
              <wp:anchor distT="0" distB="0" distL="114300" distR="114300" simplePos="0" relativeHeight="251776000" behindDoc="0" locked="0" layoutInCell="1" allowOverlap="1" wp14:anchorId="79C22A3E" wp14:editId="28DB8280">
                <wp:simplePos x="0" y="0"/>
                <wp:positionH relativeFrom="column">
                  <wp:posOffset>1489075</wp:posOffset>
                </wp:positionH>
                <wp:positionV relativeFrom="paragraph">
                  <wp:posOffset>4055110</wp:posOffset>
                </wp:positionV>
                <wp:extent cx="57150" cy="19050"/>
                <wp:effectExtent l="0" t="0" r="19050" b="19050"/>
                <wp:wrapNone/>
                <wp:docPr id="502806098" name="Tiesioji jungtis 502806098"/>
                <wp:cNvGraphicFramePr/>
                <a:graphic xmlns:a="http://schemas.openxmlformats.org/drawingml/2006/main">
                  <a:graphicData uri="http://schemas.microsoft.com/office/word/2010/wordprocessingShape">
                    <wps:wsp>
                      <wps:cNvCnPr/>
                      <wps:spPr>
                        <a:xfrm>
                          <a:off x="0" y="0"/>
                          <a:ext cx="57150" cy="19050"/>
                        </a:xfrm>
                        <a:prstGeom prst="line">
                          <a:avLst/>
                        </a:prstGeom>
                        <a:noFill/>
                        <a:ln w="6350" cap="flat" cmpd="sng" algn="ctr">
                          <a:solidFill>
                            <a:srgbClr val="FF0000"/>
                          </a:solidFill>
                          <a:prstDash val="solid"/>
                          <a:miter lim="800000"/>
                        </a:ln>
                        <a:effectLst/>
                      </wps:spPr>
                      <wps:bodyPr/>
                    </wps:wsp>
                  </a:graphicData>
                </a:graphic>
              </wp:anchor>
            </w:drawing>
          </mc:Choice>
          <mc:Fallback>
            <w:pict>
              <v:line w14:anchorId="27A73DBC" id="Tiesioji jungtis 502806098" o:spid="_x0000_s1026" style="position:absolute;z-index:251776000;visibility:visible;mso-wrap-style:square;mso-wrap-distance-left:9pt;mso-wrap-distance-top:0;mso-wrap-distance-right:9pt;mso-wrap-distance-bottom:0;mso-position-horizontal:absolute;mso-position-horizontal-relative:text;mso-position-vertical:absolute;mso-position-vertical-relative:text" from="117.25pt,319.3pt" to="121.75pt,32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662336" behindDoc="0" locked="0" layoutInCell="1" allowOverlap="1" wp14:anchorId="082A2F03" wp14:editId="555A36A4">
                <wp:simplePos x="0" y="0"/>
                <wp:positionH relativeFrom="column">
                  <wp:posOffset>1479550</wp:posOffset>
                </wp:positionH>
                <wp:positionV relativeFrom="paragraph">
                  <wp:posOffset>4102100</wp:posOffset>
                </wp:positionV>
                <wp:extent cx="59739" cy="134620"/>
                <wp:effectExtent l="19050" t="0" r="54610" b="55880"/>
                <wp:wrapNone/>
                <wp:docPr id="67" name="Tiesioji rodyklės jungtis 67"/>
                <wp:cNvGraphicFramePr/>
                <a:graphic xmlns:a="http://schemas.openxmlformats.org/drawingml/2006/main">
                  <a:graphicData uri="http://schemas.microsoft.com/office/word/2010/wordprocessingShape">
                    <wps:wsp>
                      <wps:cNvCnPr/>
                      <wps:spPr>
                        <a:xfrm>
                          <a:off x="0" y="0"/>
                          <a:ext cx="59739" cy="134620"/>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DC669B6" id="Tiesioji rodyklės jungtis 67" o:spid="_x0000_s1026" type="#_x0000_t32" style="position:absolute;margin-left:116.5pt;margin-top:323pt;width:4.7pt;height:10.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774976" behindDoc="0" locked="0" layoutInCell="1" allowOverlap="1" wp14:anchorId="00EF2665" wp14:editId="71A0AAFC">
                <wp:simplePos x="0" y="0"/>
                <wp:positionH relativeFrom="column">
                  <wp:posOffset>1479551</wp:posOffset>
                </wp:positionH>
                <wp:positionV relativeFrom="paragraph">
                  <wp:posOffset>4055109</wp:posOffset>
                </wp:positionV>
                <wp:extent cx="12700" cy="60325"/>
                <wp:effectExtent l="0" t="0" r="25400" b="15875"/>
                <wp:wrapNone/>
                <wp:docPr id="1750335933" name="Tiesioji jungtis 1750335933"/>
                <wp:cNvGraphicFramePr/>
                <a:graphic xmlns:a="http://schemas.openxmlformats.org/drawingml/2006/main">
                  <a:graphicData uri="http://schemas.microsoft.com/office/word/2010/wordprocessingShape">
                    <wps:wsp>
                      <wps:cNvCnPr/>
                      <wps:spPr>
                        <a:xfrm flipV="1">
                          <a:off x="0" y="0"/>
                          <a:ext cx="12700" cy="60325"/>
                        </a:xfrm>
                        <a:prstGeom prst="line">
                          <a:avLst/>
                        </a:prstGeom>
                        <a:noFill/>
                        <a:ln w="635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65A3546" id="Tiesioji jungtis 1750335933" o:spid="_x0000_s1026" style="position:absolute;flip:y;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6.5pt,319.3pt" to="117.5pt,32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664384" behindDoc="0" locked="0" layoutInCell="1" allowOverlap="1" wp14:anchorId="3BCC6B87" wp14:editId="2C45E14D">
                <wp:simplePos x="0" y="0"/>
                <wp:positionH relativeFrom="column">
                  <wp:posOffset>-215900</wp:posOffset>
                </wp:positionH>
                <wp:positionV relativeFrom="paragraph">
                  <wp:posOffset>2517140</wp:posOffset>
                </wp:positionV>
                <wp:extent cx="1040524" cy="604345"/>
                <wp:effectExtent l="0" t="0" r="0" b="5715"/>
                <wp:wrapNone/>
                <wp:docPr id="80" name="Teksto laukas 80"/>
                <wp:cNvGraphicFramePr/>
                <a:graphic xmlns:a="http://schemas.openxmlformats.org/drawingml/2006/main">
                  <a:graphicData uri="http://schemas.microsoft.com/office/word/2010/wordprocessingShape">
                    <wps:wsp>
                      <wps:cNvSpPr txBox="1"/>
                      <wps:spPr>
                        <a:xfrm>
                          <a:off x="0" y="0"/>
                          <a:ext cx="1040524" cy="604345"/>
                        </a:xfrm>
                        <a:prstGeom prst="rect">
                          <a:avLst/>
                        </a:prstGeom>
                        <a:noFill/>
                        <a:ln w="6350">
                          <a:noFill/>
                        </a:ln>
                        <a:effectLst/>
                      </wps:spPr>
                      <wps:txbx>
                        <w:txbxContent>
                          <w:p w14:paraId="4DED077E" w14:textId="77777777" w:rsidR="00EB6E26" w:rsidRPr="00A474D9" w:rsidRDefault="00EB6E26" w:rsidP="00EB6E26">
                            <w:pPr>
                              <w:jc w:val="center"/>
                              <w:rPr>
                                <w:b/>
                                <w:lang w:val="lt-LT"/>
                              </w:rPr>
                            </w:pPr>
                            <w:r w:rsidRPr="00A474D9">
                              <w:rPr>
                                <w:b/>
                                <w:lang w:val="lt-LT"/>
                              </w:rPr>
                              <w:t>Trakų rajono savivaldybė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BCC6B87" id="Teksto laukas 80" o:spid="_x0000_s1141" type="#_x0000_t202" style="position:absolute;margin-left:-17pt;margin-top:198.2pt;width:81.95pt;height:47.6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" filled="f" stroked="f" strokeweight=".5pt">
                <v:textbox>
                  <w:txbxContent>
                    <w:p w14:paraId="4DED077E" w14:textId="77777777" w:rsidR="00EB6E26" w:rsidRPr="00A474D9" w:rsidRDefault="00EB6E26" w:rsidP="00EB6E26">
                      <w:pPr>
                        <w:jc w:val="center"/>
                        <w:rPr>
                          <w:b/>
                          <w:lang w:val="lt-LT"/>
                        </w:rPr>
                      </w:pPr>
                      <w:r w:rsidRPr="00A474D9">
                        <w:rPr>
                          <w:b/>
                          <w:lang w:val="lt-LT"/>
                        </w:rPr>
                        <w:t>Trakų rajono savivaldybė</w:t>
                      </w:r>
                    </w:p>
                  </w:txbxContent>
                </v:textbox>
              </v:shape>
            </w:pict>
          </mc:Fallback>
        </mc:AlternateContent>
      </w:r>
      <w:r w:rsidRPr="00EB6E26">
        <w:rPr>
          <w:noProof/>
          <w:lang w:val="lt-LT"/>
        </w:rPr>
        <w:drawing>
          <wp:inline distT="0" distB="0" distL="0" distR="0" wp14:anchorId="0FE116D9" wp14:editId="49364E6F">
            <wp:extent cx="8708138" cy="4371110"/>
            <wp:effectExtent l="0" t="0" r="0" b="0"/>
            <wp:docPr id="46" name="Paveikslėlis 46" descr="Paveikslėlis, kuriame yra žemėlapis  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5" descr="Paveikslėlis, kuriame yra žemėlapis  Automatiškai sugeneruotas aprašymas"/>
                    <pic:cNvPicPr/>
                  </pic:nvPicPr>
                  <pic:blipFill rotWithShape="1">
                    <a:blip r:embed="rId13"/>
                    <a:srcRect l="8333" t="14516" r="5629" b="8707"/>
                    <a:stretch/>
                  </pic:blipFill>
                  <pic:spPr bwMode="auto">
                    <a:xfrm>
                      <a:off x="0" y="0"/>
                      <a:ext cx="8708138" cy="4371110"/>
                    </a:xfrm>
                    <a:prstGeom prst="rect">
                      <a:avLst/>
                    </a:prstGeom>
                    <a:ln>
                      <a:noFill/>
                    </a:ln>
                    <a:extLst>
                      <a:ext uri="{53640926-AAD7-44D8-BBD7-CCE9431645EC}">
                        <a14:shadowObscured xmlns:a14="http://schemas.microsoft.com/office/drawing/2010/main"/>
                      </a:ext>
                    </a:extLst>
                  </pic:spPr>
                </pic:pic>
              </a:graphicData>
            </a:graphic>
          </wp:inline>
        </w:drawing>
      </w:r>
      <w:r w:rsidRPr="00EB6E26">
        <w:rPr>
          <w:noProof/>
          <w:lang w:val="lt-LT"/>
        </w:rPr>
        <mc:AlternateContent>
          <mc:Choice Requires="wps">
            <w:drawing>
              <wp:anchor distT="0" distB="0" distL="114300" distR="114300" simplePos="0" relativeHeight="251766784" behindDoc="0" locked="0" layoutInCell="1" allowOverlap="1" wp14:anchorId="436BDCBA" wp14:editId="1BFFB4B2">
                <wp:simplePos x="0" y="0"/>
                <wp:positionH relativeFrom="column">
                  <wp:posOffset>3707513</wp:posOffset>
                </wp:positionH>
                <wp:positionV relativeFrom="paragraph">
                  <wp:posOffset>783291</wp:posOffset>
                </wp:positionV>
                <wp:extent cx="159607" cy="734714"/>
                <wp:effectExtent l="0" t="0" r="12065" b="27305"/>
                <wp:wrapNone/>
                <wp:docPr id="260" name="Laisva forma: figūra 260"/>
                <wp:cNvGraphicFramePr/>
                <a:graphic xmlns:a="http://schemas.openxmlformats.org/drawingml/2006/main">
                  <a:graphicData uri="http://schemas.microsoft.com/office/word/2010/wordprocessingShape">
                    <wps:wsp>
                      <wps:cNvSpPr/>
                      <wps:spPr>
                        <a:xfrm>
                          <a:off x="0" y="0"/>
                          <a:ext cx="159607" cy="734714"/>
                        </a:xfrm>
                        <a:custGeom>
                          <a:avLst/>
                          <a:gdLst>
                            <a:gd name="connsiteX0" fmla="*/ 0 w 159607"/>
                            <a:gd name="connsiteY0" fmla="*/ 734714 h 734714"/>
                            <a:gd name="connsiteX1" fmla="*/ 43923 w 159607"/>
                            <a:gd name="connsiteY1" fmla="*/ 632892 h 734714"/>
                            <a:gd name="connsiteX2" fmla="*/ 25954 w 159607"/>
                            <a:gd name="connsiteY2" fmla="*/ 563014 h 734714"/>
                            <a:gd name="connsiteX3" fmla="*/ 19965 w 159607"/>
                            <a:gd name="connsiteY3" fmla="*/ 515098 h 734714"/>
                            <a:gd name="connsiteX4" fmla="*/ 53905 w 159607"/>
                            <a:gd name="connsiteY4" fmla="*/ 447217 h 734714"/>
                            <a:gd name="connsiteX5" fmla="*/ 87846 w 159607"/>
                            <a:gd name="connsiteY5" fmla="*/ 383329 h 734714"/>
                            <a:gd name="connsiteX6" fmla="*/ 155727 w 159607"/>
                            <a:gd name="connsiteY6" fmla="*/ 159720 h 734714"/>
                            <a:gd name="connsiteX7" fmla="*/ 151734 w 159607"/>
                            <a:gd name="connsiteY7" fmla="*/ 0 h 734714"/>
                            <a:gd name="connsiteX8" fmla="*/ 151734 w 159607"/>
                            <a:gd name="connsiteY8" fmla="*/ 0 h 73471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59607" h="734714">
                              <a:moveTo>
                                <a:pt x="0" y="734714"/>
                              </a:moveTo>
                              <a:cubicBezTo>
                                <a:pt x="19798" y="698111"/>
                                <a:pt x="39597" y="661509"/>
                                <a:pt x="43923" y="632892"/>
                              </a:cubicBezTo>
                              <a:cubicBezTo>
                                <a:pt x="48249" y="604275"/>
                                <a:pt x="29947" y="582646"/>
                                <a:pt x="25954" y="563014"/>
                              </a:cubicBezTo>
                              <a:cubicBezTo>
                                <a:pt x="21961" y="543382"/>
                                <a:pt x="15307" y="534397"/>
                                <a:pt x="19965" y="515098"/>
                              </a:cubicBezTo>
                              <a:cubicBezTo>
                                <a:pt x="24623" y="495799"/>
                                <a:pt x="42591" y="469179"/>
                                <a:pt x="53905" y="447217"/>
                              </a:cubicBezTo>
                              <a:cubicBezTo>
                                <a:pt x="65219" y="425255"/>
                                <a:pt x="70876" y="431245"/>
                                <a:pt x="87846" y="383329"/>
                              </a:cubicBezTo>
                              <a:cubicBezTo>
                                <a:pt x="104816" y="335413"/>
                                <a:pt x="145079" y="223608"/>
                                <a:pt x="155727" y="159720"/>
                              </a:cubicBezTo>
                              <a:cubicBezTo>
                                <a:pt x="166375" y="95832"/>
                                <a:pt x="151734" y="0"/>
                                <a:pt x="151734" y="0"/>
                              </a:cubicBezTo>
                              <a:lnTo>
                                <a:pt x="151734" y="0"/>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5EB9F12" id="Laisva forma: figūra 260" o:spid="_x0000_s1026" style="position:absolute;margin-left:291.95pt;margin-top:61.7pt;width:12.55pt;height:57.85pt;z-index:251766784;visibility:visible;mso-wrap-style:square;mso-wrap-distance-left:9pt;mso-wrap-distance-top:0;mso-wrap-distance-right:9pt;mso-wrap-distance-bottom:0;mso-position-horizontal:absolute;mso-position-horizontal-relative:text;mso-position-vertical:absolute;mso-position-vertical-relative:text;v-text-anchor:middle" coordsize="159607,734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" path="m,734714c19798,698111,39597,661509,43923,632892,48249,604275,29947,582646,25954,563014,21961,543382,15307,534397,19965,515098v4658,-19299,22626,-45919,33940,-67881c65219,425255,70876,431245,87846,383329v16970,-47916,57233,-159721,67881,-223609c166375,95832,151734,,151734,r,e" filled="f" strokecolor="red" strokeweight=".5pt">
                <v:stroke joinstyle="miter"/>
                <v:path arrowok="t" o:connecttype="custom" o:connectlocs="0,734714;43923,632892;25954,563014;19965,515098;53905,447217;87846,383329;155727,159720;151734,0;151734,0" o:connectangles="0,0,0,0,0,0,0,0,0"/>
              </v:shape>
            </w:pict>
          </mc:Fallback>
        </mc:AlternateContent>
      </w:r>
      <w:r w:rsidRPr="00EB6E26">
        <w:rPr>
          <w:noProof/>
          <w:lang w:val="lt-LT"/>
        </w:rPr>
        <mc:AlternateContent>
          <mc:Choice Requires="wps">
            <w:drawing>
              <wp:anchor distT="0" distB="0" distL="114300" distR="114300" simplePos="0" relativeHeight="251661312" behindDoc="0" locked="0" layoutInCell="1" allowOverlap="1" wp14:anchorId="3BC3E46F" wp14:editId="651F5302">
                <wp:simplePos x="0" y="0"/>
                <wp:positionH relativeFrom="column">
                  <wp:posOffset>600075</wp:posOffset>
                </wp:positionH>
                <wp:positionV relativeFrom="paragraph">
                  <wp:posOffset>4235386</wp:posOffset>
                </wp:positionV>
                <wp:extent cx="290367" cy="173202"/>
                <wp:effectExtent l="0" t="0" r="0" b="0"/>
                <wp:wrapNone/>
                <wp:docPr id="66" name="Teksto laukas 66"/>
                <wp:cNvGraphicFramePr/>
                <a:graphic xmlns:a="http://schemas.openxmlformats.org/drawingml/2006/main">
                  <a:graphicData uri="http://schemas.microsoft.com/office/word/2010/wordprocessingShape">
                    <wps:wsp>
                      <wps:cNvSpPr txBox="1"/>
                      <wps:spPr>
                        <a:xfrm>
                          <a:off x="0" y="0"/>
                          <a:ext cx="290367" cy="173202"/>
                        </a:xfrm>
                        <a:prstGeom prst="rect">
                          <a:avLst/>
                        </a:prstGeom>
                        <a:noFill/>
                        <a:ln w="6350">
                          <a:noFill/>
                        </a:ln>
                        <a:effectLst/>
                      </wps:spPr>
                      <wps:txbx>
                        <w:txbxContent>
                          <w:p w14:paraId="19455C32" w14:textId="77777777" w:rsidR="00EB6E26" w:rsidRPr="00B67413" w:rsidRDefault="00EB6E26" w:rsidP="00EB6E26">
                            <w:pPr>
                              <w:ind w:left="-90"/>
                              <w:jc w:val="center"/>
                              <w:rPr>
                                <w:b/>
                                <w:color w:val="FF0000"/>
                                <w:sz w:val="12"/>
                                <w:lang w:val="lt-LT"/>
                              </w:rPr>
                            </w:pPr>
                            <w:r>
                              <w:rPr>
                                <w:b/>
                                <w:color w:val="FF0000"/>
                                <w:sz w:val="12"/>
                                <w:lang w:val="lt-LT"/>
                              </w:rPr>
                              <w:t>A16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C3E46F" id="Teksto laukas 66" o:spid="_x0000_s1142" type="#_x0000_t202" style="position:absolute;margin-left:47.25pt;margin-top:333.5pt;width:22.85pt;height:13.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" filled="f" stroked="f" strokeweight=".5pt">
                <v:textbox>
                  <w:txbxContent>
                    <w:p w14:paraId="19455C32" w14:textId="77777777" w:rsidR="00EB6E26" w:rsidRPr="00B67413" w:rsidRDefault="00EB6E26" w:rsidP="00EB6E26">
                      <w:pPr>
                        <w:ind w:left="-90"/>
                        <w:jc w:val="center"/>
                        <w:rPr>
                          <w:b/>
                          <w:color w:val="FF0000"/>
                          <w:sz w:val="12"/>
                          <w:lang w:val="lt-LT"/>
                        </w:rPr>
                      </w:pPr>
                      <w:r>
                        <w:rPr>
                          <w:b/>
                          <w:color w:val="FF0000"/>
                          <w:sz w:val="12"/>
                          <w:lang w:val="lt-LT"/>
                        </w:rPr>
                        <w:t>A16</w:t>
                      </w:r>
                    </w:p>
                  </w:txbxContent>
                </v:textbox>
              </v:shape>
            </w:pict>
          </mc:Fallback>
        </mc:AlternateContent>
      </w:r>
      <w:r w:rsidRPr="00EB6E26">
        <w:rPr>
          <w:noProof/>
          <w:lang w:val="lt-LT"/>
        </w:rPr>
        <mc:AlternateContent>
          <mc:Choice Requires="wps">
            <w:drawing>
              <wp:anchor distT="0" distB="0" distL="114300" distR="114300" simplePos="0" relativeHeight="251754496" behindDoc="0" locked="0" layoutInCell="1" allowOverlap="1" wp14:anchorId="7DC06803" wp14:editId="596337B2">
                <wp:simplePos x="0" y="0"/>
                <wp:positionH relativeFrom="column">
                  <wp:posOffset>5575887</wp:posOffset>
                </wp:positionH>
                <wp:positionV relativeFrom="paragraph">
                  <wp:posOffset>284604</wp:posOffset>
                </wp:positionV>
                <wp:extent cx="600137" cy="180910"/>
                <wp:effectExtent l="114618" t="0" r="66992" b="0"/>
                <wp:wrapNone/>
                <wp:docPr id="315" name="Teksto laukas 315"/>
                <wp:cNvGraphicFramePr/>
                <a:graphic xmlns:a="http://schemas.openxmlformats.org/drawingml/2006/main">
                  <a:graphicData uri="http://schemas.microsoft.com/office/word/2010/wordprocessingShape">
                    <wps:wsp>
                      <wps:cNvSpPr txBox="1"/>
                      <wps:spPr>
                        <a:xfrm rot="7782300" flipV="1">
                          <a:off x="0" y="0"/>
                          <a:ext cx="600137" cy="180910"/>
                        </a:xfrm>
                        <a:prstGeom prst="rect">
                          <a:avLst/>
                        </a:prstGeom>
                        <a:noFill/>
                        <a:ln w="6350">
                          <a:noFill/>
                        </a:ln>
                        <a:effectLst/>
                      </wps:spPr>
                      <wps:txbx>
                        <w:txbxContent>
                          <w:p w14:paraId="14EEA177" w14:textId="77777777" w:rsidR="00EB6E26" w:rsidRPr="001C7D35" w:rsidRDefault="00EB6E26" w:rsidP="00EB6E26">
                            <w:pPr>
                              <w:jc w:val="center"/>
                              <w:rPr>
                                <w:b/>
                                <w:bCs/>
                                <w:color w:val="FF0000"/>
                                <w:sz w:val="10"/>
                                <w:lang w:val="lt-LT"/>
                              </w:rPr>
                            </w:pPr>
                            <w:r w:rsidRPr="001C7D35">
                              <w:rPr>
                                <w:b/>
                                <w:bCs/>
                                <w:color w:val="FF0000"/>
                                <w:sz w:val="10"/>
                                <w:lang w:val="lt-LT"/>
                              </w:rPr>
                              <w:t>Nemenčinės pl.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C06803" id="Teksto laukas 315" o:spid="_x0000_s1143" type="#_x0000_t202" style="position:absolute;margin-left:439.05pt;margin-top:22.4pt;width:47.25pt;height:14.25pt;rotation:-8500347fd;flip:y;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" filled="f" stroked="f" strokeweight=".5pt">
                <v:textbox>
                  <w:txbxContent>
                    <w:p w14:paraId="14EEA177" w14:textId="77777777" w:rsidR="00EB6E26" w:rsidRPr="001C7D35" w:rsidRDefault="00EB6E26" w:rsidP="00EB6E26">
                      <w:pPr>
                        <w:jc w:val="center"/>
                        <w:rPr>
                          <w:b/>
                          <w:bCs/>
                          <w:color w:val="FF0000"/>
                          <w:sz w:val="10"/>
                          <w:lang w:val="lt-LT"/>
                        </w:rPr>
                      </w:pPr>
                      <w:r w:rsidRPr="001C7D35">
                        <w:rPr>
                          <w:b/>
                          <w:bCs/>
                          <w:color w:val="FF0000"/>
                          <w:sz w:val="10"/>
                          <w:lang w:val="lt-LT"/>
                        </w:rPr>
                        <w:t>Nemenčinės pl.</w:t>
                      </w:r>
                    </w:p>
                  </w:txbxContent>
                </v:textbox>
              </v:shape>
            </w:pict>
          </mc:Fallback>
        </mc:AlternateContent>
      </w:r>
      <w:r w:rsidRPr="00EB6E26">
        <w:rPr>
          <w:noProof/>
          <w:lang w:val="lt-LT"/>
        </w:rPr>
        <mc:AlternateContent>
          <mc:Choice Requires="wps">
            <w:drawing>
              <wp:anchor distT="0" distB="0" distL="114300" distR="114300" simplePos="0" relativeHeight="251750400" behindDoc="0" locked="0" layoutInCell="1" allowOverlap="1" wp14:anchorId="4E5C8433" wp14:editId="4E487EE1">
                <wp:simplePos x="0" y="0"/>
                <wp:positionH relativeFrom="column">
                  <wp:posOffset>7137937</wp:posOffset>
                </wp:positionH>
                <wp:positionV relativeFrom="paragraph">
                  <wp:posOffset>2149966</wp:posOffset>
                </wp:positionV>
                <wp:extent cx="433003" cy="193578"/>
                <wp:effectExtent l="0" t="0" r="0" b="0"/>
                <wp:wrapNone/>
                <wp:docPr id="309" name="Teksto laukas 309"/>
                <wp:cNvGraphicFramePr/>
                <a:graphic xmlns:a="http://schemas.openxmlformats.org/drawingml/2006/main">
                  <a:graphicData uri="http://schemas.microsoft.com/office/word/2010/wordprocessingShape">
                    <wps:wsp>
                      <wps:cNvSpPr txBox="1"/>
                      <wps:spPr>
                        <a:xfrm>
                          <a:off x="0" y="0"/>
                          <a:ext cx="433003" cy="193578"/>
                        </a:xfrm>
                        <a:prstGeom prst="rect">
                          <a:avLst/>
                        </a:prstGeom>
                        <a:noFill/>
                        <a:ln w="6350">
                          <a:noFill/>
                        </a:ln>
                        <a:effectLst/>
                      </wps:spPr>
                      <wps:txbx>
                        <w:txbxContent>
                          <w:p w14:paraId="21B507A8" w14:textId="77777777" w:rsidR="00EB6E26" w:rsidRPr="00B67413" w:rsidRDefault="00EB6E26" w:rsidP="00EB6E26">
                            <w:pPr>
                              <w:ind w:left="-90"/>
                              <w:jc w:val="center"/>
                              <w:rPr>
                                <w:b/>
                                <w:color w:val="FF0000"/>
                                <w:sz w:val="12"/>
                                <w:lang w:val="lt-LT"/>
                              </w:rPr>
                            </w:pPr>
                            <w:r>
                              <w:rPr>
                                <w:b/>
                                <w:color w:val="FF0000"/>
                                <w:sz w:val="12"/>
                                <w:lang w:val="lt-LT"/>
                              </w:rPr>
                              <w:t>106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5C8433" id="Teksto laukas 309" o:spid="_x0000_s1144" type="#_x0000_t202" style="position:absolute;margin-left:562.05pt;margin-top:169.3pt;width:34.1pt;height:15.2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" filled="f" stroked="f" strokeweight=".5pt">
                <v:textbox>
                  <w:txbxContent>
                    <w:p w14:paraId="21B507A8" w14:textId="77777777" w:rsidR="00EB6E26" w:rsidRPr="00B67413" w:rsidRDefault="00EB6E26" w:rsidP="00EB6E26">
                      <w:pPr>
                        <w:ind w:left="-90"/>
                        <w:jc w:val="center"/>
                        <w:rPr>
                          <w:b/>
                          <w:color w:val="FF0000"/>
                          <w:sz w:val="12"/>
                          <w:lang w:val="lt-LT"/>
                        </w:rPr>
                      </w:pPr>
                      <w:r>
                        <w:rPr>
                          <w:b/>
                          <w:color w:val="FF0000"/>
                          <w:sz w:val="12"/>
                          <w:lang w:val="lt-LT"/>
                        </w:rPr>
                        <w:t>106</w:t>
                      </w:r>
                    </w:p>
                  </w:txbxContent>
                </v:textbox>
              </v:shape>
            </w:pict>
          </mc:Fallback>
        </mc:AlternateContent>
      </w:r>
      <w:r w:rsidRPr="00EB6E26">
        <w:rPr>
          <w:noProof/>
          <w:lang w:val="lt-LT"/>
        </w:rPr>
        <mc:AlternateContent>
          <mc:Choice Requires="wps">
            <w:drawing>
              <wp:anchor distT="0" distB="0" distL="114300" distR="114300" simplePos="0" relativeHeight="251747328" behindDoc="0" locked="0" layoutInCell="1" allowOverlap="1" wp14:anchorId="4E385C39" wp14:editId="6336D26B">
                <wp:simplePos x="0" y="0"/>
                <wp:positionH relativeFrom="column">
                  <wp:posOffset>6626938</wp:posOffset>
                </wp:positionH>
                <wp:positionV relativeFrom="paragraph">
                  <wp:posOffset>2902585</wp:posOffset>
                </wp:positionV>
                <wp:extent cx="433003" cy="193578"/>
                <wp:effectExtent l="0" t="0" r="0" b="0"/>
                <wp:wrapNone/>
                <wp:docPr id="302" name="Teksto laukas 302"/>
                <wp:cNvGraphicFramePr/>
                <a:graphic xmlns:a="http://schemas.openxmlformats.org/drawingml/2006/main">
                  <a:graphicData uri="http://schemas.microsoft.com/office/word/2010/wordprocessingShape">
                    <wps:wsp>
                      <wps:cNvSpPr txBox="1"/>
                      <wps:spPr>
                        <a:xfrm>
                          <a:off x="0" y="0"/>
                          <a:ext cx="433003" cy="193578"/>
                        </a:xfrm>
                        <a:prstGeom prst="rect">
                          <a:avLst/>
                        </a:prstGeom>
                        <a:noFill/>
                        <a:ln w="6350">
                          <a:noFill/>
                        </a:ln>
                        <a:effectLst/>
                      </wps:spPr>
                      <wps:txbx>
                        <w:txbxContent>
                          <w:p w14:paraId="38F37F10" w14:textId="77777777" w:rsidR="00EB6E26" w:rsidRPr="00B67413" w:rsidRDefault="00EB6E26" w:rsidP="00EB6E26">
                            <w:pPr>
                              <w:ind w:left="-90"/>
                              <w:jc w:val="center"/>
                              <w:rPr>
                                <w:b/>
                                <w:color w:val="FF0000"/>
                                <w:sz w:val="12"/>
                                <w:lang w:val="lt-LT"/>
                              </w:rPr>
                            </w:pPr>
                            <w:r>
                              <w:rPr>
                                <w:b/>
                                <w:color w:val="FF0000"/>
                                <w:sz w:val="12"/>
                                <w:lang w:val="lt-LT"/>
                              </w:rPr>
                              <w:t>101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385C39" id="Teksto laukas 302" o:spid="_x0000_s1145" type="#_x0000_t202" style="position:absolute;margin-left:521.8pt;margin-top:228.55pt;width:34.1pt;height:15.2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" filled="f" stroked="f" strokeweight=".5pt">
                <v:textbox>
                  <w:txbxContent>
                    <w:p w14:paraId="38F37F10" w14:textId="77777777" w:rsidR="00EB6E26" w:rsidRPr="00B67413" w:rsidRDefault="00EB6E26" w:rsidP="00EB6E26">
                      <w:pPr>
                        <w:ind w:left="-90"/>
                        <w:jc w:val="center"/>
                        <w:rPr>
                          <w:b/>
                          <w:color w:val="FF0000"/>
                          <w:sz w:val="12"/>
                          <w:lang w:val="lt-LT"/>
                        </w:rPr>
                      </w:pPr>
                      <w:r>
                        <w:rPr>
                          <w:b/>
                          <w:color w:val="FF0000"/>
                          <w:sz w:val="12"/>
                          <w:lang w:val="lt-LT"/>
                        </w:rPr>
                        <w:t>101</w:t>
                      </w:r>
                    </w:p>
                  </w:txbxContent>
                </v:textbox>
              </v:shape>
            </w:pict>
          </mc:Fallback>
        </mc:AlternateContent>
      </w:r>
      <w:r w:rsidRPr="00EB6E26">
        <w:rPr>
          <w:noProof/>
          <w:lang w:val="lt-LT"/>
        </w:rPr>
        <mc:AlternateContent>
          <mc:Choice Requires="wps">
            <w:drawing>
              <wp:anchor distT="0" distB="0" distL="114300" distR="114300" simplePos="0" relativeHeight="251741184" behindDoc="0" locked="0" layoutInCell="1" allowOverlap="1" wp14:anchorId="4933394C" wp14:editId="4D29FE10">
                <wp:simplePos x="0" y="0"/>
                <wp:positionH relativeFrom="column">
                  <wp:posOffset>3201428</wp:posOffset>
                </wp:positionH>
                <wp:positionV relativeFrom="paragraph">
                  <wp:posOffset>3096974</wp:posOffset>
                </wp:positionV>
                <wp:extent cx="1420625" cy="1800655"/>
                <wp:effectExtent l="0" t="0" r="27305" b="28575"/>
                <wp:wrapNone/>
                <wp:docPr id="270" name="Laisva forma: figūra 270"/>
                <wp:cNvGraphicFramePr/>
                <a:graphic xmlns:a="http://schemas.openxmlformats.org/drawingml/2006/main">
                  <a:graphicData uri="http://schemas.microsoft.com/office/word/2010/wordprocessingShape">
                    <wps:wsp>
                      <wps:cNvSpPr/>
                      <wps:spPr>
                        <a:xfrm>
                          <a:off x="0" y="0"/>
                          <a:ext cx="1420625" cy="1800655"/>
                        </a:xfrm>
                        <a:custGeom>
                          <a:avLst/>
                          <a:gdLst>
                            <a:gd name="connsiteX0" fmla="*/ 1343302 w 1343302"/>
                            <a:gd name="connsiteY0" fmla="*/ 0 h 1793862"/>
                            <a:gd name="connsiteX1" fmla="*/ 1287617 w 1343302"/>
                            <a:gd name="connsiteY1" fmla="*/ 193431 h 1793862"/>
                            <a:gd name="connsiteX2" fmla="*/ 1217279 w 1343302"/>
                            <a:gd name="connsiteY2" fmla="*/ 331177 h 1793862"/>
                            <a:gd name="connsiteX3" fmla="*/ 1155733 w 1343302"/>
                            <a:gd name="connsiteY3" fmla="*/ 477715 h 1793862"/>
                            <a:gd name="connsiteX4" fmla="*/ 1044364 w 1343302"/>
                            <a:gd name="connsiteY4" fmla="*/ 641838 h 1793862"/>
                            <a:gd name="connsiteX5" fmla="*/ 971094 w 1343302"/>
                            <a:gd name="connsiteY5" fmla="*/ 747346 h 1793862"/>
                            <a:gd name="connsiteX6" fmla="*/ 900756 w 1343302"/>
                            <a:gd name="connsiteY6" fmla="*/ 846992 h 1793862"/>
                            <a:gd name="connsiteX7" fmla="*/ 853864 w 1343302"/>
                            <a:gd name="connsiteY7" fmla="*/ 1008185 h 1793862"/>
                            <a:gd name="connsiteX8" fmla="*/ 686810 w 1343302"/>
                            <a:gd name="connsiteY8" fmla="*/ 1248508 h 1793862"/>
                            <a:gd name="connsiteX9" fmla="*/ 469933 w 1343302"/>
                            <a:gd name="connsiteY9" fmla="*/ 1441938 h 1793862"/>
                            <a:gd name="connsiteX10" fmla="*/ 411317 w 1343302"/>
                            <a:gd name="connsiteY10" fmla="*/ 1503485 h 1793862"/>
                            <a:gd name="connsiteX11" fmla="*/ 343910 w 1343302"/>
                            <a:gd name="connsiteY11" fmla="*/ 1562100 h 1793862"/>
                            <a:gd name="connsiteX12" fmla="*/ 294087 w 1343302"/>
                            <a:gd name="connsiteY12" fmla="*/ 1597269 h 1793862"/>
                            <a:gd name="connsiteX13" fmla="*/ 165133 w 1343302"/>
                            <a:gd name="connsiteY13" fmla="*/ 1638300 h 1793862"/>
                            <a:gd name="connsiteX14" fmla="*/ 121171 w 1343302"/>
                            <a:gd name="connsiteY14" fmla="*/ 1664677 h 1793862"/>
                            <a:gd name="connsiteX15" fmla="*/ 9802 w 1343302"/>
                            <a:gd name="connsiteY15" fmla="*/ 1784838 h 1793862"/>
                            <a:gd name="connsiteX16" fmla="*/ 12733 w 1343302"/>
                            <a:gd name="connsiteY16" fmla="*/ 1776046 h 179386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343302" h="1793862">
                              <a:moveTo>
                                <a:pt x="1343302" y="0"/>
                              </a:moveTo>
                              <a:cubicBezTo>
                                <a:pt x="1325961" y="69117"/>
                                <a:pt x="1308621" y="138235"/>
                                <a:pt x="1287617" y="193431"/>
                              </a:cubicBezTo>
                              <a:cubicBezTo>
                                <a:pt x="1266613" y="248627"/>
                                <a:pt x="1239260" y="283796"/>
                                <a:pt x="1217279" y="331177"/>
                              </a:cubicBezTo>
                              <a:cubicBezTo>
                                <a:pt x="1195298" y="378558"/>
                                <a:pt x="1184552" y="425938"/>
                                <a:pt x="1155733" y="477715"/>
                              </a:cubicBezTo>
                              <a:cubicBezTo>
                                <a:pt x="1126914" y="529492"/>
                                <a:pt x="1075137" y="596900"/>
                                <a:pt x="1044364" y="641838"/>
                              </a:cubicBezTo>
                              <a:cubicBezTo>
                                <a:pt x="1013591" y="686777"/>
                                <a:pt x="995029" y="713154"/>
                                <a:pt x="971094" y="747346"/>
                              </a:cubicBezTo>
                              <a:cubicBezTo>
                                <a:pt x="947159" y="781538"/>
                                <a:pt x="920294" y="803519"/>
                                <a:pt x="900756" y="846992"/>
                              </a:cubicBezTo>
                              <a:cubicBezTo>
                                <a:pt x="881218" y="890465"/>
                                <a:pt x="889522" y="941266"/>
                                <a:pt x="853864" y="1008185"/>
                              </a:cubicBezTo>
                              <a:cubicBezTo>
                                <a:pt x="818206" y="1075104"/>
                                <a:pt x="750798" y="1176216"/>
                                <a:pt x="686810" y="1248508"/>
                              </a:cubicBezTo>
                              <a:cubicBezTo>
                                <a:pt x="622821" y="1320800"/>
                                <a:pt x="515849" y="1399442"/>
                                <a:pt x="469933" y="1441938"/>
                              </a:cubicBezTo>
                              <a:cubicBezTo>
                                <a:pt x="424017" y="1484434"/>
                                <a:pt x="432321" y="1483458"/>
                                <a:pt x="411317" y="1503485"/>
                              </a:cubicBezTo>
                              <a:cubicBezTo>
                                <a:pt x="390313" y="1523512"/>
                                <a:pt x="363448" y="1546469"/>
                                <a:pt x="343910" y="1562100"/>
                              </a:cubicBezTo>
                              <a:cubicBezTo>
                                <a:pt x="324372" y="1577731"/>
                                <a:pt x="323883" y="1584569"/>
                                <a:pt x="294087" y="1597269"/>
                              </a:cubicBezTo>
                              <a:cubicBezTo>
                                <a:pt x="264291" y="1609969"/>
                                <a:pt x="193952" y="1627065"/>
                                <a:pt x="165133" y="1638300"/>
                              </a:cubicBezTo>
                              <a:cubicBezTo>
                                <a:pt x="136314" y="1649535"/>
                                <a:pt x="147059" y="1640254"/>
                                <a:pt x="121171" y="1664677"/>
                              </a:cubicBezTo>
                              <a:cubicBezTo>
                                <a:pt x="95283" y="1689100"/>
                                <a:pt x="27875" y="1766277"/>
                                <a:pt x="9802" y="1784838"/>
                              </a:cubicBezTo>
                              <a:cubicBezTo>
                                <a:pt x="-8271" y="1803400"/>
                                <a:pt x="2231" y="1789723"/>
                                <a:pt x="12733" y="1776046"/>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6D0A49" id="Laisva forma: figūra 270" o:spid="_x0000_s1026" style="position:absolute;margin-left:252.1pt;margin-top:243.85pt;width:111.85pt;height:141.8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43302,17938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" path="m1343302,v-17341,69117,-34681,138235,-55685,193431c1266613,248627,1239260,283796,1217279,331177v-21981,47381,-32727,94761,-61546,146538c1126914,529492,1075137,596900,1044364,641838v-30773,44939,-49335,71316,-73270,105508c947159,781538,920294,803519,900756,846992v-19538,43473,-11234,94274,-46892,161193c818206,1075104,750798,1176216,686810,1248508v-63989,72292,-170961,150934,-216877,193430c424017,1484434,432321,1483458,411317,1503485v-21004,20027,-47869,42984,-67407,58615c324372,1577731,323883,1584569,294087,1597269v-29796,12700,-100135,29796,-128954,41031c136314,1649535,147059,1640254,121171,1664677,95283,1689100,27875,1766277,9802,1784838v-18073,18562,-7571,4885,2931,-8792e" filled="f" strokecolor="red" strokeweight=".5pt">
                <v:stroke joinstyle="miter"/>
                <v:path arrowok="t" o:connecttype="custom" o:connectlocs="1420625,0;1361735,194163;1287348,332431;1222259,479524;1104480,644269;1026992,750176;952605,850199;903014,1012003;726344,1253236;496983,1447398;434993,1509178;363706,1568015;311015,1603318;174638,1644504;128146,1670981;10366,1791597;13466,1782772" o:connectangles="0,0,0,0,0,0,0,0,0,0,0,0,0,0,0,0,0"/>
              </v:shape>
            </w:pict>
          </mc:Fallback>
        </mc:AlternateContent>
      </w:r>
      <w:r w:rsidRPr="00EB6E26">
        <w:rPr>
          <w:noProof/>
          <w:lang w:val="lt-LT"/>
        </w:rPr>
        <mc:AlternateContent>
          <mc:Choice Requires="wps">
            <w:drawing>
              <wp:anchor distT="0" distB="0" distL="114300" distR="114300" simplePos="0" relativeHeight="251739136" behindDoc="0" locked="0" layoutInCell="1" allowOverlap="1" wp14:anchorId="5F048367" wp14:editId="4B31ED38">
                <wp:simplePos x="0" y="0"/>
                <wp:positionH relativeFrom="column">
                  <wp:posOffset>2462558</wp:posOffset>
                </wp:positionH>
                <wp:positionV relativeFrom="paragraph">
                  <wp:posOffset>4422874</wp:posOffset>
                </wp:positionV>
                <wp:extent cx="657502" cy="169545"/>
                <wp:effectExtent l="0" t="114300" r="0" b="116205"/>
                <wp:wrapNone/>
                <wp:docPr id="258" name="Teksto laukas 258"/>
                <wp:cNvGraphicFramePr/>
                <a:graphic xmlns:a="http://schemas.openxmlformats.org/drawingml/2006/main">
                  <a:graphicData uri="http://schemas.microsoft.com/office/word/2010/wordprocessingShape">
                    <wps:wsp>
                      <wps:cNvSpPr txBox="1"/>
                      <wps:spPr>
                        <a:xfrm rot="12673192" flipV="1">
                          <a:off x="0" y="0"/>
                          <a:ext cx="657502" cy="169545"/>
                        </a:xfrm>
                        <a:prstGeom prst="rect">
                          <a:avLst/>
                        </a:prstGeom>
                        <a:noFill/>
                        <a:ln w="6350">
                          <a:noFill/>
                        </a:ln>
                        <a:effectLst/>
                      </wps:spPr>
                      <wps:txbx>
                        <w:txbxContent>
                          <w:p w14:paraId="705E6A24" w14:textId="77777777" w:rsidR="00EB6E26" w:rsidRPr="00715289" w:rsidRDefault="00EB6E26" w:rsidP="00EB6E26">
                            <w:pPr>
                              <w:jc w:val="center"/>
                              <w:rPr>
                                <w:b/>
                                <w:color w:val="FF0000"/>
                                <w:sz w:val="10"/>
                                <w:lang w:val="lt-LT"/>
                              </w:rPr>
                            </w:pPr>
                            <w:r w:rsidRPr="00715289">
                              <w:rPr>
                                <w:b/>
                                <w:color w:val="FF0000"/>
                                <w:sz w:val="10"/>
                                <w:lang w:val="lt-LT"/>
                              </w:rPr>
                              <w:t>Kirtimų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048367" id="Teksto laukas 258" o:spid="_x0000_s1146" type="#_x0000_t202" style="position:absolute;margin-left:193.9pt;margin-top:348.25pt;width:51.75pt;height:13.35pt;rotation:9750455fd;flip:y;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" filled="f" stroked="f" strokeweight=".5pt">
                <v:textbox>
                  <w:txbxContent>
                    <w:p w14:paraId="705E6A24" w14:textId="77777777" w:rsidR="00EB6E26" w:rsidRPr="00715289" w:rsidRDefault="00EB6E26" w:rsidP="00EB6E26">
                      <w:pPr>
                        <w:jc w:val="center"/>
                        <w:rPr>
                          <w:b/>
                          <w:color w:val="FF0000"/>
                          <w:sz w:val="10"/>
                          <w:lang w:val="lt-LT"/>
                        </w:rPr>
                      </w:pPr>
                      <w:r w:rsidRPr="00715289">
                        <w:rPr>
                          <w:b/>
                          <w:color w:val="FF0000"/>
                          <w:sz w:val="10"/>
                          <w:lang w:val="lt-LT"/>
                        </w:rPr>
                        <w:t>Kirtimų g.</w:t>
                      </w:r>
                    </w:p>
                  </w:txbxContent>
                </v:textbox>
              </v:shape>
            </w:pict>
          </mc:Fallback>
        </mc:AlternateContent>
      </w:r>
      <w:r w:rsidRPr="00EB6E26">
        <w:rPr>
          <w:noProof/>
          <w:lang w:val="lt-LT"/>
        </w:rPr>
        <mc:AlternateContent>
          <mc:Choice Requires="wps">
            <w:drawing>
              <wp:anchor distT="0" distB="0" distL="114300" distR="114300" simplePos="0" relativeHeight="251744256" behindDoc="0" locked="0" layoutInCell="1" allowOverlap="1" wp14:anchorId="55665F46" wp14:editId="5361E9C7">
                <wp:simplePos x="0" y="0"/>
                <wp:positionH relativeFrom="column">
                  <wp:posOffset>2308406</wp:posOffset>
                </wp:positionH>
                <wp:positionV relativeFrom="paragraph">
                  <wp:posOffset>4072310</wp:posOffset>
                </wp:positionV>
                <wp:extent cx="893268" cy="825252"/>
                <wp:effectExtent l="0" t="0" r="21590" b="13335"/>
                <wp:wrapNone/>
                <wp:docPr id="281" name="Laisva forma: figūra 281"/>
                <wp:cNvGraphicFramePr/>
                <a:graphic xmlns:a="http://schemas.openxmlformats.org/drawingml/2006/main">
                  <a:graphicData uri="http://schemas.microsoft.com/office/word/2010/wordprocessingShape">
                    <wps:wsp>
                      <wps:cNvSpPr/>
                      <wps:spPr>
                        <a:xfrm>
                          <a:off x="0" y="0"/>
                          <a:ext cx="893268" cy="825252"/>
                        </a:xfrm>
                        <a:custGeom>
                          <a:avLst/>
                          <a:gdLst>
                            <a:gd name="connsiteX0" fmla="*/ 893268 w 893268"/>
                            <a:gd name="connsiteY0" fmla="*/ 825252 h 825252"/>
                            <a:gd name="connsiteX1" fmla="*/ 694596 w 893268"/>
                            <a:gd name="connsiteY1" fmla="*/ 654598 h 825252"/>
                            <a:gd name="connsiteX2" fmla="*/ 653842 w 893268"/>
                            <a:gd name="connsiteY2" fmla="*/ 624033 h 825252"/>
                            <a:gd name="connsiteX3" fmla="*/ 600354 w 893268"/>
                            <a:gd name="connsiteY3" fmla="*/ 601110 h 825252"/>
                            <a:gd name="connsiteX4" fmla="*/ 287064 w 893268"/>
                            <a:gd name="connsiteY4" fmla="*/ 399891 h 825252"/>
                            <a:gd name="connsiteX5" fmla="*/ 243763 w 893268"/>
                            <a:gd name="connsiteY5" fmla="*/ 369326 h 825252"/>
                            <a:gd name="connsiteX6" fmla="*/ 210651 w 893268"/>
                            <a:gd name="connsiteY6" fmla="*/ 331120 h 825252"/>
                            <a:gd name="connsiteX7" fmla="*/ 14527 w 893268"/>
                            <a:gd name="connsiteY7" fmla="*/ 43300 h 825252"/>
                            <a:gd name="connsiteX8" fmla="*/ 14527 w 893268"/>
                            <a:gd name="connsiteY8" fmla="*/ 12735 h 825252"/>
                            <a:gd name="connsiteX9" fmla="*/ 14527 w 893268"/>
                            <a:gd name="connsiteY9" fmla="*/ 0 h 82525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893268" h="825252">
                              <a:moveTo>
                                <a:pt x="893268" y="825252"/>
                              </a:moveTo>
                              <a:lnTo>
                                <a:pt x="694596" y="654598"/>
                              </a:lnTo>
                              <a:cubicBezTo>
                                <a:pt x="654692" y="621062"/>
                                <a:pt x="669549" y="632948"/>
                                <a:pt x="653842" y="624033"/>
                              </a:cubicBezTo>
                              <a:cubicBezTo>
                                <a:pt x="638135" y="615118"/>
                                <a:pt x="661484" y="638467"/>
                                <a:pt x="600354" y="601110"/>
                              </a:cubicBezTo>
                              <a:cubicBezTo>
                                <a:pt x="539224" y="563753"/>
                                <a:pt x="346496" y="438522"/>
                                <a:pt x="287064" y="399891"/>
                              </a:cubicBezTo>
                              <a:cubicBezTo>
                                <a:pt x="227632" y="361260"/>
                                <a:pt x="256498" y="380788"/>
                                <a:pt x="243763" y="369326"/>
                              </a:cubicBezTo>
                              <a:cubicBezTo>
                                <a:pt x="231027" y="357864"/>
                                <a:pt x="248857" y="385458"/>
                                <a:pt x="210651" y="331120"/>
                              </a:cubicBezTo>
                              <a:cubicBezTo>
                                <a:pt x="172445" y="276782"/>
                                <a:pt x="47214" y="96364"/>
                                <a:pt x="14527" y="43300"/>
                              </a:cubicBezTo>
                              <a:cubicBezTo>
                                <a:pt x="-18160" y="-9764"/>
                                <a:pt x="14527" y="12735"/>
                                <a:pt x="14527" y="12735"/>
                              </a:cubicBezTo>
                              <a:lnTo>
                                <a:pt x="14527" y="0"/>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17F9998" id="Laisva forma: figūra 281" o:spid="_x0000_s1026" style="position:absolute;margin-left:181.75pt;margin-top:320.65pt;width:70.35pt;height:65pt;z-index:251744256;visibility:visible;mso-wrap-style:square;mso-wrap-distance-left:9pt;mso-wrap-distance-top:0;mso-wrap-distance-right:9pt;mso-wrap-distance-bottom:0;mso-position-horizontal:absolute;mso-position-horizontal-relative:text;mso-position-vertical:absolute;mso-position-vertical-relative:text;v-text-anchor:middle" coordsize="893268,825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" path="m893268,825252l694596,654598c654692,621062,669549,632948,653842,624033v-15707,-8915,7642,14434,-53488,-22923c539224,563753,346496,438522,287064,399891,227632,361260,256498,380788,243763,369326v-12736,-11462,5094,16132,-33112,-38206c172445,276782,47214,96364,14527,43300v-32687,-53064,,-30565,,-30565l14527,e" filled="f" strokecolor="red" strokeweight=".5pt">
                <v:stroke joinstyle="miter"/>
                <v:path arrowok="t" o:connecttype="custom" o:connectlocs="893268,825252;694596,654598;653842,624033;600354,601110;287064,399891;243763,369326;210651,331120;14527,43300;14527,12735;14527,0" o:connectangles="0,0,0,0,0,0,0,0,0,0"/>
              </v:shape>
            </w:pict>
          </mc:Fallback>
        </mc:AlternateContent>
      </w:r>
      <w:r w:rsidRPr="00EB6E26">
        <w:rPr>
          <w:noProof/>
          <w:lang w:val="lt-LT"/>
        </w:rPr>
        <w:drawing>
          <wp:anchor distT="0" distB="0" distL="114300" distR="114300" simplePos="0" relativeHeight="251740160" behindDoc="1" locked="0" layoutInCell="1" allowOverlap="1" wp14:anchorId="6E525FF7" wp14:editId="40BFED09">
            <wp:simplePos x="0" y="0"/>
            <wp:positionH relativeFrom="column">
              <wp:posOffset>-24250</wp:posOffset>
            </wp:positionH>
            <wp:positionV relativeFrom="paragraph">
              <wp:posOffset>4125658</wp:posOffset>
            </wp:positionV>
            <wp:extent cx="7320204" cy="819785"/>
            <wp:effectExtent l="0" t="0" r="0" b="0"/>
            <wp:wrapNone/>
            <wp:docPr id="267" name="Paveikslėlis 267" descr="Paveikslėlis, kuriame yra žemėlapis  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Picture 267" descr="Paveikslėlis, kuriame yra žemėlapis  Automatiškai sugeneruotas aprašymas"/>
                    <pic:cNvPicPr/>
                  </pic:nvPicPr>
                  <pic:blipFill rotWithShape="1">
                    <a:blip r:embed="rId14" cstate="print">
                      <a:extLst>
                        <a:ext uri="{28A0092B-C50C-407E-A947-70E740481C1C}">
                          <a14:useLocalDpi xmlns:a14="http://schemas.microsoft.com/office/drawing/2010/main" val="0"/>
                        </a:ext>
                      </a:extLst>
                    </a:blip>
                    <a:srcRect l="2629" t="48611" b="31851"/>
                    <a:stretch/>
                  </pic:blipFill>
                  <pic:spPr bwMode="auto">
                    <a:xfrm>
                      <a:off x="0" y="0"/>
                      <a:ext cx="7320204" cy="8197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B6E26">
        <w:rPr>
          <w:noProof/>
          <w:lang w:val="lt-LT"/>
        </w:rPr>
        <mc:AlternateContent>
          <mc:Choice Requires="wps">
            <w:drawing>
              <wp:anchor distT="0" distB="0" distL="114300" distR="114300" simplePos="0" relativeHeight="251742208" behindDoc="0" locked="0" layoutInCell="1" allowOverlap="1" wp14:anchorId="373040EC" wp14:editId="51376969">
                <wp:simplePos x="0" y="0"/>
                <wp:positionH relativeFrom="column">
                  <wp:posOffset>3497062</wp:posOffset>
                </wp:positionH>
                <wp:positionV relativeFrom="paragraph">
                  <wp:posOffset>4262445</wp:posOffset>
                </wp:positionV>
                <wp:extent cx="704404" cy="169737"/>
                <wp:effectExtent l="0" t="152400" r="0" b="173355"/>
                <wp:wrapNone/>
                <wp:docPr id="271" name="Teksto laukas 271"/>
                <wp:cNvGraphicFramePr/>
                <a:graphic xmlns:a="http://schemas.openxmlformats.org/drawingml/2006/main">
                  <a:graphicData uri="http://schemas.microsoft.com/office/word/2010/wordprocessingShape">
                    <wps:wsp>
                      <wps:cNvSpPr txBox="1"/>
                      <wps:spPr>
                        <a:xfrm rot="8236328" flipV="1">
                          <a:off x="0" y="0"/>
                          <a:ext cx="704404" cy="169737"/>
                        </a:xfrm>
                        <a:prstGeom prst="rect">
                          <a:avLst/>
                        </a:prstGeom>
                        <a:noFill/>
                        <a:ln w="6350">
                          <a:noFill/>
                        </a:ln>
                        <a:effectLst/>
                      </wps:spPr>
                      <wps:txbx>
                        <w:txbxContent>
                          <w:p w14:paraId="711AE568" w14:textId="77777777" w:rsidR="00EB6E26" w:rsidRDefault="00EB6E26" w:rsidP="00EB6E26">
                            <w:pPr>
                              <w:jc w:val="center"/>
                              <w:rPr>
                                <w:b/>
                                <w:color w:val="FF0000"/>
                                <w:sz w:val="10"/>
                                <w:lang w:val="lt-LT"/>
                              </w:rPr>
                            </w:pPr>
                            <w:r>
                              <w:rPr>
                                <w:b/>
                                <w:color w:val="FF0000"/>
                                <w:sz w:val="10"/>
                                <w:lang w:val="lt-LT"/>
                              </w:rPr>
                              <w:t>Eišiškių pl.</w:t>
                            </w:r>
                          </w:p>
                          <w:p w14:paraId="2FDFAA36" w14:textId="77777777" w:rsidR="00EB6E26" w:rsidRPr="00715289" w:rsidRDefault="00EB6E26" w:rsidP="00EB6E26">
                            <w:pPr>
                              <w:jc w:val="center"/>
                              <w:rPr>
                                <w:b/>
                                <w:color w:val="FF0000"/>
                                <w:sz w:val="10"/>
                                <w:lang w:val="lt-LT"/>
                              </w:rPr>
                            </w:pPr>
                            <w:r>
                              <w:rPr>
                                <w:b/>
                                <w:color w:val="FF0000"/>
                                <w:sz w:val="10"/>
                                <w:lang w:val="lt-LT"/>
                              </w:rPr>
                              <w:t>.</w:t>
                            </w:r>
                            <w:r w:rsidRPr="00715289">
                              <w:rPr>
                                <w:b/>
                                <w:color w:val="FF0000"/>
                                <w:sz w:val="10"/>
                                <w:lang w:val="lt-L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3040EC" id="Teksto laukas 271" o:spid="_x0000_s1147" type="#_x0000_t202" style="position:absolute;margin-left:275.35pt;margin-top:335.65pt;width:55.45pt;height:13.35pt;rotation:-8996267fd;flip:y;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" filled="f" stroked="f" strokeweight=".5pt">
                <v:textbox>
                  <w:txbxContent>
                    <w:p w14:paraId="711AE568" w14:textId="77777777" w:rsidR="00EB6E26" w:rsidRDefault="00EB6E26" w:rsidP="00EB6E26">
                      <w:pPr>
                        <w:jc w:val="center"/>
                        <w:rPr>
                          <w:b/>
                          <w:color w:val="FF0000"/>
                          <w:sz w:val="10"/>
                          <w:lang w:val="lt-LT"/>
                        </w:rPr>
                      </w:pPr>
                      <w:r>
                        <w:rPr>
                          <w:b/>
                          <w:color w:val="FF0000"/>
                          <w:sz w:val="10"/>
                          <w:lang w:val="lt-LT"/>
                        </w:rPr>
                        <w:t>Eišiškių pl.</w:t>
                      </w:r>
                    </w:p>
                    <w:p w14:paraId="2FDFAA36" w14:textId="77777777" w:rsidR="00EB6E26" w:rsidRPr="00715289" w:rsidRDefault="00EB6E26" w:rsidP="00EB6E26">
                      <w:pPr>
                        <w:jc w:val="center"/>
                        <w:rPr>
                          <w:b/>
                          <w:color w:val="FF0000"/>
                          <w:sz w:val="10"/>
                          <w:lang w:val="lt-LT"/>
                        </w:rPr>
                      </w:pPr>
                      <w:r>
                        <w:rPr>
                          <w:b/>
                          <w:color w:val="FF0000"/>
                          <w:sz w:val="10"/>
                          <w:lang w:val="lt-LT"/>
                        </w:rPr>
                        <w:t>.</w:t>
                      </w:r>
                      <w:r w:rsidRPr="00715289">
                        <w:rPr>
                          <w:b/>
                          <w:color w:val="FF0000"/>
                          <w:sz w:val="10"/>
                          <w:lang w:val="lt-LT"/>
                        </w:rPr>
                        <w:t>.</w:t>
                      </w:r>
                    </w:p>
                  </w:txbxContent>
                </v:textbox>
              </v:shape>
            </w:pict>
          </mc:Fallback>
        </mc:AlternateContent>
      </w:r>
      <w:r w:rsidRPr="00EB6E26">
        <w:rPr>
          <w:noProof/>
          <w:lang w:val="lt-LT"/>
        </w:rPr>
        <mc:AlternateContent>
          <mc:Choice Requires="wps">
            <w:drawing>
              <wp:anchor distT="0" distB="0" distL="114300" distR="114300" simplePos="0" relativeHeight="251729920" behindDoc="0" locked="0" layoutInCell="1" allowOverlap="1" wp14:anchorId="55D3CC84" wp14:editId="3959C8F5">
                <wp:simplePos x="0" y="0"/>
                <wp:positionH relativeFrom="column">
                  <wp:posOffset>5308104</wp:posOffset>
                </wp:positionH>
                <wp:positionV relativeFrom="paragraph">
                  <wp:posOffset>4135987</wp:posOffset>
                </wp:positionV>
                <wp:extent cx="167373" cy="687710"/>
                <wp:effectExtent l="0" t="0" r="80645" b="55245"/>
                <wp:wrapNone/>
                <wp:docPr id="116" name="Tiesioji rodyklės jungtis 116"/>
                <wp:cNvGraphicFramePr/>
                <a:graphic xmlns:a="http://schemas.openxmlformats.org/drawingml/2006/main">
                  <a:graphicData uri="http://schemas.microsoft.com/office/word/2010/wordprocessingShape">
                    <wps:wsp>
                      <wps:cNvCnPr/>
                      <wps:spPr>
                        <a:xfrm>
                          <a:off x="0" y="0"/>
                          <a:ext cx="167373" cy="687710"/>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65535E58" id="Tiesioji rodyklės jungtis 116" o:spid="_x0000_s1026" type="#_x0000_t32" style="position:absolute;margin-left:417.95pt;margin-top:325.65pt;width:13.2pt;height:54.1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738112" behindDoc="0" locked="0" layoutInCell="1" allowOverlap="1" wp14:anchorId="447F3326" wp14:editId="5EDA11F8">
                <wp:simplePos x="0" y="0"/>
                <wp:positionH relativeFrom="column">
                  <wp:posOffset>3986145</wp:posOffset>
                </wp:positionH>
                <wp:positionV relativeFrom="paragraph">
                  <wp:posOffset>3464376</wp:posOffset>
                </wp:positionV>
                <wp:extent cx="704404" cy="169737"/>
                <wp:effectExtent l="95885" t="0" r="96520" b="0"/>
                <wp:wrapNone/>
                <wp:docPr id="257" name="Teksto laukas 257"/>
                <wp:cNvGraphicFramePr/>
                <a:graphic xmlns:a="http://schemas.openxmlformats.org/drawingml/2006/main">
                  <a:graphicData uri="http://schemas.microsoft.com/office/word/2010/wordprocessingShape">
                    <wps:wsp>
                      <wps:cNvSpPr txBox="1"/>
                      <wps:spPr>
                        <a:xfrm rot="7282911" flipV="1">
                          <a:off x="0" y="0"/>
                          <a:ext cx="704404" cy="169737"/>
                        </a:xfrm>
                        <a:prstGeom prst="rect">
                          <a:avLst/>
                        </a:prstGeom>
                        <a:noFill/>
                        <a:ln w="6350">
                          <a:noFill/>
                        </a:ln>
                        <a:effectLst/>
                      </wps:spPr>
                      <wps:txbx>
                        <w:txbxContent>
                          <w:p w14:paraId="3291B4F5" w14:textId="77777777" w:rsidR="00EB6E26" w:rsidRDefault="00EB6E26" w:rsidP="00EB6E26">
                            <w:pPr>
                              <w:jc w:val="center"/>
                              <w:rPr>
                                <w:b/>
                                <w:color w:val="FF0000"/>
                                <w:sz w:val="10"/>
                                <w:lang w:val="lt-LT"/>
                              </w:rPr>
                            </w:pPr>
                            <w:r>
                              <w:rPr>
                                <w:b/>
                                <w:color w:val="FF0000"/>
                                <w:sz w:val="10"/>
                                <w:lang w:val="lt-LT"/>
                              </w:rPr>
                              <w:t>Eišiškių pl.</w:t>
                            </w:r>
                          </w:p>
                          <w:p w14:paraId="1AD7DE98" w14:textId="77777777" w:rsidR="00EB6E26" w:rsidRPr="00715289" w:rsidRDefault="00EB6E26" w:rsidP="00EB6E26">
                            <w:pPr>
                              <w:jc w:val="center"/>
                              <w:rPr>
                                <w:b/>
                                <w:color w:val="FF0000"/>
                                <w:sz w:val="10"/>
                                <w:lang w:val="lt-LT"/>
                              </w:rPr>
                            </w:pPr>
                            <w:r>
                              <w:rPr>
                                <w:b/>
                                <w:color w:val="FF0000"/>
                                <w:sz w:val="10"/>
                                <w:lang w:val="lt-LT"/>
                              </w:rPr>
                              <w:t>.</w:t>
                            </w:r>
                            <w:r w:rsidRPr="00715289">
                              <w:rPr>
                                <w:b/>
                                <w:color w:val="FF0000"/>
                                <w:sz w:val="10"/>
                                <w:lang w:val="lt-L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7F3326" id="Teksto laukas 257" o:spid="_x0000_s1148" type="#_x0000_t202" style="position:absolute;margin-left:313.85pt;margin-top:272.8pt;width:55.45pt;height:13.35pt;rotation:-7954881fd;flip:y;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" filled="f" stroked="f" strokeweight=".5pt">
                <v:textbox>
                  <w:txbxContent>
                    <w:p w14:paraId="3291B4F5" w14:textId="77777777" w:rsidR="00EB6E26" w:rsidRDefault="00EB6E26" w:rsidP="00EB6E26">
                      <w:pPr>
                        <w:jc w:val="center"/>
                        <w:rPr>
                          <w:b/>
                          <w:color w:val="FF0000"/>
                          <w:sz w:val="10"/>
                          <w:lang w:val="lt-LT"/>
                        </w:rPr>
                      </w:pPr>
                      <w:r>
                        <w:rPr>
                          <w:b/>
                          <w:color w:val="FF0000"/>
                          <w:sz w:val="10"/>
                          <w:lang w:val="lt-LT"/>
                        </w:rPr>
                        <w:t>Eišiškių pl.</w:t>
                      </w:r>
                    </w:p>
                    <w:p w14:paraId="1AD7DE98" w14:textId="77777777" w:rsidR="00EB6E26" w:rsidRPr="00715289" w:rsidRDefault="00EB6E26" w:rsidP="00EB6E26">
                      <w:pPr>
                        <w:jc w:val="center"/>
                        <w:rPr>
                          <w:b/>
                          <w:color w:val="FF0000"/>
                          <w:sz w:val="10"/>
                          <w:lang w:val="lt-LT"/>
                        </w:rPr>
                      </w:pPr>
                      <w:r>
                        <w:rPr>
                          <w:b/>
                          <w:color w:val="FF0000"/>
                          <w:sz w:val="10"/>
                          <w:lang w:val="lt-LT"/>
                        </w:rPr>
                        <w:t>.</w:t>
                      </w:r>
                      <w:r w:rsidRPr="00715289">
                        <w:rPr>
                          <w:b/>
                          <w:color w:val="FF0000"/>
                          <w:sz w:val="10"/>
                          <w:lang w:val="lt-LT"/>
                        </w:rPr>
                        <w:t>.</w:t>
                      </w:r>
                    </w:p>
                  </w:txbxContent>
                </v:textbox>
              </v:shape>
            </w:pict>
          </mc:Fallback>
        </mc:AlternateContent>
      </w:r>
      <w:r w:rsidRPr="00EB6E26">
        <w:rPr>
          <w:noProof/>
          <w:lang w:val="lt-LT"/>
        </w:rPr>
        <mc:AlternateContent>
          <mc:Choice Requires="wps">
            <w:drawing>
              <wp:anchor distT="0" distB="0" distL="114300" distR="114300" simplePos="0" relativeHeight="251734016" behindDoc="0" locked="0" layoutInCell="1" allowOverlap="1" wp14:anchorId="6EF036C6" wp14:editId="10724869">
                <wp:simplePos x="0" y="0"/>
                <wp:positionH relativeFrom="column">
                  <wp:posOffset>5615736</wp:posOffset>
                </wp:positionH>
                <wp:positionV relativeFrom="paragraph">
                  <wp:posOffset>3332147</wp:posOffset>
                </wp:positionV>
                <wp:extent cx="802371" cy="302885"/>
                <wp:effectExtent l="0" t="0" r="74295" b="59690"/>
                <wp:wrapNone/>
                <wp:docPr id="155" name="Tiesioji rodyklės jungtis 155"/>
                <wp:cNvGraphicFramePr/>
                <a:graphic xmlns:a="http://schemas.openxmlformats.org/drawingml/2006/main">
                  <a:graphicData uri="http://schemas.microsoft.com/office/word/2010/wordprocessingShape">
                    <wps:wsp>
                      <wps:cNvCnPr/>
                      <wps:spPr>
                        <a:xfrm>
                          <a:off x="0" y="0"/>
                          <a:ext cx="802371" cy="302885"/>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03979008" id="Tiesioji rodyklės jungtis 155" o:spid="_x0000_s1026" type="#_x0000_t32" style="position:absolute;margin-left:442.2pt;margin-top:262.35pt;width:63.2pt;height:23.85pt;z-index:2517340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732992" behindDoc="0" locked="0" layoutInCell="1" allowOverlap="1" wp14:anchorId="0B50AF00" wp14:editId="31565816">
                <wp:simplePos x="0" y="0"/>
                <wp:positionH relativeFrom="column">
                  <wp:posOffset>5261406</wp:posOffset>
                </wp:positionH>
                <wp:positionV relativeFrom="paragraph">
                  <wp:posOffset>3161967</wp:posOffset>
                </wp:positionV>
                <wp:extent cx="354798" cy="170188"/>
                <wp:effectExtent l="0" t="0" r="26670" b="20320"/>
                <wp:wrapNone/>
                <wp:docPr id="152" name="Laisva forma: figūra 152"/>
                <wp:cNvGraphicFramePr/>
                <a:graphic xmlns:a="http://schemas.openxmlformats.org/drawingml/2006/main">
                  <a:graphicData uri="http://schemas.microsoft.com/office/word/2010/wordprocessingShape">
                    <wps:wsp>
                      <wps:cNvSpPr/>
                      <wps:spPr>
                        <a:xfrm>
                          <a:off x="0" y="0"/>
                          <a:ext cx="354798" cy="170188"/>
                        </a:xfrm>
                        <a:custGeom>
                          <a:avLst/>
                          <a:gdLst>
                            <a:gd name="connsiteX0" fmla="*/ 0 w 354798"/>
                            <a:gd name="connsiteY0" fmla="*/ 0 h 170188"/>
                            <a:gd name="connsiteX1" fmla="*/ 74998 w 354798"/>
                            <a:gd name="connsiteY1" fmla="*/ 34615 h 170188"/>
                            <a:gd name="connsiteX2" fmla="*/ 106728 w 354798"/>
                            <a:gd name="connsiteY2" fmla="*/ 69229 h 170188"/>
                            <a:gd name="connsiteX3" fmla="*/ 173072 w 354798"/>
                            <a:gd name="connsiteY3" fmla="*/ 95190 h 170188"/>
                            <a:gd name="connsiteX4" fmla="*/ 354798 w 354798"/>
                            <a:gd name="connsiteY4" fmla="*/ 170188 h 170188"/>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54798" h="170188">
                              <a:moveTo>
                                <a:pt x="0" y="0"/>
                              </a:moveTo>
                              <a:cubicBezTo>
                                <a:pt x="28605" y="11538"/>
                                <a:pt x="57210" y="23077"/>
                                <a:pt x="74998" y="34615"/>
                              </a:cubicBezTo>
                              <a:cubicBezTo>
                                <a:pt x="92786" y="46153"/>
                                <a:pt x="90382" y="59133"/>
                                <a:pt x="106728" y="69229"/>
                              </a:cubicBezTo>
                              <a:cubicBezTo>
                                <a:pt x="123074" y="79325"/>
                                <a:pt x="173072" y="95190"/>
                                <a:pt x="173072" y="95190"/>
                              </a:cubicBezTo>
                              <a:lnTo>
                                <a:pt x="354798" y="170188"/>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315DCF7" id="Laisva forma: figūra 152" o:spid="_x0000_s1026" style="position:absolute;margin-left:414.3pt;margin-top:248.95pt;width:27.95pt;height:13.4pt;z-index:251732992;visibility:visible;mso-wrap-style:square;mso-wrap-distance-left:9pt;mso-wrap-distance-top:0;mso-wrap-distance-right:9pt;mso-wrap-distance-bottom:0;mso-position-horizontal:absolute;mso-position-horizontal-relative:text;mso-position-vertical:absolute;mso-position-vertical-relative:text;v-text-anchor:middle" coordsize="354798,170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" path="m,c28605,11538,57210,23077,74998,34615v17788,11538,15384,24518,31730,34614c123074,79325,173072,95190,173072,95190r181726,74998e" filled="f" strokecolor="red" strokeweight=".5pt">
                <v:stroke joinstyle="miter"/>
                <v:path arrowok="t" o:connecttype="custom" o:connectlocs="0,0;74998,34615;106728,69229;173072,95190;354798,170188" o:connectangles="0,0,0,0,0"/>
              </v:shape>
            </w:pict>
          </mc:Fallback>
        </mc:AlternateContent>
      </w:r>
      <w:r w:rsidRPr="00EB6E26">
        <w:rPr>
          <w:noProof/>
          <w:lang w:val="lt-LT"/>
        </w:rPr>
        <mc:AlternateContent>
          <mc:Choice Requires="wps">
            <w:drawing>
              <wp:anchor distT="0" distB="0" distL="114300" distR="114300" simplePos="0" relativeHeight="251730944" behindDoc="0" locked="0" layoutInCell="1" allowOverlap="1" wp14:anchorId="587E0999" wp14:editId="764328F7">
                <wp:simplePos x="0" y="0"/>
                <wp:positionH relativeFrom="column">
                  <wp:posOffset>4954860</wp:posOffset>
                </wp:positionH>
                <wp:positionV relativeFrom="paragraph">
                  <wp:posOffset>3581416</wp:posOffset>
                </wp:positionV>
                <wp:extent cx="736482" cy="184685"/>
                <wp:effectExtent l="9208" t="0" r="16192" b="0"/>
                <wp:wrapNone/>
                <wp:docPr id="119" name="Teksto laukas 119"/>
                <wp:cNvGraphicFramePr/>
                <a:graphic xmlns:a="http://schemas.openxmlformats.org/drawingml/2006/main">
                  <a:graphicData uri="http://schemas.microsoft.com/office/word/2010/wordprocessingShape">
                    <wps:wsp>
                      <wps:cNvSpPr txBox="1"/>
                      <wps:spPr>
                        <a:xfrm rot="15976328" flipV="1">
                          <a:off x="0" y="0"/>
                          <a:ext cx="736482" cy="184685"/>
                        </a:xfrm>
                        <a:prstGeom prst="rect">
                          <a:avLst/>
                        </a:prstGeom>
                        <a:noFill/>
                        <a:ln w="6350">
                          <a:noFill/>
                        </a:ln>
                        <a:effectLst/>
                      </wps:spPr>
                      <wps:txbx>
                        <w:txbxContent>
                          <w:p w14:paraId="66831A8C" w14:textId="77777777" w:rsidR="00EB6E26" w:rsidRPr="00715289" w:rsidRDefault="00EB6E26" w:rsidP="00EB6E26">
                            <w:pPr>
                              <w:jc w:val="center"/>
                              <w:rPr>
                                <w:b/>
                                <w:color w:val="FF0000"/>
                                <w:sz w:val="10"/>
                                <w:lang w:val="lt-LT"/>
                              </w:rPr>
                            </w:pPr>
                            <w:r>
                              <w:rPr>
                                <w:b/>
                                <w:color w:val="FF0000"/>
                                <w:sz w:val="10"/>
                                <w:lang w:val="lt-LT"/>
                              </w:rPr>
                              <w:t>Liepkalnio</w:t>
                            </w:r>
                            <w:r w:rsidRPr="00715289">
                              <w:rPr>
                                <w:b/>
                                <w:color w:val="FF0000"/>
                                <w:sz w:val="10"/>
                                <w:lang w:val="lt-LT"/>
                              </w:rPr>
                              <w:t xml:space="preserve">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7E0999" id="Teksto laukas 119" o:spid="_x0000_s1149" type="#_x0000_t202" style="position:absolute;margin-left:390.15pt;margin-top:282pt;width:58pt;height:14.55pt;rotation:6142549fd;flip:y;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" filled="f" stroked="f" strokeweight=".5pt">
                <v:textbox>
                  <w:txbxContent>
                    <w:p w14:paraId="66831A8C" w14:textId="77777777" w:rsidR="00EB6E26" w:rsidRPr="00715289" w:rsidRDefault="00EB6E26" w:rsidP="00EB6E26">
                      <w:pPr>
                        <w:jc w:val="center"/>
                        <w:rPr>
                          <w:b/>
                          <w:color w:val="FF0000"/>
                          <w:sz w:val="10"/>
                          <w:lang w:val="lt-LT"/>
                        </w:rPr>
                      </w:pPr>
                      <w:r>
                        <w:rPr>
                          <w:b/>
                          <w:color w:val="FF0000"/>
                          <w:sz w:val="10"/>
                          <w:lang w:val="lt-LT"/>
                        </w:rPr>
                        <w:t>Liepkalnio</w:t>
                      </w:r>
                      <w:r w:rsidRPr="00715289">
                        <w:rPr>
                          <w:b/>
                          <w:color w:val="FF0000"/>
                          <w:sz w:val="10"/>
                          <w:lang w:val="lt-LT"/>
                        </w:rPr>
                        <w:t xml:space="preserve"> g.</w:t>
                      </w:r>
                    </w:p>
                  </w:txbxContent>
                </v:textbox>
              </v:shape>
            </w:pict>
          </mc:Fallback>
        </mc:AlternateContent>
      </w:r>
      <w:r w:rsidRPr="00EB6E26">
        <w:rPr>
          <w:noProof/>
          <w:lang w:val="lt-LT"/>
        </w:rPr>
        <mc:AlternateContent>
          <mc:Choice Requires="wps">
            <w:drawing>
              <wp:anchor distT="0" distB="0" distL="114300" distR="114300" simplePos="0" relativeHeight="251728896" behindDoc="0" locked="0" layoutInCell="1" allowOverlap="1" wp14:anchorId="09878BA3" wp14:editId="3004A217">
                <wp:simplePos x="0" y="0"/>
                <wp:positionH relativeFrom="column">
                  <wp:posOffset>5238329</wp:posOffset>
                </wp:positionH>
                <wp:positionV relativeFrom="paragraph">
                  <wp:posOffset>3153314</wp:posOffset>
                </wp:positionV>
                <wp:extent cx="72114" cy="983629"/>
                <wp:effectExtent l="0" t="0" r="23495" b="26035"/>
                <wp:wrapNone/>
                <wp:docPr id="115" name="Laisva forma: figūra 115"/>
                <wp:cNvGraphicFramePr/>
                <a:graphic xmlns:a="http://schemas.openxmlformats.org/drawingml/2006/main">
                  <a:graphicData uri="http://schemas.microsoft.com/office/word/2010/wordprocessingShape">
                    <wps:wsp>
                      <wps:cNvSpPr/>
                      <wps:spPr>
                        <a:xfrm>
                          <a:off x="0" y="0"/>
                          <a:ext cx="72114" cy="983629"/>
                        </a:xfrm>
                        <a:custGeom>
                          <a:avLst/>
                          <a:gdLst>
                            <a:gd name="connsiteX0" fmla="*/ 0 w 72114"/>
                            <a:gd name="connsiteY0" fmla="*/ 0 h 983629"/>
                            <a:gd name="connsiteX1" fmla="*/ 5769 w 72114"/>
                            <a:gd name="connsiteY1" fmla="*/ 360568 h 983629"/>
                            <a:gd name="connsiteX2" fmla="*/ 31730 w 72114"/>
                            <a:gd name="connsiteY2" fmla="*/ 729789 h 983629"/>
                            <a:gd name="connsiteX3" fmla="*/ 72114 w 72114"/>
                            <a:gd name="connsiteY3" fmla="*/ 983629 h 983629"/>
                          </a:gdLst>
                          <a:ahLst/>
                          <a:cxnLst>
                            <a:cxn ang="0">
                              <a:pos x="connsiteX0" y="connsiteY0"/>
                            </a:cxn>
                            <a:cxn ang="0">
                              <a:pos x="connsiteX1" y="connsiteY1"/>
                            </a:cxn>
                            <a:cxn ang="0">
                              <a:pos x="connsiteX2" y="connsiteY2"/>
                            </a:cxn>
                            <a:cxn ang="0">
                              <a:pos x="connsiteX3" y="connsiteY3"/>
                            </a:cxn>
                          </a:cxnLst>
                          <a:rect l="l" t="t" r="r" b="b"/>
                          <a:pathLst>
                            <a:path w="72114" h="983629">
                              <a:moveTo>
                                <a:pt x="0" y="0"/>
                              </a:moveTo>
                              <a:cubicBezTo>
                                <a:pt x="240" y="119468"/>
                                <a:pt x="481" y="238937"/>
                                <a:pt x="5769" y="360568"/>
                              </a:cubicBezTo>
                              <a:cubicBezTo>
                                <a:pt x="11057" y="482200"/>
                                <a:pt x="20673" y="625946"/>
                                <a:pt x="31730" y="729789"/>
                              </a:cubicBezTo>
                              <a:cubicBezTo>
                                <a:pt x="42788" y="833633"/>
                                <a:pt x="57451" y="908631"/>
                                <a:pt x="72114" y="983629"/>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945FA90" id="Laisva forma: figūra 115" o:spid="_x0000_s1026" style="position:absolute;margin-left:412.45pt;margin-top:248.3pt;width:5.7pt;height:77.45pt;z-index:251728896;visibility:visible;mso-wrap-style:square;mso-wrap-distance-left:9pt;mso-wrap-distance-top:0;mso-wrap-distance-right:9pt;mso-wrap-distance-bottom:0;mso-position-horizontal:absolute;mso-position-horizontal-relative:text;mso-position-vertical:absolute;mso-position-vertical-relative:text;v-text-anchor:middle" coordsize="72114,9836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" path="m,c240,119468,481,238937,5769,360568v5288,121632,14904,265378,25961,369221c42788,833633,57451,908631,72114,983629e" filled="f" strokecolor="red" strokeweight=".5pt">
                <v:stroke joinstyle="miter"/>
                <v:path arrowok="t" o:connecttype="custom" o:connectlocs="0,0;5769,360568;31730,729789;72114,983629" o:connectangles="0,0,0,0"/>
              </v:shape>
            </w:pict>
          </mc:Fallback>
        </mc:AlternateContent>
      </w:r>
      <w:r w:rsidRPr="00EB6E26">
        <w:rPr>
          <w:noProof/>
          <w:lang w:val="lt-LT"/>
        </w:rPr>
        <mc:AlternateContent>
          <mc:Choice Requires="wps">
            <w:drawing>
              <wp:anchor distT="0" distB="0" distL="114300" distR="114300" simplePos="0" relativeHeight="251722752" behindDoc="0" locked="0" layoutInCell="1" allowOverlap="1" wp14:anchorId="3CCB16D6" wp14:editId="5637D859">
                <wp:simplePos x="0" y="0"/>
                <wp:positionH relativeFrom="column">
                  <wp:posOffset>6956981</wp:posOffset>
                </wp:positionH>
                <wp:positionV relativeFrom="paragraph">
                  <wp:posOffset>1856911</wp:posOffset>
                </wp:positionV>
                <wp:extent cx="295374" cy="94118"/>
                <wp:effectExtent l="0" t="0" r="28575" b="20320"/>
                <wp:wrapNone/>
                <wp:docPr id="223" name="Laisva forma: figūra 223"/>
                <wp:cNvGraphicFramePr/>
                <a:graphic xmlns:a="http://schemas.openxmlformats.org/drawingml/2006/main">
                  <a:graphicData uri="http://schemas.microsoft.com/office/word/2010/wordprocessingShape">
                    <wps:wsp>
                      <wps:cNvSpPr/>
                      <wps:spPr>
                        <a:xfrm>
                          <a:off x="0" y="0"/>
                          <a:ext cx="295374" cy="94118"/>
                        </a:xfrm>
                        <a:custGeom>
                          <a:avLst/>
                          <a:gdLst>
                            <a:gd name="connsiteX0" fmla="*/ 981959 w 981959"/>
                            <a:gd name="connsiteY0" fmla="*/ 0 h 77407"/>
                            <a:gd name="connsiteX1" fmla="*/ 0 w 981959"/>
                            <a:gd name="connsiteY1" fmla="*/ 31422 h 77407"/>
                          </a:gdLst>
                          <a:ahLst/>
                          <a:cxnLst>
                            <a:cxn ang="0">
                              <a:pos x="connsiteX0" y="connsiteY0"/>
                            </a:cxn>
                            <a:cxn ang="0">
                              <a:pos x="connsiteX1" y="connsiteY1"/>
                            </a:cxn>
                          </a:cxnLst>
                          <a:rect l="l" t="t" r="r" b="b"/>
                          <a:pathLst>
                            <a:path w="981959" h="77407">
                              <a:moveTo>
                                <a:pt x="981959" y="0"/>
                              </a:moveTo>
                              <a:cubicBezTo>
                                <a:pt x="675064" y="61012"/>
                                <a:pt x="368169" y="122024"/>
                                <a:pt x="0" y="31422"/>
                              </a:cubicBez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4054BD" id="Laisva forma: figūra 223" o:spid="_x0000_s1026" style="position:absolute;margin-left:547.8pt;margin-top:146.2pt;width:23.25pt;height:7.4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981959,774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" path="m981959,c675064,61012,368169,122024,,31422e" filled="f" strokecolor="red" strokeweight=".5pt">
                <v:stroke joinstyle="miter"/>
                <v:path arrowok="t" o:connecttype="custom" o:connectlocs="295374,0;0,38206" o:connectangles="0,0"/>
              </v:shape>
            </w:pict>
          </mc:Fallback>
        </mc:AlternateContent>
      </w:r>
      <w:r w:rsidRPr="00EB6E26">
        <w:rPr>
          <w:noProof/>
          <w:lang w:val="lt-LT"/>
        </w:rPr>
        <mc:AlternateContent>
          <mc:Choice Requires="wps">
            <w:drawing>
              <wp:anchor distT="0" distB="0" distL="114300" distR="114300" simplePos="0" relativeHeight="251717632" behindDoc="0" locked="0" layoutInCell="1" allowOverlap="1" wp14:anchorId="3773A88C" wp14:editId="6B15D102">
                <wp:simplePos x="0" y="0"/>
                <wp:positionH relativeFrom="column">
                  <wp:posOffset>5267459</wp:posOffset>
                </wp:positionH>
                <wp:positionV relativeFrom="paragraph">
                  <wp:posOffset>2599557</wp:posOffset>
                </wp:positionV>
                <wp:extent cx="13271" cy="186513"/>
                <wp:effectExtent l="0" t="0" r="25400" b="23495"/>
                <wp:wrapNone/>
                <wp:docPr id="208" name="Tiesioji jungtis 208"/>
                <wp:cNvGraphicFramePr/>
                <a:graphic xmlns:a="http://schemas.openxmlformats.org/drawingml/2006/main">
                  <a:graphicData uri="http://schemas.microsoft.com/office/word/2010/wordprocessingShape">
                    <wps:wsp>
                      <wps:cNvCnPr/>
                      <wps:spPr>
                        <a:xfrm>
                          <a:off x="0" y="0"/>
                          <a:ext cx="13271" cy="186513"/>
                        </a:xfrm>
                        <a:prstGeom prst="line">
                          <a:avLst/>
                        </a:prstGeom>
                        <a:noFill/>
                        <a:ln w="6350" cap="flat" cmpd="sng" algn="ctr">
                          <a:solidFill>
                            <a:srgbClr val="FF0000"/>
                          </a:solidFill>
                          <a:prstDash val="solid"/>
                          <a:miter lim="800000"/>
                        </a:ln>
                        <a:effectLst/>
                      </wps:spPr>
                      <wps:bodyPr/>
                    </wps:wsp>
                  </a:graphicData>
                </a:graphic>
              </wp:anchor>
            </w:drawing>
          </mc:Choice>
          <mc:Fallback>
            <w:pict>
              <v:line w14:anchorId="038BD15A" id="Tiesioji jungtis 208" o:spid="_x0000_s1026" style="position:absolute;z-index:251717632;visibility:visible;mso-wrap-style:square;mso-wrap-distance-left:9pt;mso-wrap-distance-top:0;mso-wrap-distance-right:9pt;mso-wrap-distance-bottom:0;mso-position-horizontal:absolute;mso-position-horizontal-relative:text;mso-position-vertical:absolute;mso-position-vertical-relative:text" from="414.75pt,204.7pt" to="415.8pt,2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" strokecolor="red" strokeweight=".5pt">
                <v:stroke joinstyle="miter"/>
              </v:line>
            </w:pict>
          </mc:Fallback>
        </mc:AlternateContent>
      </w:r>
      <w:r w:rsidRPr="00EB6E26">
        <w:rPr>
          <w:noProof/>
          <w:lang w:val="lt-LT"/>
        </w:rPr>
        <mc:AlternateContent>
          <mc:Choice Requires="wps">
            <w:drawing>
              <wp:anchor distT="0" distB="0" distL="114300" distR="114300" simplePos="0" relativeHeight="251713536" behindDoc="0" locked="0" layoutInCell="1" allowOverlap="1" wp14:anchorId="3F0024E0" wp14:editId="039375A1">
                <wp:simplePos x="0" y="0"/>
                <wp:positionH relativeFrom="column">
                  <wp:posOffset>2430145</wp:posOffset>
                </wp:positionH>
                <wp:positionV relativeFrom="paragraph">
                  <wp:posOffset>3345180</wp:posOffset>
                </wp:positionV>
                <wp:extent cx="704404" cy="169737"/>
                <wp:effectExtent l="0" t="133350" r="0" b="154305"/>
                <wp:wrapNone/>
                <wp:docPr id="196" name="Teksto laukas 196"/>
                <wp:cNvGraphicFramePr/>
                <a:graphic xmlns:a="http://schemas.openxmlformats.org/drawingml/2006/main">
                  <a:graphicData uri="http://schemas.microsoft.com/office/word/2010/wordprocessingShape">
                    <wps:wsp>
                      <wps:cNvSpPr txBox="1"/>
                      <wps:spPr>
                        <a:xfrm rot="12996352" flipV="1">
                          <a:off x="0" y="0"/>
                          <a:ext cx="704404" cy="169737"/>
                        </a:xfrm>
                        <a:prstGeom prst="rect">
                          <a:avLst/>
                        </a:prstGeom>
                        <a:noFill/>
                        <a:ln w="6350">
                          <a:noFill/>
                        </a:ln>
                        <a:effectLst/>
                      </wps:spPr>
                      <wps:txbx>
                        <w:txbxContent>
                          <w:p w14:paraId="4E9E68F1" w14:textId="77777777" w:rsidR="00EB6E26" w:rsidRPr="00715289" w:rsidRDefault="00EB6E26" w:rsidP="00EB6E26">
                            <w:pPr>
                              <w:jc w:val="center"/>
                              <w:rPr>
                                <w:b/>
                                <w:color w:val="FF0000"/>
                                <w:sz w:val="10"/>
                                <w:lang w:val="lt-LT"/>
                              </w:rPr>
                            </w:pPr>
                            <w:r w:rsidRPr="00715289">
                              <w:rPr>
                                <w:b/>
                                <w:color w:val="FF0000"/>
                                <w:sz w:val="10"/>
                                <w:lang w:val="lt-LT"/>
                              </w:rPr>
                              <w:t>Savanorių pr.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0024E0" id="Teksto laukas 196" o:spid="_x0000_s1150" type="#_x0000_t202" style="position:absolute;margin-left:191.35pt;margin-top:263.4pt;width:55.45pt;height:13.35pt;rotation:9397478fd;flip:y;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" filled="f" stroked="f" strokeweight=".5pt">
                <v:textbox>
                  <w:txbxContent>
                    <w:p w14:paraId="4E9E68F1" w14:textId="77777777" w:rsidR="00EB6E26" w:rsidRPr="00715289" w:rsidRDefault="00EB6E26" w:rsidP="00EB6E26">
                      <w:pPr>
                        <w:jc w:val="center"/>
                        <w:rPr>
                          <w:b/>
                          <w:color w:val="FF0000"/>
                          <w:sz w:val="10"/>
                          <w:lang w:val="lt-LT"/>
                        </w:rPr>
                      </w:pPr>
                      <w:r w:rsidRPr="00715289">
                        <w:rPr>
                          <w:b/>
                          <w:color w:val="FF0000"/>
                          <w:sz w:val="10"/>
                          <w:lang w:val="lt-LT"/>
                        </w:rPr>
                        <w:t>Savanorių pr.</w:t>
                      </w:r>
                    </w:p>
                  </w:txbxContent>
                </v:textbox>
              </v:shape>
            </w:pict>
          </mc:Fallback>
        </mc:AlternateContent>
      </w:r>
      <w:r w:rsidRPr="00EB6E26">
        <w:rPr>
          <w:noProof/>
          <w:lang w:val="lt-LT"/>
        </w:rPr>
        <mc:AlternateContent>
          <mc:Choice Requires="wps">
            <w:drawing>
              <wp:anchor distT="0" distB="0" distL="114300" distR="114300" simplePos="0" relativeHeight="251705344" behindDoc="0" locked="0" layoutInCell="1" allowOverlap="1" wp14:anchorId="4B144335" wp14:editId="6363180D">
                <wp:simplePos x="0" y="0"/>
                <wp:positionH relativeFrom="column">
                  <wp:posOffset>4818315</wp:posOffset>
                </wp:positionH>
                <wp:positionV relativeFrom="paragraph">
                  <wp:posOffset>1423246</wp:posOffset>
                </wp:positionV>
                <wp:extent cx="45719" cy="138491"/>
                <wp:effectExtent l="38100" t="0" r="50165" b="52070"/>
                <wp:wrapNone/>
                <wp:docPr id="149" name="Tiesioji rodyklės jungtis 149"/>
                <wp:cNvGraphicFramePr/>
                <a:graphic xmlns:a="http://schemas.openxmlformats.org/drawingml/2006/main">
                  <a:graphicData uri="http://schemas.microsoft.com/office/word/2010/wordprocessingShape">
                    <wps:wsp>
                      <wps:cNvCnPr/>
                      <wps:spPr>
                        <a:xfrm flipH="1">
                          <a:off x="0" y="0"/>
                          <a:ext cx="45719" cy="138491"/>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81531EF" id="Tiesioji rodyklės jungtis 149" o:spid="_x0000_s1026" type="#_x0000_t32" style="position:absolute;margin-left:379.4pt;margin-top:112.05pt;width:3.6pt;height:10.9pt;flip:x;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704320" behindDoc="0" locked="0" layoutInCell="1" allowOverlap="1" wp14:anchorId="6B9E95B8" wp14:editId="3DE29C5F">
                <wp:simplePos x="0" y="0"/>
                <wp:positionH relativeFrom="column">
                  <wp:posOffset>4570805</wp:posOffset>
                </wp:positionH>
                <wp:positionV relativeFrom="paragraph">
                  <wp:posOffset>1283881</wp:posOffset>
                </wp:positionV>
                <wp:extent cx="503602" cy="158273"/>
                <wp:effectExtent l="20320" t="0" r="50165" b="0"/>
                <wp:wrapNone/>
                <wp:docPr id="148" name="Teksto laukas 148"/>
                <wp:cNvGraphicFramePr/>
                <a:graphic xmlns:a="http://schemas.openxmlformats.org/drawingml/2006/main">
                  <a:graphicData uri="http://schemas.microsoft.com/office/word/2010/wordprocessingShape">
                    <wps:wsp>
                      <wps:cNvSpPr txBox="1"/>
                      <wps:spPr>
                        <a:xfrm rot="5959185" flipV="1">
                          <a:off x="0" y="0"/>
                          <a:ext cx="503602" cy="158273"/>
                        </a:xfrm>
                        <a:prstGeom prst="rect">
                          <a:avLst/>
                        </a:prstGeom>
                        <a:noFill/>
                        <a:ln w="6350">
                          <a:noFill/>
                        </a:ln>
                        <a:effectLst/>
                      </wps:spPr>
                      <wps:txbx>
                        <w:txbxContent>
                          <w:p w14:paraId="2E2CB799" w14:textId="77777777" w:rsidR="00EB6E26" w:rsidRPr="009801D7" w:rsidRDefault="00EB6E26" w:rsidP="00EB6E26">
                            <w:pPr>
                              <w:jc w:val="center"/>
                              <w:rPr>
                                <w:color w:val="FF0000"/>
                                <w:sz w:val="8"/>
                                <w:lang w:val="lt-LT"/>
                              </w:rPr>
                            </w:pPr>
                            <w:r>
                              <w:rPr>
                                <w:color w:val="FF0000"/>
                                <w:sz w:val="8"/>
                                <w:lang w:val="lt-LT"/>
                              </w:rPr>
                              <w:t>Kalvarijų</w:t>
                            </w:r>
                            <w:r w:rsidRPr="009801D7">
                              <w:rPr>
                                <w:color w:val="FF0000"/>
                                <w:sz w:val="8"/>
                                <w:lang w:val="lt-LT"/>
                              </w:rPr>
                              <w:t xml:space="preserve"> </w:t>
                            </w:r>
                            <w:r>
                              <w:rPr>
                                <w:color w:val="FF0000"/>
                                <w:sz w:val="8"/>
                                <w:lang w:val="lt-LT"/>
                              </w:rPr>
                              <w:t>g</w:t>
                            </w:r>
                            <w:r w:rsidRPr="009801D7">
                              <w:rPr>
                                <w:color w:val="FF0000"/>
                                <w:sz w:val="8"/>
                                <w:lang w:val="lt-L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9E95B8" id="Teksto laukas 148" o:spid="_x0000_s1151" type="#_x0000_t202" style="position:absolute;margin-left:359.9pt;margin-top:101.1pt;width:39.65pt;height:12.45pt;rotation:-6509019fd;flip:y;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" filled="f" stroked="f" strokeweight=".5pt">
                <v:textbox>
                  <w:txbxContent>
                    <w:p w14:paraId="2E2CB799" w14:textId="77777777" w:rsidR="00EB6E26" w:rsidRPr="009801D7" w:rsidRDefault="00EB6E26" w:rsidP="00EB6E26">
                      <w:pPr>
                        <w:jc w:val="center"/>
                        <w:rPr>
                          <w:color w:val="FF0000"/>
                          <w:sz w:val="8"/>
                          <w:lang w:val="lt-LT"/>
                        </w:rPr>
                      </w:pPr>
                      <w:r>
                        <w:rPr>
                          <w:color w:val="FF0000"/>
                          <w:sz w:val="8"/>
                          <w:lang w:val="lt-LT"/>
                        </w:rPr>
                        <w:t>Kalvarijų</w:t>
                      </w:r>
                      <w:r w:rsidRPr="009801D7">
                        <w:rPr>
                          <w:color w:val="FF0000"/>
                          <w:sz w:val="8"/>
                          <w:lang w:val="lt-LT"/>
                        </w:rPr>
                        <w:t xml:space="preserve"> </w:t>
                      </w:r>
                      <w:r>
                        <w:rPr>
                          <w:color w:val="FF0000"/>
                          <w:sz w:val="8"/>
                          <w:lang w:val="lt-LT"/>
                        </w:rPr>
                        <w:t>g</w:t>
                      </w:r>
                      <w:r w:rsidRPr="009801D7">
                        <w:rPr>
                          <w:color w:val="FF0000"/>
                          <w:sz w:val="8"/>
                          <w:lang w:val="lt-LT"/>
                        </w:rPr>
                        <w:t>.</w:t>
                      </w:r>
                    </w:p>
                  </w:txbxContent>
                </v:textbox>
              </v:shape>
            </w:pict>
          </mc:Fallback>
        </mc:AlternateContent>
      </w:r>
      <w:r w:rsidRPr="00EB6E26">
        <w:rPr>
          <w:noProof/>
          <w:lang w:val="lt-LT"/>
        </w:rPr>
        <mc:AlternateContent>
          <mc:Choice Requires="wps">
            <w:drawing>
              <wp:anchor distT="0" distB="0" distL="114300" distR="114300" simplePos="0" relativeHeight="251703296" behindDoc="0" locked="0" layoutInCell="1" allowOverlap="1" wp14:anchorId="3995AAF9" wp14:editId="3DCCF0B8">
                <wp:simplePos x="0" y="0"/>
                <wp:positionH relativeFrom="column">
                  <wp:posOffset>4863677</wp:posOffset>
                </wp:positionH>
                <wp:positionV relativeFrom="paragraph">
                  <wp:posOffset>1137989</wp:posOffset>
                </wp:positionV>
                <wp:extent cx="42796" cy="260226"/>
                <wp:effectExtent l="38100" t="38100" r="52705" b="26035"/>
                <wp:wrapNone/>
                <wp:docPr id="147" name="Tiesioji rodyklės jungtis 147"/>
                <wp:cNvGraphicFramePr/>
                <a:graphic xmlns:a="http://schemas.openxmlformats.org/drawingml/2006/main">
                  <a:graphicData uri="http://schemas.microsoft.com/office/word/2010/wordprocessingShape">
                    <wps:wsp>
                      <wps:cNvCnPr/>
                      <wps:spPr>
                        <a:xfrm flipV="1">
                          <a:off x="0" y="0"/>
                          <a:ext cx="42796" cy="260226"/>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5A3CA706" id="Tiesioji rodyklės jungtis 147" o:spid="_x0000_s1026" type="#_x0000_t32" style="position:absolute;margin-left:382.95pt;margin-top:89.6pt;width:3.35pt;height:20.5pt;flip:y;z-index:2517032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696128" behindDoc="0" locked="0" layoutInCell="1" allowOverlap="1" wp14:anchorId="7A3B89A6" wp14:editId="591C9818">
                <wp:simplePos x="0" y="0"/>
                <wp:positionH relativeFrom="column">
                  <wp:posOffset>5135732</wp:posOffset>
                </wp:positionH>
                <wp:positionV relativeFrom="paragraph">
                  <wp:posOffset>1771009</wp:posOffset>
                </wp:positionV>
                <wp:extent cx="84338" cy="63984"/>
                <wp:effectExtent l="38100" t="38100" r="30480" b="31750"/>
                <wp:wrapNone/>
                <wp:docPr id="136" name="Tiesioji rodyklės jungtis 136"/>
                <wp:cNvGraphicFramePr/>
                <a:graphic xmlns:a="http://schemas.openxmlformats.org/drawingml/2006/main">
                  <a:graphicData uri="http://schemas.microsoft.com/office/word/2010/wordprocessingShape">
                    <wps:wsp>
                      <wps:cNvCnPr/>
                      <wps:spPr>
                        <a:xfrm flipH="1" flipV="1">
                          <a:off x="0" y="0"/>
                          <a:ext cx="84338" cy="63984"/>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4EEECF04" id="Tiesioji rodyklės jungtis 136" o:spid="_x0000_s1026" type="#_x0000_t32" style="position:absolute;margin-left:404.4pt;margin-top:139.45pt;width:6.65pt;height:5.05pt;flip:x y;z-index:2516961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684864" behindDoc="0" locked="0" layoutInCell="1" allowOverlap="1" wp14:anchorId="3903B50C" wp14:editId="5E456F84">
                <wp:simplePos x="0" y="0"/>
                <wp:positionH relativeFrom="column">
                  <wp:posOffset>4524058</wp:posOffset>
                </wp:positionH>
                <wp:positionV relativeFrom="paragraph">
                  <wp:posOffset>144462</wp:posOffset>
                </wp:positionV>
                <wp:extent cx="438529" cy="158273"/>
                <wp:effectExtent l="25717" t="0" r="44768" b="0"/>
                <wp:wrapNone/>
                <wp:docPr id="122" name="Teksto laukas 122"/>
                <wp:cNvGraphicFramePr/>
                <a:graphic xmlns:a="http://schemas.openxmlformats.org/drawingml/2006/main">
                  <a:graphicData uri="http://schemas.microsoft.com/office/word/2010/wordprocessingShape">
                    <wps:wsp>
                      <wps:cNvSpPr txBox="1"/>
                      <wps:spPr>
                        <a:xfrm rot="6079143" flipH="1" flipV="1">
                          <a:off x="0" y="0"/>
                          <a:ext cx="438529" cy="158273"/>
                        </a:xfrm>
                        <a:prstGeom prst="rect">
                          <a:avLst/>
                        </a:prstGeom>
                        <a:noFill/>
                        <a:ln w="6350">
                          <a:noFill/>
                        </a:ln>
                        <a:effectLst/>
                      </wps:spPr>
                      <wps:txbx>
                        <w:txbxContent>
                          <w:p w14:paraId="048C3E74" w14:textId="77777777" w:rsidR="00EB6E26" w:rsidRPr="009801D7" w:rsidRDefault="00EB6E26" w:rsidP="00EB6E26">
                            <w:pPr>
                              <w:jc w:val="center"/>
                              <w:rPr>
                                <w:color w:val="FF0000"/>
                                <w:sz w:val="8"/>
                                <w:lang w:val="lt-LT"/>
                              </w:rPr>
                            </w:pPr>
                            <w:r>
                              <w:rPr>
                                <w:color w:val="FF0000"/>
                                <w:sz w:val="8"/>
                                <w:lang w:val="lt-LT"/>
                              </w:rPr>
                              <w:t>Jeruzalės g</w:t>
                            </w:r>
                            <w:r w:rsidRPr="009801D7">
                              <w:rPr>
                                <w:color w:val="FF0000"/>
                                <w:sz w:val="8"/>
                                <w:lang w:val="lt-L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03B50C" id="Teksto laukas 122" o:spid="_x0000_s1152" type="#_x0000_t202" style="position:absolute;margin-left:356.25pt;margin-top:11.35pt;width:34.55pt;height:12.45pt;rotation:6640045fd;flip:x 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" filled="f" stroked="f" strokeweight=".5pt">
                <v:textbox>
                  <w:txbxContent>
                    <w:p w14:paraId="048C3E74" w14:textId="77777777" w:rsidR="00EB6E26" w:rsidRPr="009801D7" w:rsidRDefault="00EB6E26" w:rsidP="00EB6E26">
                      <w:pPr>
                        <w:jc w:val="center"/>
                        <w:rPr>
                          <w:color w:val="FF0000"/>
                          <w:sz w:val="8"/>
                          <w:lang w:val="lt-LT"/>
                        </w:rPr>
                      </w:pPr>
                      <w:r>
                        <w:rPr>
                          <w:color w:val="FF0000"/>
                          <w:sz w:val="8"/>
                          <w:lang w:val="lt-LT"/>
                        </w:rPr>
                        <w:t>Jeruzalės g</w:t>
                      </w:r>
                      <w:r w:rsidRPr="009801D7">
                        <w:rPr>
                          <w:color w:val="FF0000"/>
                          <w:sz w:val="8"/>
                          <w:lang w:val="lt-LT"/>
                        </w:rPr>
                        <w:t>.</w:t>
                      </w:r>
                    </w:p>
                  </w:txbxContent>
                </v:textbox>
              </v:shape>
            </w:pict>
          </mc:Fallback>
        </mc:AlternateContent>
      </w:r>
      <w:r w:rsidRPr="00EB6E26">
        <w:rPr>
          <w:noProof/>
          <w:lang w:val="lt-LT"/>
        </w:rPr>
        <mc:AlternateContent>
          <mc:Choice Requires="wps">
            <w:drawing>
              <wp:anchor distT="0" distB="0" distL="114300" distR="114300" simplePos="0" relativeHeight="251683840" behindDoc="0" locked="0" layoutInCell="1" allowOverlap="1" wp14:anchorId="28D3F2D9" wp14:editId="661824C7">
                <wp:simplePos x="0" y="0"/>
                <wp:positionH relativeFrom="column">
                  <wp:posOffset>4356270</wp:posOffset>
                </wp:positionH>
                <wp:positionV relativeFrom="paragraph">
                  <wp:posOffset>89536</wp:posOffset>
                </wp:positionV>
                <wp:extent cx="438529" cy="158273"/>
                <wp:effectExtent l="0" t="0" r="0" b="13335"/>
                <wp:wrapNone/>
                <wp:docPr id="121" name="Teksto laukas 121"/>
                <wp:cNvGraphicFramePr/>
                <a:graphic xmlns:a="http://schemas.openxmlformats.org/drawingml/2006/main">
                  <a:graphicData uri="http://schemas.microsoft.com/office/word/2010/wordprocessingShape">
                    <wps:wsp>
                      <wps:cNvSpPr txBox="1"/>
                      <wps:spPr>
                        <a:xfrm rot="10971216" flipH="1" flipV="1">
                          <a:off x="0" y="0"/>
                          <a:ext cx="438529" cy="158273"/>
                        </a:xfrm>
                        <a:prstGeom prst="rect">
                          <a:avLst/>
                        </a:prstGeom>
                        <a:noFill/>
                        <a:ln w="6350">
                          <a:noFill/>
                        </a:ln>
                        <a:effectLst/>
                      </wps:spPr>
                      <wps:txbx>
                        <w:txbxContent>
                          <w:p w14:paraId="1344A1C3" w14:textId="77777777" w:rsidR="00EB6E26" w:rsidRPr="009801D7" w:rsidRDefault="00EB6E26" w:rsidP="00EB6E26">
                            <w:pPr>
                              <w:jc w:val="center"/>
                              <w:rPr>
                                <w:color w:val="FF0000"/>
                                <w:sz w:val="8"/>
                                <w:lang w:val="lt-LT"/>
                              </w:rPr>
                            </w:pPr>
                            <w:r>
                              <w:rPr>
                                <w:color w:val="FF0000"/>
                                <w:sz w:val="8"/>
                                <w:lang w:val="lt-LT"/>
                              </w:rPr>
                              <w:t>Mokyklos g</w:t>
                            </w:r>
                            <w:r w:rsidRPr="009801D7">
                              <w:rPr>
                                <w:color w:val="FF0000"/>
                                <w:sz w:val="8"/>
                                <w:lang w:val="lt-L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D3F2D9" id="Teksto laukas 121" o:spid="_x0000_s1153" type="#_x0000_t202" style="position:absolute;margin-left:343pt;margin-top:7.05pt;width:34.55pt;height:12.45pt;rotation:-11609466fd;flip:x 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" filled="f" stroked="f" strokeweight=".5pt">
                <v:textbox>
                  <w:txbxContent>
                    <w:p w14:paraId="1344A1C3" w14:textId="77777777" w:rsidR="00EB6E26" w:rsidRPr="009801D7" w:rsidRDefault="00EB6E26" w:rsidP="00EB6E26">
                      <w:pPr>
                        <w:jc w:val="center"/>
                        <w:rPr>
                          <w:color w:val="FF0000"/>
                          <w:sz w:val="8"/>
                          <w:lang w:val="lt-LT"/>
                        </w:rPr>
                      </w:pPr>
                      <w:r>
                        <w:rPr>
                          <w:color w:val="FF0000"/>
                          <w:sz w:val="8"/>
                          <w:lang w:val="lt-LT"/>
                        </w:rPr>
                        <w:t>Mokyklos g</w:t>
                      </w:r>
                      <w:r w:rsidRPr="009801D7">
                        <w:rPr>
                          <w:color w:val="FF0000"/>
                          <w:sz w:val="8"/>
                          <w:lang w:val="lt-LT"/>
                        </w:rPr>
                        <w:t>.</w:t>
                      </w:r>
                    </w:p>
                  </w:txbxContent>
                </v:textbox>
              </v:shape>
            </w:pict>
          </mc:Fallback>
        </mc:AlternateContent>
      </w:r>
      <w:r w:rsidRPr="00EB6E26">
        <w:rPr>
          <w:noProof/>
          <w:lang w:val="lt-LT"/>
        </w:rPr>
        <mc:AlternateContent>
          <mc:Choice Requires="wps">
            <w:drawing>
              <wp:anchor distT="0" distB="0" distL="114300" distR="114300" simplePos="0" relativeHeight="251682816" behindDoc="0" locked="0" layoutInCell="1" allowOverlap="1" wp14:anchorId="4747DE1A" wp14:editId="2B20764B">
                <wp:simplePos x="0" y="0"/>
                <wp:positionH relativeFrom="column">
                  <wp:posOffset>4453607</wp:posOffset>
                </wp:positionH>
                <wp:positionV relativeFrom="paragraph">
                  <wp:posOffset>113786</wp:posOffset>
                </wp:positionV>
                <wp:extent cx="141064" cy="13539"/>
                <wp:effectExtent l="19050" t="57150" r="0" b="81915"/>
                <wp:wrapNone/>
                <wp:docPr id="120" name="Tiesioji rodyklės jungtis 120"/>
                <wp:cNvGraphicFramePr/>
                <a:graphic xmlns:a="http://schemas.openxmlformats.org/drawingml/2006/main">
                  <a:graphicData uri="http://schemas.microsoft.com/office/word/2010/wordprocessingShape">
                    <wps:wsp>
                      <wps:cNvCnPr/>
                      <wps:spPr>
                        <a:xfrm flipH="1" flipV="1">
                          <a:off x="0" y="0"/>
                          <a:ext cx="141064" cy="13539"/>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6B3F6782" id="Tiesioji rodyklės jungtis 120" o:spid="_x0000_s1026" type="#_x0000_t32" style="position:absolute;margin-left:350.7pt;margin-top:8.95pt;width:11.1pt;height:1.05pt;flip:x y;z-index:2516828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681792" behindDoc="0" locked="0" layoutInCell="1" allowOverlap="1" wp14:anchorId="1766F5D6" wp14:editId="63F1DD5E">
                <wp:simplePos x="0" y="0"/>
                <wp:positionH relativeFrom="column">
                  <wp:posOffset>4659656</wp:posOffset>
                </wp:positionH>
                <wp:positionV relativeFrom="paragraph">
                  <wp:posOffset>127325</wp:posOffset>
                </wp:positionV>
                <wp:extent cx="45719" cy="201521"/>
                <wp:effectExtent l="57150" t="0" r="50165" b="65405"/>
                <wp:wrapNone/>
                <wp:docPr id="114" name="Tiesioji rodyklės jungtis 114"/>
                <wp:cNvGraphicFramePr/>
                <a:graphic xmlns:a="http://schemas.openxmlformats.org/drawingml/2006/main">
                  <a:graphicData uri="http://schemas.microsoft.com/office/word/2010/wordprocessingShape">
                    <wps:wsp>
                      <wps:cNvCnPr/>
                      <wps:spPr>
                        <a:xfrm flipH="1">
                          <a:off x="0" y="0"/>
                          <a:ext cx="45719" cy="201521"/>
                        </a:xfrm>
                        <a:prstGeom prst="straightConnector1">
                          <a:avLst/>
                        </a:prstGeom>
                        <a:noFill/>
                        <a:ln w="63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83C0808" id="Tiesioji rodyklės jungtis 114" o:spid="_x0000_s1026" type="#_x0000_t32" style="position:absolute;margin-left:366.9pt;margin-top:10.05pt;width:3.6pt;height:15.85pt;flip:x;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680768" behindDoc="0" locked="0" layoutInCell="1" allowOverlap="1" wp14:anchorId="50C65C0E" wp14:editId="64C6570E">
                <wp:simplePos x="0" y="0"/>
                <wp:positionH relativeFrom="column">
                  <wp:posOffset>3600133</wp:posOffset>
                </wp:positionH>
                <wp:positionV relativeFrom="paragraph">
                  <wp:posOffset>343217</wp:posOffset>
                </wp:positionV>
                <wp:extent cx="537804" cy="194002"/>
                <wp:effectExtent l="19367" t="0" r="110808" b="0"/>
                <wp:wrapNone/>
                <wp:docPr id="112" name="Teksto laukas 112"/>
                <wp:cNvGraphicFramePr/>
                <a:graphic xmlns:a="http://schemas.openxmlformats.org/drawingml/2006/main">
                  <a:graphicData uri="http://schemas.microsoft.com/office/word/2010/wordprocessingShape">
                    <wps:wsp>
                      <wps:cNvSpPr txBox="1"/>
                      <wps:spPr>
                        <a:xfrm rot="14133004" flipV="1">
                          <a:off x="0" y="0"/>
                          <a:ext cx="537804" cy="194002"/>
                        </a:xfrm>
                        <a:prstGeom prst="rect">
                          <a:avLst/>
                        </a:prstGeom>
                        <a:noFill/>
                        <a:ln w="6350">
                          <a:noFill/>
                        </a:ln>
                        <a:effectLst/>
                      </wps:spPr>
                      <wps:txbx>
                        <w:txbxContent>
                          <w:p w14:paraId="4AFE8377" w14:textId="77777777" w:rsidR="00EB6E26" w:rsidRPr="007C399C" w:rsidRDefault="00EB6E26" w:rsidP="00EB6E26">
                            <w:pPr>
                              <w:jc w:val="center"/>
                              <w:rPr>
                                <w:color w:val="FF0000"/>
                                <w:sz w:val="10"/>
                                <w:lang w:val="lt-LT"/>
                              </w:rPr>
                            </w:pPr>
                            <w:r>
                              <w:rPr>
                                <w:color w:val="FF0000"/>
                                <w:sz w:val="10"/>
                                <w:lang w:val="lt-LT"/>
                              </w:rPr>
                              <w:t>Ukmergės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C65C0E" id="Teksto laukas 112" o:spid="_x0000_s1154" type="#_x0000_t202" style="position:absolute;margin-left:283.5pt;margin-top:27pt;width:42.35pt;height:15.3pt;rotation:8155951fd;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" filled="f" stroked="f" strokeweight=".5pt">
                <v:textbox>
                  <w:txbxContent>
                    <w:p w14:paraId="4AFE8377" w14:textId="77777777" w:rsidR="00EB6E26" w:rsidRPr="007C399C" w:rsidRDefault="00EB6E26" w:rsidP="00EB6E26">
                      <w:pPr>
                        <w:jc w:val="center"/>
                        <w:rPr>
                          <w:color w:val="FF0000"/>
                          <w:sz w:val="10"/>
                          <w:lang w:val="lt-LT"/>
                        </w:rPr>
                      </w:pPr>
                      <w:r>
                        <w:rPr>
                          <w:color w:val="FF0000"/>
                          <w:sz w:val="10"/>
                          <w:lang w:val="lt-LT"/>
                        </w:rPr>
                        <w:t>Ukmergės g.</w:t>
                      </w:r>
                    </w:p>
                  </w:txbxContent>
                </v:textbox>
              </v:shape>
            </w:pict>
          </mc:Fallback>
        </mc:AlternateContent>
      </w:r>
      <w:r w:rsidRPr="00EB6E26">
        <w:rPr>
          <w:noProof/>
          <w:lang w:val="lt-LT"/>
        </w:rPr>
        <mc:AlternateContent>
          <mc:Choice Requires="wps">
            <w:drawing>
              <wp:anchor distT="0" distB="0" distL="114300" distR="114300" simplePos="0" relativeHeight="251674624" behindDoc="0" locked="0" layoutInCell="1" allowOverlap="1" wp14:anchorId="2806A95A" wp14:editId="229B9F70">
                <wp:simplePos x="0" y="0"/>
                <wp:positionH relativeFrom="column">
                  <wp:posOffset>1908158</wp:posOffset>
                </wp:positionH>
                <wp:positionV relativeFrom="paragraph">
                  <wp:posOffset>3453044</wp:posOffset>
                </wp:positionV>
                <wp:extent cx="704404" cy="169737"/>
                <wp:effectExtent l="19685" t="0" r="1270" b="0"/>
                <wp:wrapNone/>
                <wp:docPr id="93" name="Teksto laukas 93"/>
                <wp:cNvGraphicFramePr/>
                <a:graphic xmlns:a="http://schemas.openxmlformats.org/drawingml/2006/main">
                  <a:graphicData uri="http://schemas.microsoft.com/office/word/2010/wordprocessingShape">
                    <wps:wsp>
                      <wps:cNvSpPr txBox="1"/>
                      <wps:spPr>
                        <a:xfrm rot="5189771" flipV="1">
                          <a:off x="0" y="0"/>
                          <a:ext cx="704404" cy="169737"/>
                        </a:xfrm>
                        <a:prstGeom prst="rect">
                          <a:avLst/>
                        </a:prstGeom>
                        <a:noFill/>
                        <a:ln w="6350">
                          <a:noFill/>
                        </a:ln>
                        <a:effectLst/>
                      </wps:spPr>
                      <wps:txbx>
                        <w:txbxContent>
                          <w:p w14:paraId="21064CF7" w14:textId="77777777" w:rsidR="00EB6E26" w:rsidRPr="00715289" w:rsidRDefault="00EB6E26" w:rsidP="00EB6E26">
                            <w:pPr>
                              <w:jc w:val="center"/>
                              <w:rPr>
                                <w:b/>
                                <w:color w:val="FF0000"/>
                                <w:sz w:val="10"/>
                                <w:lang w:val="lt-LT"/>
                              </w:rPr>
                            </w:pPr>
                            <w:r w:rsidRPr="00715289">
                              <w:rPr>
                                <w:b/>
                                <w:color w:val="FF0000"/>
                                <w:sz w:val="10"/>
                                <w:lang w:val="lt-LT"/>
                              </w:rPr>
                              <w:t>Kirtimų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06A95A" id="Teksto laukas 93" o:spid="_x0000_s1155" type="#_x0000_t202" style="position:absolute;margin-left:150.25pt;margin-top:271.9pt;width:55.45pt;height:13.35pt;rotation:-5668614fd;flip: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" filled="f" stroked="f" strokeweight=".5pt">
                <v:textbox>
                  <w:txbxContent>
                    <w:p w14:paraId="21064CF7" w14:textId="77777777" w:rsidR="00EB6E26" w:rsidRPr="00715289" w:rsidRDefault="00EB6E26" w:rsidP="00EB6E26">
                      <w:pPr>
                        <w:jc w:val="center"/>
                        <w:rPr>
                          <w:b/>
                          <w:color w:val="FF0000"/>
                          <w:sz w:val="10"/>
                          <w:lang w:val="lt-LT"/>
                        </w:rPr>
                      </w:pPr>
                      <w:r w:rsidRPr="00715289">
                        <w:rPr>
                          <w:b/>
                          <w:color w:val="FF0000"/>
                          <w:sz w:val="10"/>
                          <w:lang w:val="lt-LT"/>
                        </w:rPr>
                        <w:t>Kirtimų g.</w:t>
                      </w:r>
                    </w:p>
                  </w:txbxContent>
                </v:textbox>
              </v:shape>
            </w:pict>
          </mc:Fallback>
        </mc:AlternateContent>
      </w:r>
      <w:r w:rsidRPr="00EB6E26">
        <w:rPr>
          <w:noProof/>
          <w:lang w:val="lt-LT"/>
        </w:rPr>
        <mc:AlternateContent>
          <mc:Choice Requires="wps">
            <w:drawing>
              <wp:anchor distT="0" distB="0" distL="114300" distR="114300" simplePos="0" relativeHeight="251667456" behindDoc="0" locked="0" layoutInCell="1" allowOverlap="1" wp14:anchorId="474058F0" wp14:editId="0AA0D372">
                <wp:simplePos x="0" y="0"/>
                <wp:positionH relativeFrom="column">
                  <wp:posOffset>950837</wp:posOffset>
                </wp:positionH>
                <wp:positionV relativeFrom="paragraph">
                  <wp:posOffset>166086</wp:posOffset>
                </wp:positionV>
                <wp:extent cx="1334814" cy="662151"/>
                <wp:effectExtent l="0" t="0" r="0" b="5080"/>
                <wp:wrapNone/>
                <wp:docPr id="83" name="Teksto laukas 83"/>
                <wp:cNvGraphicFramePr/>
                <a:graphic xmlns:a="http://schemas.openxmlformats.org/drawingml/2006/main">
                  <a:graphicData uri="http://schemas.microsoft.com/office/word/2010/wordprocessingShape">
                    <wps:wsp>
                      <wps:cNvSpPr txBox="1"/>
                      <wps:spPr>
                        <a:xfrm>
                          <a:off x="0" y="0"/>
                          <a:ext cx="1334814" cy="662151"/>
                        </a:xfrm>
                        <a:prstGeom prst="rect">
                          <a:avLst/>
                        </a:prstGeom>
                        <a:noFill/>
                        <a:ln w="6350">
                          <a:noFill/>
                        </a:ln>
                        <a:effectLst/>
                      </wps:spPr>
                      <wps:txbx>
                        <w:txbxContent>
                          <w:p w14:paraId="09C36651" w14:textId="77777777" w:rsidR="00EB6E26" w:rsidRPr="00A474D9" w:rsidRDefault="00EB6E26" w:rsidP="00EB6E26">
                            <w:pPr>
                              <w:jc w:val="center"/>
                              <w:rPr>
                                <w:b/>
                                <w:lang w:val="lt-LT"/>
                              </w:rPr>
                            </w:pPr>
                            <w:r>
                              <w:rPr>
                                <w:b/>
                                <w:lang w:val="lt-LT"/>
                              </w:rPr>
                              <w:t>Vilniaus</w:t>
                            </w:r>
                            <w:r w:rsidRPr="00A474D9">
                              <w:rPr>
                                <w:b/>
                                <w:lang w:val="lt-LT"/>
                              </w:rPr>
                              <w:t xml:space="preserve"> rajono savivaldybė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4058F0" id="Teksto laukas 83" o:spid="_x0000_s1156" type="#_x0000_t202" style="position:absolute;margin-left:74.85pt;margin-top:13.1pt;width:105.1pt;height:52.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" filled="f" stroked="f" strokeweight=".5pt">
                <v:textbox>
                  <w:txbxContent>
                    <w:p w14:paraId="09C36651" w14:textId="77777777" w:rsidR="00EB6E26" w:rsidRPr="00A474D9" w:rsidRDefault="00EB6E26" w:rsidP="00EB6E26">
                      <w:pPr>
                        <w:jc w:val="center"/>
                        <w:rPr>
                          <w:b/>
                          <w:lang w:val="lt-LT"/>
                        </w:rPr>
                      </w:pPr>
                      <w:r>
                        <w:rPr>
                          <w:b/>
                          <w:lang w:val="lt-LT"/>
                        </w:rPr>
                        <w:t>Vilniaus</w:t>
                      </w:r>
                      <w:r w:rsidRPr="00A474D9">
                        <w:rPr>
                          <w:b/>
                          <w:lang w:val="lt-LT"/>
                        </w:rPr>
                        <w:t xml:space="preserve"> rajono savivaldybė</w:t>
                      </w:r>
                    </w:p>
                  </w:txbxContent>
                </v:textbox>
              </v:shape>
            </w:pict>
          </mc:Fallback>
        </mc:AlternateContent>
      </w:r>
      <w:r w:rsidRPr="00EB6E26">
        <w:rPr>
          <w:noProof/>
          <w:lang w:val="lt-LT"/>
        </w:rPr>
        <mc:AlternateContent>
          <mc:Choice Requires="wps">
            <w:drawing>
              <wp:anchor distT="0" distB="0" distL="114300" distR="114300" simplePos="0" relativeHeight="251666432" behindDoc="0" locked="0" layoutInCell="1" allowOverlap="1" wp14:anchorId="56DC713D" wp14:editId="61F10D2C">
                <wp:simplePos x="0" y="0"/>
                <wp:positionH relativeFrom="column">
                  <wp:posOffset>7419734</wp:posOffset>
                </wp:positionH>
                <wp:positionV relativeFrom="paragraph">
                  <wp:posOffset>458601</wp:posOffset>
                </wp:positionV>
                <wp:extent cx="1334814" cy="662151"/>
                <wp:effectExtent l="0" t="0" r="0" b="5080"/>
                <wp:wrapNone/>
                <wp:docPr id="82" name="Teksto laukas 82"/>
                <wp:cNvGraphicFramePr/>
                <a:graphic xmlns:a="http://schemas.openxmlformats.org/drawingml/2006/main">
                  <a:graphicData uri="http://schemas.microsoft.com/office/word/2010/wordprocessingShape">
                    <wps:wsp>
                      <wps:cNvSpPr txBox="1"/>
                      <wps:spPr>
                        <a:xfrm>
                          <a:off x="0" y="0"/>
                          <a:ext cx="1334814" cy="662151"/>
                        </a:xfrm>
                        <a:prstGeom prst="rect">
                          <a:avLst/>
                        </a:prstGeom>
                        <a:noFill/>
                        <a:ln w="6350">
                          <a:noFill/>
                        </a:ln>
                        <a:effectLst/>
                      </wps:spPr>
                      <wps:txbx>
                        <w:txbxContent>
                          <w:p w14:paraId="2838E8F3" w14:textId="77777777" w:rsidR="00EB6E26" w:rsidRPr="00A474D9" w:rsidRDefault="00EB6E26" w:rsidP="00EB6E26">
                            <w:pPr>
                              <w:jc w:val="center"/>
                              <w:rPr>
                                <w:b/>
                                <w:lang w:val="lt-LT"/>
                              </w:rPr>
                            </w:pPr>
                            <w:r>
                              <w:rPr>
                                <w:b/>
                                <w:lang w:val="lt-LT"/>
                              </w:rPr>
                              <w:t>Vilniaus</w:t>
                            </w:r>
                            <w:r w:rsidRPr="00A474D9">
                              <w:rPr>
                                <w:b/>
                                <w:lang w:val="lt-LT"/>
                              </w:rPr>
                              <w:t xml:space="preserve"> rajono savivaldybė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DC713D" id="Teksto laukas 82" o:spid="_x0000_s1157" type="#_x0000_t202" style="position:absolute;margin-left:584.25pt;margin-top:36.1pt;width:105.1pt;height:52.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" filled="f" stroked="f" strokeweight=".5pt">
                <v:textbox>
                  <w:txbxContent>
                    <w:p w14:paraId="2838E8F3" w14:textId="77777777" w:rsidR="00EB6E26" w:rsidRPr="00A474D9" w:rsidRDefault="00EB6E26" w:rsidP="00EB6E26">
                      <w:pPr>
                        <w:jc w:val="center"/>
                        <w:rPr>
                          <w:b/>
                          <w:lang w:val="lt-LT"/>
                        </w:rPr>
                      </w:pPr>
                      <w:r>
                        <w:rPr>
                          <w:b/>
                          <w:lang w:val="lt-LT"/>
                        </w:rPr>
                        <w:t>Vilniaus</w:t>
                      </w:r>
                      <w:r w:rsidRPr="00A474D9">
                        <w:rPr>
                          <w:b/>
                          <w:lang w:val="lt-LT"/>
                        </w:rPr>
                        <w:t xml:space="preserve"> rajono savivaldybė</w:t>
                      </w:r>
                    </w:p>
                  </w:txbxContent>
                </v:textbox>
              </v:shape>
            </w:pict>
          </mc:Fallback>
        </mc:AlternateContent>
      </w:r>
      <w:r w:rsidRPr="00EB6E26">
        <w:rPr>
          <w:noProof/>
          <w:lang w:val="lt-LT"/>
        </w:rPr>
        <mc:AlternateContent>
          <mc:Choice Requires="wps">
            <w:drawing>
              <wp:anchor distT="0" distB="0" distL="114300" distR="114300" simplePos="0" relativeHeight="251665408" behindDoc="0" locked="0" layoutInCell="1" allowOverlap="1" wp14:anchorId="77932CEB" wp14:editId="642F2EB4">
                <wp:simplePos x="0" y="0"/>
                <wp:positionH relativeFrom="column">
                  <wp:posOffset>6863255</wp:posOffset>
                </wp:positionH>
                <wp:positionV relativeFrom="paragraph">
                  <wp:posOffset>3382536</wp:posOffset>
                </wp:positionV>
                <wp:extent cx="1334814" cy="662151"/>
                <wp:effectExtent l="0" t="0" r="0" b="5080"/>
                <wp:wrapNone/>
                <wp:docPr id="81" name="Teksto laukas 81"/>
                <wp:cNvGraphicFramePr/>
                <a:graphic xmlns:a="http://schemas.openxmlformats.org/drawingml/2006/main">
                  <a:graphicData uri="http://schemas.microsoft.com/office/word/2010/wordprocessingShape">
                    <wps:wsp>
                      <wps:cNvSpPr txBox="1"/>
                      <wps:spPr>
                        <a:xfrm>
                          <a:off x="0" y="0"/>
                          <a:ext cx="1334814" cy="662151"/>
                        </a:xfrm>
                        <a:prstGeom prst="rect">
                          <a:avLst/>
                        </a:prstGeom>
                        <a:noFill/>
                        <a:ln w="6350">
                          <a:noFill/>
                        </a:ln>
                        <a:effectLst/>
                      </wps:spPr>
                      <wps:txbx>
                        <w:txbxContent>
                          <w:p w14:paraId="2A4D7C9C" w14:textId="77777777" w:rsidR="00EB6E26" w:rsidRPr="00A474D9" w:rsidRDefault="00EB6E26" w:rsidP="00EB6E26">
                            <w:pPr>
                              <w:jc w:val="center"/>
                              <w:rPr>
                                <w:b/>
                                <w:lang w:val="lt-LT"/>
                              </w:rPr>
                            </w:pPr>
                            <w:r>
                              <w:rPr>
                                <w:b/>
                                <w:lang w:val="lt-LT"/>
                              </w:rPr>
                              <w:t>Vilniaus</w:t>
                            </w:r>
                            <w:r w:rsidRPr="00A474D9">
                              <w:rPr>
                                <w:b/>
                                <w:lang w:val="lt-LT"/>
                              </w:rPr>
                              <w:t xml:space="preserve"> rajono savivaldybė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932CEB" id="Teksto laukas 81" o:spid="_x0000_s1158" type="#_x0000_t202" style="position:absolute;margin-left:540.4pt;margin-top:266.35pt;width:105.1pt;height:52.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" filled="f" stroked="f" strokeweight=".5pt">
                <v:textbox>
                  <w:txbxContent>
                    <w:p w14:paraId="2A4D7C9C" w14:textId="77777777" w:rsidR="00EB6E26" w:rsidRPr="00A474D9" w:rsidRDefault="00EB6E26" w:rsidP="00EB6E26">
                      <w:pPr>
                        <w:jc w:val="center"/>
                        <w:rPr>
                          <w:b/>
                          <w:lang w:val="lt-LT"/>
                        </w:rPr>
                      </w:pPr>
                      <w:r>
                        <w:rPr>
                          <w:b/>
                          <w:lang w:val="lt-LT"/>
                        </w:rPr>
                        <w:t>Vilniaus</w:t>
                      </w:r>
                      <w:r w:rsidRPr="00A474D9">
                        <w:rPr>
                          <w:b/>
                          <w:lang w:val="lt-LT"/>
                        </w:rPr>
                        <w:t xml:space="preserve"> rajono savivaldybė</w:t>
                      </w:r>
                    </w:p>
                  </w:txbxContent>
                </v:textbox>
              </v:shape>
            </w:pict>
          </mc:Fallback>
        </mc:AlternateContent>
      </w:r>
      <w:r w:rsidRPr="00EB6E26">
        <w:rPr>
          <w:noProof/>
          <w:lang w:val="lt-LT"/>
        </w:rPr>
        <mc:AlternateContent>
          <mc:Choice Requires="wps">
            <w:drawing>
              <wp:anchor distT="0" distB="0" distL="114300" distR="114300" simplePos="0" relativeHeight="251659264" behindDoc="0" locked="0" layoutInCell="1" allowOverlap="1" wp14:anchorId="011F88A2" wp14:editId="31C96F24">
                <wp:simplePos x="0" y="0"/>
                <wp:positionH relativeFrom="column">
                  <wp:posOffset>559777</wp:posOffset>
                </wp:positionH>
                <wp:positionV relativeFrom="paragraph">
                  <wp:posOffset>2288002</wp:posOffset>
                </wp:positionV>
                <wp:extent cx="225669" cy="190500"/>
                <wp:effectExtent l="0" t="0" r="0" b="0"/>
                <wp:wrapNone/>
                <wp:docPr id="62" name="Teksto laukas 62"/>
                <wp:cNvGraphicFramePr/>
                <a:graphic xmlns:a="http://schemas.openxmlformats.org/drawingml/2006/main">
                  <a:graphicData uri="http://schemas.microsoft.com/office/word/2010/wordprocessingShape">
                    <wps:wsp>
                      <wps:cNvSpPr txBox="1"/>
                      <wps:spPr>
                        <a:xfrm>
                          <a:off x="0" y="0"/>
                          <a:ext cx="225669" cy="190500"/>
                        </a:xfrm>
                        <a:prstGeom prst="rect">
                          <a:avLst/>
                        </a:prstGeom>
                        <a:noFill/>
                        <a:ln w="6350">
                          <a:noFill/>
                        </a:ln>
                        <a:effectLst/>
                      </wps:spPr>
                      <wps:txbx>
                        <w:txbxContent>
                          <w:p w14:paraId="79B22756" w14:textId="77777777" w:rsidR="00EB6E26" w:rsidRPr="00B67413" w:rsidRDefault="00EB6E26" w:rsidP="00EB6E26">
                            <w:pPr>
                              <w:ind w:left="-90"/>
                              <w:jc w:val="center"/>
                              <w:rPr>
                                <w:b/>
                                <w:color w:val="FF0000"/>
                                <w:sz w:val="12"/>
                                <w:lang w:val="lt-LT"/>
                              </w:rPr>
                            </w:pPr>
                            <w:r w:rsidRPr="00B67413">
                              <w:rPr>
                                <w:b/>
                                <w:color w:val="FF0000"/>
                                <w:sz w:val="12"/>
                                <w:lang w:val="lt-LT"/>
                              </w:rPr>
                              <w:t>A1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1F88A2" id="Teksto laukas 62" o:spid="_x0000_s1159" type="#_x0000_t202" style="position:absolute;margin-left:44.1pt;margin-top:180.15pt;width:17.75pt;height: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" filled="f" stroked="f" strokeweight=".5pt">
                <v:textbox>
                  <w:txbxContent>
                    <w:p w14:paraId="79B22756" w14:textId="77777777" w:rsidR="00EB6E26" w:rsidRPr="00B67413" w:rsidRDefault="00EB6E26" w:rsidP="00EB6E26">
                      <w:pPr>
                        <w:ind w:left="-90"/>
                        <w:jc w:val="center"/>
                        <w:rPr>
                          <w:b/>
                          <w:color w:val="FF0000"/>
                          <w:sz w:val="12"/>
                          <w:lang w:val="lt-LT"/>
                        </w:rPr>
                      </w:pPr>
                      <w:r w:rsidRPr="00B67413">
                        <w:rPr>
                          <w:b/>
                          <w:color w:val="FF0000"/>
                          <w:sz w:val="12"/>
                          <w:lang w:val="lt-LT"/>
                        </w:rPr>
                        <w:t>A1</w:t>
                      </w:r>
                    </w:p>
                  </w:txbxContent>
                </v:textbox>
              </v:shape>
            </w:pict>
          </mc:Fallback>
        </mc:AlternateContent>
      </w:r>
    </w:p>
    <w:bookmarkEnd w:id="25"/>
    <w:p w14:paraId="575353DC" w14:textId="77777777" w:rsidR="00EB6E26" w:rsidRPr="00EB6E26" w:rsidRDefault="00EB6E26" w:rsidP="00EB6E26">
      <w:pPr>
        <w:rPr>
          <w:lang w:val="lt-LT"/>
        </w:rPr>
      </w:pPr>
      <w:r w:rsidRPr="00EB6E26">
        <w:rPr>
          <w:noProof/>
          <w:lang w:val="lt-LT"/>
        </w:rPr>
        <mc:AlternateContent>
          <mc:Choice Requires="wps">
            <w:drawing>
              <wp:anchor distT="0" distB="0" distL="114300" distR="114300" simplePos="0" relativeHeight="251783168" behindDoc="0" locked="0" layoutInCell="1" allowOverlap="1" wp14:anchorId="17B98C14" wp14:editId="443F8BA2">
                <wp:simplePos x="0" y="0"/>
                <wp:positionH relativeFrom="column">
                  <wp:posOffset>7325989</wp:posOffset>
                </wp:positionH>
                <wp:positionV relativeFrom="paragraph">
                  <wp:posOffset>13256</wp:posOffset>
                </wp:positionV>
                <wp:extent cx="1532092" cy="704007"/>
                <wp:effectExtent l="0" t="0" r="11430" b="20320"/>
                <wp:wrapNone/>
                <wp:docPr id="1610050408" name="Teksto laukas 1610050408"/>
                <wp:cNvGraphicFramePr/>
                <a:graphic xmlns:a="http://schemas.openxmlformats.org/drawingml/2006/main">
                  <a:graphicData uri="http://schemas.microsoft.com/office/word/2010/wordprocessingShape">
                    <wps:wsp>
                      <wps:cNvSpPr txBox="1"/>
                      <wps:spPr>
                        <a:xfrm>
                          <a:off x="0" y="0"/>
                          <a:ext cx="1532092" cy="704007"/>
                        </a:xfrm>
                        <a:prstGeom prst="rect">
                          <a:avLst/>
                        </a:prstGeom>
                        <a:solidFill>
                          <a:sysClr val="window" lastClr="FFFFFF"/>
                        </a:solidFill>
                        <a:ln w="6350">
                          <a:solidFill>
                            <a:prstClr val="black"/>
                          </a:solidFill>
                        </a:ln>
                      </wps:spPr>
                      <wps:txbx>
                        <w:txbxContent>
                          <w:p w14:paraId="429C1710" w14:textId="77777777" w:rsidR="00EB6E26" w:rsidRPr="00224267" w:rsidRDefault="00EB6E26" w:rsidP="00EB6E26">
                            <w:pPr>
                              <w:jc w:val="both"/>
                              <w:rPr>
                                <w:sz w:val="14"/>
                                <w:szCs w:val="14"/>
                                <w:lang w:val="lt-LT"/>
                              </w:rPr>
                            </w:pPr>
                            <w:r w:rsidRPr="00224267">
                              <w:rPr>
                                <w:sz w:val="14"/>
                                <w:szCs w:val="14"/>
                                <w:lang w:val="lt-LT"/>
                              </w:rPr>
                              <w:t>Sutartiniai ženklai:</w:t>
                            </w:r>
                          </w:p>
                          <w:p w14:paraId="792D8E5C" w14:textId="77777777" w:rsidR="00EB6E26" w:rsidRPr="00224267" w:rsidRDefault="00EB6E26" w:rsidP="00EB6E26">
                            <w:pPr>
                              <w:jc w:val="both"/>
                              <w:rPr>
                                <w:sz w:val="14"/>
                                <w:szCs w:val="14"/>
                                <w:lang w:val="lt-LT"/>
                              </w:rPr>
                            </w:pPr>
                            <w:r w:rsidRPr="00224267">
                              <w:rPr>
                                <w:sz w:val="14"/>
                                <w:szCs w:val="14"/>
                                <w:lang w:val="lt-LT"/>
                              </w:rPr>
                              <w:t xml:space="preserve">      Surinkimo punktai</w:t>
                            </w:r>
                          </w:p>
                          <w:p w14:paraId="63BB5F8C" w14:textId="77777777" w:rsidR="00EB6E26" w:rsidRDefault="00EB6E26" w:rsidP="00EB6E26">
                            <w:pPr>
                              <w:jc w:val="both"/>
                              <w:rPr>
                                <w:sz w:val="14"/>
                                <w:szCs w:val="14"/>
                                <w:lang w:val="lt-LT"/>
                              </w:rPr>
                            </w:pPr>
                            <w:r w:rsidRPr="00224267">
                              <w:rPr>
                                <w:sz w:val="14"/>
                                <w:szCs w:val="14"/>
                                <w:lang w:val="lt-LT"/>
                              </w:rPr>
                              <w:t xml:space="preserve">      Tarpiniai (švarinimo) punktai</w:t>
                            </w:r>
                          </w:p>
                          <w:p w14:paraId="264D6F14" w14:textId="77777777" w:rsidR="00EB6E26" w:rsidRDefault="00EB6E26" w:rsidP="00EB6E26">
                            <w:pPr>
                              <w:jc w:val="both"/>
                              <w:rPr>
                                <w:sz w:val="14"/>
                                <w:szCs w:val="14"/>
                                <w:lang w:val="lt-LT"/>
                              </w:rPr>
                            </w:pPr>
                            <w:r>
                              <w:rPr>
                                <w:sz w:val="14"/>
                                <w:szCs w:val="14"/>
                                <w:lang w:val="lt-LT"/>
                              </w:rPr>
                              <w:t xml:space="preserve">      Evakavimo kryptis ir maršrutas iš surinkimo arba tarpinio punkto</w:t>
                            </w:r>
                          </w:p>
                          <w:p w14:paraId="03AB175B" w14:textId="77777777" w:rsidR="00EB6E26" w:rsidRPr="00224267" w:rsidRDefault="00EB6E26" w:rsidP="00EB6E26">
                            <w:pPr>
                              <w:jc w:val="both"/>
                              <w:rPr>
                                <w:sz w:val="14"/>
                                <w:szCs w:val="14"/>
                                <w:lang w:val="lt-LT"/>
                              </w:rPr>
                            </w:pPr>
                            <w:r>
                              <w:rPr>
                                <w:sz w:val="14"/>
                                <w:szCs w:val="14"/>
                                <w:lang w:val="lt-LT"/>
                              </w:rPr>
                              <w:t xml:space="preserve">      Žiedinė sankryža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B98C14" id="Teksto laukas 1610050408" o:spid="_x0000_s1160" type="#_x0000_t202" style="position:absolute;margin-left:576.85pt;margin-top:1.05pt;width:120.65pt;height:55.4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" fillcolor="window" strokeweight=".5pt">
                <v:textbox>
                  <w:txbxContent>
                    <w:p w14:paraId="429C1710" w14:textId="77777777" w:rsidR="00EB6E26" w:rsidRPr="00224267" w:rsidRDefault="00EB6E26" w:rsidP="00EB6E26">
                      <w:pPr>
                        <w:jc w:val="both"/>
                        <w:rPr>
                          <w:sz w:val="14"/>
                          <w:szCs w:val="14"/>
                          <w:lang w:val="lt-LT"/>
                        </w:rPr>
                      </w:pPr>
                      <w:r w:rsidRPr="00224267">
                        <w:rPr>
                          <w:sz w:val="14"/>
                          <w:szCs w:val="14"/>
                          <w:lang w:val="lt-LT"/>
                        </w:rPr>
                        <w:t>Sutartiniai ženklai:</w:t>
                      </w:r>
                    </w:p>
                    <w:p w14:paraId="792D8E5C" w14:textId="77777777" w:rsidR="00EB6E26" w:rsidRPr="00224267" w:rsidRDefault="00EB6E26" w:rsidP="00EB6E26">
                      <w:pPr>
                        <w:jc w:val="both"/>
                        <w:rPr>
                          <w:sz w:val="14"/>
                          <w:szCs w:val="14"/>
                          <w:lang w:val="lt-LT"/>
                        </w:rPr>
                      </w:pPr>
                      <w:r w:rsidRPr="00224267">
                        <w:rPr>
                          <w:sz w:val="14"/>
                          <w:szCs w:val="14"/>
                          <w:lang w:val="lt-LT"/>
                        </w:rPr>
                        <w:t xml:space="preserve">      Surinkimo punktai</w:t>
                      </w:r>
                    </w:p>
                    <w:p w14:paraId="63BB5F8C" w14:textId="77777777" w:rsidR="00EB6E26" w:rsidRDefault="00EB6E26" w:rsidP="00EB6E26">
                      <w:pPr>
                        <w:jc w:val="both"/>
                        <w:rPr>
                          <w:sz w:val="14"/>
                          <w:szCs w:val="14"/>
                          <w:lang w:val="lt-LT"/>
                        </w:rPr>
                      </w:pPr>
                      <w:r w:rsidRPr="00224267">
                        <w:rPr>
                          <w:sz w:val="14"/>
                          <w:szCs w:val="14"/>
                          <w:lang w:val="lt-LT"/>
                        </w:rPr>
                        <w:t xml:space="preserve">      Tarpiniai (švarinimo) punktai</w:t>
                      </w:r>
                    </w:p>
                    <w:p w14:paraId="264D6F14" w14:textId="77777777" w:rsidR="00EB6E26" w:rsidRDefault="00EB6E26" w:rsidP="00EB6E26">
                      <w:pPr>
                        <w:jc w:val="both"/>
                        <w:rPr>
                          <w:sz w:val="14"/>
                          <w:szCs w:val="14"/>
                          <w:lang w:val="lt-LT"/>
                        </w:rPr>
                      </w:pPr>
                      <w:r>
                        <w:rPr>
                          <w:sz w:val="14"/>
                          <w:szCs w:val="14"/>
                          <w:lang w:val="lt-LT"/>
                        </w:rPr>
                        <w:t xml:space="preserve">      Evakavimo kryptis ir maršrutas iš surinkimo arba tarpinio punkto</w:t>
                      </w:r>
                    </w:p>
                    <w:p w14:paraId="03AB175B" w14:textId="77777777" w:rsidR="00EB6E26" w:rsidRPr="00224267" w:rsidRDefault="00EB6E26" w:rsidP="00EB6E26">
                      <w:pPr>
                        <w:jc w:val="both"/>
                        <w:rPr>
                          <w:sz w:val="14"/>
                          <w:szCs w:val="14"/>
                          <w:lang w:val="lt-LT"/>
                        </w:rPr>
                      </w:pPr>
                      <w:r>
                        <w:rPr>
                          <w:sz w:val="14"/>
                          <w:szCs w:val="14"/>
                          <w:lang w:val="lt-LT"/>
                        </w:rPr>
                        <w:t xml:space="preserve">      Žiedinė sankryža</w:t>
                      </w:r>
                    </w:p>
                  </w:txbxContent>
                </v:textbox>
              </v:shape>
            </w:pict>
          </mc:Fallback>
        </mc:AlternateContent>
      </w:r>
      <w:r w:rsidRPr="00EB6E26">
        <w:rPr>
          <w:noProof/>
          <w:lang w:val="lt-LT"/>
        </w:rPr>
        <mc:AlternateContent>
          <mc:Choice Requires="wps">
            <w:drawing>
              <wp:anchor distT="0" distB="0" distL="114300" distR="114300" simplePos="0" relativeHeight="251762688" behindDoc="0" locked="0" layoutInCell="1" allowOverlap="1" wp14:anchorId="54DC9610" wp14:editId="2D75BBA1">
                <wp:simplePos x="0" y="0"/>
                <wp:positionH relativeFrom="column">
                  <wp:posOffset>849118</wp:posOffset>
                </wp:positionH>
                <wp:positionV relativeFrom="paragraph">
                  <wp:posOffset>42864</wp:posOffset>
                </wp:positionV>
                <wp:extent cx="704215" cy="242897"/>
                <wp:effectExtent l="21273" t="0" r="79057" b="0"/>
                <wp:wrapNone/>
                <wp:docPr id="232" name="Teksto laukas 232"/>
                <wp:cNvGraphicFramePr/>
                <a:graphic xmlns:a="http://schemas.openxmlformats.org/drawingml/2006/main">
                  <a:graphicData uri="http://schemas.microsoft.com/office/word/2010/wordprocessingShape">
                    <wps:wsp>
                      <wps:cNvSpPr txBox="1"/>
                      <wps:spPr>
                        <a:xfrm rot="7022445" flipV="1">
                          <a:off x="0" y="0"/>
                          <a:ext cx="704215" cy="242897"/>
                        </a:xfrm>
                        <a:prstGeom prst="rect">
                          <a:avLst/>
                        </a:prstGeom>
                        <a:noFill/>
                        <a:ln w="6350">
                          <a:noFill/>
                        </a:ln>
                        <a:effectLst/>
                      </wps:spPr>
                      <wps:txbx>
                        <w:txbxContent>
                          <w:p w14:paraId="55AB9D4D" w14:textId="77777777" w:rsidR="00EB6E26" w:rsidRPr="00715289" w:rsidRDefault="00EB6E26" w:rsidP="00EB6E26">
                            <w:pPr>
                              <w:jc w:val="center"/>
                              <w:rPr>
                                <w:b/>
                                <w:color w:val="FF0000"/>
                                <w:sz w:val="10"/>
                                <w:lang w:val="lt-LT"/>
                              </w:rPr>
                            </w:pPr>
                            <w:r>
                              <w:rPr>
                                <w:b/>
                                <w:color w:val="FF0000"/>
                                <w:sz w:val="10"/>
                                <w:lang w:val="lt-LT"/>
                              </w:rPr>
                              <w:t>Abiejų Tautų Respublikos</w:t>
                            </w:r>
                            <w:r w:rsidRPr="00715289">
                              <w:rPr>
                                <w:b/>
                                <w:color w:val="FF0000"/>
                                <w:sz w:val="10"/>
                                <w:lang w:val="lt-LT"/>
                              </w:rPr>
                              <w:t xml:space="preserve"> </w:t>
                            </w:r>
                            <w:r>
                              <w:rPr>
                                <w:b/>
                                <w:color w:val="FF0000"/>
                                <w:sz w:val="10"/>
                                <w:lang w:val="lt-LT"/>
                              </w:rPr>
                              <w:t>pl</w:t>
                            </w:r>
                            <w:r w:rsidRPr="00715289">
                              <w:rPr>
                                <w:b/>
                                <w:color w:val="FF0000"/>
                                <w:sz w:val="10"/>
                                <w:lang w:val="lt-LT"/>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DC9610" id="Teksto laukas 232" o:spid="_x0000_s1161" type="#_x0000_t202" style="position:absolute;margin-left:66.85pt;margin-top:3.4pt;width:55.45pt;height:19.15pt;rotation:-7670383fd;flip:y;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" filled="f" stroked="f" strokeweight=".5pt">
                <v:textbox>
                  <w:txbxContent>
                    <w:p w14:paraId="55AB9D4D" w14:textId="77777777" w:rsidR="00EB6E26" w:rsidRPr="00715289" w:rsidRDefault="00EB6E26" w:rsidP="00EB6E26">
                      <w:pPr>
                        <w:jc w:val="center"/>
                        <w:rPr>
                          <w:b/>
                          <w:color w:val="FF0000"/>
                          <w:sz w:val="10"/>
                          <w:lang w:val="lt-LT"/>
                        </w:rPr>
                      </w:pPr>
                      <w:r>
                        <w:rPr>
                          <w:b/>
                          <w:color w:val="FF0000"/>
                          <w:sz w:val="10"/>
                          <w:lang w:val="lt-LT"/>
                        </w:rPr>
                        <w:t>Abiejų Tautų Respublikos</w:t>
                      </w:r>
                      <w:r w:rsidRPr="00715289">
                        <w:rPr>
                          <w:b/>
                          <w:color w:val="FF0000"/>
                          <w:sz w:val="10"/>
                          <w:lang w:val="lt-LT"/>
                        </w:rPr>
                        <w:t xml:space="preserve"> </w:t>
                      </w:r>
                      <w:r>
                        <w:rPr>
                          <w:b/>
                          <w:color w:val="FF0000"/>
                          <w:sz w:val="10"/>
                          <w:lang w:val="lt-LT"/>
                        </w:rPr>
                        <w:t>pl</w:t>
                      </w:r>
                      <w:r w:rsidRPr="00715289">
                        <w:rPr>
                          <w:b/>
                          <w:color w:val="FF0000"/>
                          <w:sz w:val="10"/>
                          <w:lang w:val="lt-LT"/>
                        </w:rPr>
                        <w:t>.</w:t>
                      </w:r>
                    </w:p>
                  </w:txbxContent>
                </v:textbox>
              </v:shape>
            </w:pict>
          </mc:Fallback>
        </mc:AlternateContent>
      </w:r>
      <w:r w:rsidRPr="00EB6E26">
        <w:rPr>
          <w:noProof/>
          <w:lang w:val="lt-LT"/>
        </w:rPr>
        <mc:AlternateContent>
          <mc:Choice Requires="wps">
            <w:drawing>
              <wp:anchor distT="0" distB="0" distL="114300" distR="114300" simplePos="0" relativeHeight="251792384" behindDoc="0" locked="0" layoutInCell="1" allowOverlap="1" wp14:anchorId="18ABE4D6" wp14:editId="157694F3">
                <wp:simplePos x="0" y="0"/>
                <wp:positionH relativeFrom="column">
                  <wp:posOffset>3791526</wp:posOffset>
                </wp:positionH>
                <wp:positionV relativeFrom="paragraph">
                  <wp:posOffset>143715</wp:posOffset>
                </wp:positionV>
                <wp:extent cx="533739" cy="179200"/>
                <wp:effectExtent l="0" t="38100" r="0" b="49530"/>
                <wp:wrapNone/>
                <wp:docPr id="509130207" name="Teksto laukas 509130207"/>
                <wp:cNvGraphicFramePr/>
                <a:graphic xmlns:a="http://schemas.openxmlformats.org/drawingml/2006/main">
                  <a:graphicData uri="http://schemas.microsoft.com/office/word/2010/wordprocessingShape">
                    <wps:wsp>
                      <wps:cNvSpPr txBox="1"/>
                      <wps:spPr>
                        <a:xfrm rot="968793">
                          <a:off x="0" y="0"/>
                          <a:ext cx="533739" cy="179200"/>
                        </a:xfrm>
                        <a:prstGeom prst="rect">
                          <a:avLst/>
                        </a:prstGeom>
                        <a:noFill/>
                        <a:ln w="6350">
                          <a:noFill/>
                        </a:ln>
                      </wps:spPr>
                      <wps:txbx>
                        <w:txbxContent>
                          <w:p w14:paraId="33BE895C" w14:textId="77777777" w:rsidR="00EB6E26" w:rsidRPr="00E43901" w:rsidRDefault="00EB6E26" w:rsidP="00EB6E26">
                            <w:pPr>
                              <w:rPr>
                                <w:color w:val="FF0000"/>
                                <w:sz w:val="10"/>
                                <w:szCs w:val="10"/>
                                <w:lang w:val="lt-LT"/>
                              </w:rPr>
                            </w:pPr>
                            <w:r w:rsidRPr="00E43901">
                              <w:rPr>
                                <w:color w:val="FF0000"/>
                                <w:sz w:val="10"/>
                                <w:szCs w:val="10"/>
                                <w:lang w:val="lt-LT"/>
                              </w:rPr>
                              <w:t>Salininkų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ABE4D6" id="Teksto laukas 509130207" o:spid="_x0000_s1162" type="#_x0000_t202" style="position:absolute;margin-left:298.55pt;margin-top:11.3pt;width:42.05pt;height:14.1pt;rotation:1058180fd;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" filled="f" stroked="f" strokeweight=".5pt">
                <v:textbox>
                  <w:txbxContent>
                    <w:p w14:paraId="33BE895C" w14:textId="77777777" w:rsidR="00EB6E26" w:rsidRPr="00E43901" w:rsidRDefault="00EB6E26" w:rsidP="00EB6E26">
                      <w:pPr>
                        <w:rPr>
                          <w:color w:val="FF0000"/>
                          <w:sz w:val="10"/>
                          <w:szCs w:val="10"/>
                          <w:lang w:val="lt-LT"/>
                        </w:rPr>
                      </w:pPr>
                      <w:r w:rsidRPr="00E43901">
                        <w:rPr>
                          <w:color w:val="FF0000"/>
                          <w:sz w:val="10"/>
                          <w:szCs w:val="10"/>
                          <w:lang w:val="lt-LT"/>
                        </w:rPr>
                        <w:t>Salininkų g.</w:t>
                      </w:r>
                    </w:p>
                  </w:txbxContent>
                </v:textbox>
              </v:shape>
            </w:pict>
          </mc:Fallback>
        </mc:AlternateContent>
      </w:r>
      <w:r w:rsidRPr="00EB6E26">
        <w:rPr>
          <w:noProof/>
          <w:lang w:val="lt-LT"/>
        </w:rPr>
        <mc:AlternateContent>
          <mc:Choice Requires="wps">
            <w:drawing>
              <wp:anchor distT="0" distB="0" distL="114300" distR="114300" simplePos="0" relativeHeight="251745280" behindDoc="0" locked="0" layoutInCell="1" allowOverlap="1" wp14:anchorId="013CF264" wp14:editId="1A2B9E14">
                <wp:simplePos x="0" y="0"/>
                <wp:positionH relativeFrom="column">
                  <wp:posOffset>2562328</wp:posOffset>
                </wp:positionH>
                <wp:positionV relativeFrom="paragraph">
                  <wp:posOffset>77666</wp:posOffset>
                </wp:positionV>
                <wp:extent cx="290195" cy="172720"/>
                <wp:effectExtent l="0" t="19050" r="0" b="17780"/>
                <wp:wrapNone/>
                <wp:docPr id="282" name="Teksto laukas 282"/>
                <wp:cNvGraphicFramePr/>
                <a:graphic xmlns:a="http://schemas.openxmlformats.org/drawingml/2006/main">
                  <a:graphicData uri="http://schemas.microsoft.com/office/word/2010/wordprocessingShape">
                    <wps:wsp>
                      <wps:cNvSpPr txBox="1"/>
                      <wps:spPr>
                        <a:xfrm rot="2147415">
                          <a:off x="0" y="0"/>
                          <a:ext cx="290195" cy="172720"/>
                        </a:xfrm>
                        <a:prstGeom prst="rect">
                          <a:avLst/>
                        </a:prstGeom>
                        <a:noFill/>
                        <a:ln w="6350">
                          <a:noFill/>
                        </a:ln>
                        <a:effectLst/>
                      </wps:spPr>
                      <wps:txbx>
                        <w:txbxContent>
                          <w:p w14:paraId="2FA867F6" w14:textId="77777777" w:rsidR="00EB6E26" w:rsidRPr="00B67413" w:rsidRDefault="00EB6E26" w:rsidP="00EB6E26">
                            <w:pPr>
                              <w:ind w:left="-90"/>
                              <w:jc w:val="center"/>
                              <w:rPr>
                                <w:b/>
                                <w:color w:val="FF0000"/>
                                <w:sz w:val="12"/>
                                <w:lang w:val="lt-LT"/>
                              </w:rPr>
                            </w:pPr>
                            <w:r>
                              <w:rPr>
                                <w:b/>
                                <w:color w:val="FF0000"/>
                                <w:sz w:val="12"/>
                                <w:lang w:val="lt-LT"/>
                              </w:rPr>
                              <w:t>A19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3CF264" id="Teksto laukas 282" o:spid="_x0000_s1163" type="#_x0000_t202" style="position:absolute;margin-left:201.75pt;margin-top:6.1pt;width:22.85pt;height:13.6pt;rotation:2345550fd;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" filled="f" stroked="f" strokeweight=".5pt">
                <v:textbox>
                  <w:txbxContent>
                    <w:p w14:paraId="2FA867F6" w14:textId="77777777" w:rsidR="00EB6E26" w:rsidRPr="00B67413" w:rsidRDefault="00EB6E26" w:rsidP="00EB6E26">
                      <w:pPr>
                        <w:ind w:left="-90"/>
                        <w:jc w:val="center"/>
                        <w:rPr>
                          <w:b/>
                          <w:color w:val="FF0000"/>
                          <w:sz w:val="12"/>
                          <w:lang w:val="lt-LT"/>
                        </w:rPr>
                      </w:pPr>
                      <w:r>
                        <w:rPr>
                          <w:b/>
                          <w:color w:val="FF0000"/>
                          <w:sz w:val="12"/>
                          <w:lang w:val="lt-LT"/>
                        </w:rPr>
                        <w:t>A19</w:t>
                      </w:r>
                    </w:p>
                  </w:txbxContent>
                </v:textbox>
              </v:shape>
            </w:pict>
          </mc:Fallback>
        </mc:AlternateContent>
      </w:r>
    </w:p>
    <w:p w14:paraId="32C4F4F1" w14:textId="77777777" w:rsidR="00EB6E26" w:rsidRPr="00EB6E26" w:rsidRDefault="00EB6E26" w:rsidP="00EB6E26">
      <w:pPr>
        <w:rPr>
          <w:noProof/>
          <w:lang w:val="lt-LT"/>
        </w:rPr>
      </w:pPr>
      <w:r w:rsidRPr="00EB6E26">
        <w:rPr>
          <w:noProof/>
          <w:lang w:val="lt-LT"/>
        </w:rPr>
        <mc:AlternateContent>
          <mc:Choice Requires="wps">
            <w:drawing>
              <wp:anchor distT="0" distB="0" distL="114300" distR="114300" simplePos="0" relativeHeight="251746304" behindDoc="0" locked="0" layoutInCell="1" allowOverlap="1" wp14:anchorId="165C1E24" wp14:editId="66FD04E2">
                <wp:simplePos x="0" y="0"/>
                <wp:positionH relativeFrom="column">
                  <wp:posOffset>3060701</wp:posOffset>
                </wp:positionH>
                <wp:positionV relativeFrom="paragraph">
                  <wp:posOffset>170816</wp:posOffset>
                </wp:positionV>
                <wp:extent cx="290195" cy="172720"/>
                <wp:effectExtent l="0" t="19050" r="0" b="17780"/>
                <wp:wrapNone/>
                <wp:docPr id="298" name="Teksto laukas 298"/>
                <wp:cNvGraphicFramePr/>
                <a:graphic xmlns:a="http://schemas.openxmlformats.org/drawingml/2006/main">
                  <a:graphicData uri="http://schemas.microsoft.com/office/word/2010/wordprocessingShape">
                    <wps:wsp>
                      <wps:cNvSpPr txBox="1"/>
                      <wps:spPr>
                        <a:xfrm rot="2430309">
                          <a:off x="0" y="0"/>
                          <a:ext cx="290195" cy="172720"/>
                        </a:xfrm>
                        <a:prstGeom prst="rect">
                          <a:avLst/>
                        </a:prstGeom>
                        <a:noFill/>
                        <a:ln w="6350">
                          <a:noFill/>
                        </a:ln>
                        <a:effectLst/>
                      </wps:spPr>
                      <wps:txbx>
                        <w:txbxContent>
                          <w:p w14:paraId="6AA92487" w14:textId="77777777" w:rsidR="00EB6E26" w:rsidRPr="00B67413" w:rsidRDefault="00EB6E26" w:rsidP="00EB6E26">
                            <w:pPr>
                              <w:ind w:left="-90"/>
                              <w:jc w:val="center"/>
                              <w:rPr>
                                <w:b/>
                                <w:color w:val="FF0000"/>
                                <w:sz w:val="12"/>
                                <w:lang w:val="lt-LT"/>
                              </w:rPr>
                            </w:pPr>
                            <w:r>
                              <w:rPr>
                                <w:b/>
                                <w:color w:val="FF0000"/>
                                <w:sz w:val="12"/>
                                <w:lang w:val="lt-LT"/>
                              </w:rPr>
                              <w:t>106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C1E24" id="Teksto laukas 298" o:spid="_x0000_s1164" type="#_x0000_t202" style="position:absolute;margin-left:241pt;margin-top:13.45pt;width:22.85pt;height:13.6pt;rotation:2654546fd;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" filled="f" stroked="f" strokeweight=".5pt">
                <v:textbox>
                  <w:txbxContent>
                    <w:p w14:paraId="6AA92487" w14:textId="77777777" w:rsidR="00EB6E26" w:rsidRPr="00B67413" w:rsidRDefault="00EB6E26" w:rsidP="00EB6E26">
                      <w:pPr>
                        <w:ind w:left="-90"/>
                        <w:jc w:val="center"/>
                        <w:rPr>
                          <w:b/>
                          <w:color w:val="FF0000"/>
                          <w:sz w:val="12"/>
                          <w:lang w:val="lt-LT"/>
                        </w:rPr>
                      </w:pPr>
                      <w:r>
                        <w:rPr>
                          <w:b/>
                          <w:color w:val="FF0000"/>
                          <w:sz w:val="12"/>
                          <w:lang w:val="lt-LT"/>
                        </w:rPr>
                        <w:t>106</w:t>
                      </w:r>
                    </w:p>
                  </w:txbxContent>
                </v:textbox>
              </v:shape>
            </w:pict>
          </mc:Fallback>
        </mc:AlternateContent>
      </w:r>
      <w:r w:rsidRPr="00EB6E26">
        <w:rPr>
          <w:noProof/>
          <w:lang w:val="lt-LT"/>
        </w:rPr>
        <mc:AlternateContent>
          <mc:Choice Requires="wps">
            <w:drawing>
              <wp:anchor distT="0" distB="0" distL="114300" distR="114300" simplePos="0" relativeHeight="251794432" behindDoc="0" locked="0" layoutInCell="1" allowOverlap="1" wp14:anchorId="13B14455" wp14:editId="1297342B">
                <wp:simplePos x="0" y="0"/>
                <wp:positionH relativeFrom="column">
                  <wp:posOffset>3655060</wp:posOffset>
                </wp:positionH>
                <wp:positionV relativeFrom="paragraph">
                  <wp:posOffset>19685</wp:posOffset>
                </wp:positionV>
                <wp:extent cx="101600" cy="12700"/>
                <wp:effectExtent l="19050" t="57150" r="12700" b="82550"/>
                <wp:wrapNone/>
                <wp:docPr id="1718447387" name="Tiesioji rodyklės jungtis 1718447387"/>
                <wp:cNvGraphicFramePr/>
                <a:graphic xmlns:a="http://schemas.openxmlformats.org/drawingml/2006/main">
                  <a:graphicData uri="http://schemas.microsoft.com/office/word/2010/wordprocessingShape">
                    <wps:wsp>
                      <wps:cNvCnPr/>
                      <wps:spPr>
                        <a:xfrm flipH="1" flipV="1">
                          <a:off x="0" y="0"/>
                          <a:ext cx="101600" cy="12700"/>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775B2346" id="Tiesioji rodyklės jungtis 1718447387" o:spid="_x0000_s1026" type="#_x0000_t32" style="position:absolute;margin-left:287.8pt;margin-top:1.55pt;width:8pt;height:1pt;flip:x y;z-index:251794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" strokecolor="red" strokeweight=".5pt">
                <v:stroke endarrow="block" joinstyle="miter"/>
              </v:shape>
            </w:pict>
          </mc:Fallback>
        </mc:AlternateContent>
      </w:r>
      <w:r w:rsidRPr="00EB6E26">
        <w:rPr>
          <w:noProof/>
          <w:lang w:val="lt-LT"/>
        </w:rPr>
        <mc:AlternateContent>
          <mc:Choice Requires="wps">
            <w:drawing>
              <wp:anchor distT="0" distB="0" distL="114300" distR="114300" simplePos="0" relativeHeight="251793408" behindDoc="0" locked="0" layoutInCell="1" allowOverlap="1" wp14:anchorId="4DB90D71" wp14:editId="4F458E41">
                <wp:simplePos x="0" y="0"/>
                <wp:positionH relativeFrom="column">
                  <wp:posOffset>4249213</wp:posOffset>
                </wp:positionH>
                <wp:positionV relativeFrom="paragraph">
                  <wp:posOffset>17145</wp:posOffset>
                </wp:positionV>
                <wp:extent cx="383159" cy="159716"/>
                <wp:effectExtent l="0" t="0" r="0" b="0"/>
                <wp:wrapNone/>
                <wp:docPr id="1326025134" name="Teksto laukas 1326025134"/>
                <wp:cNvGraphicFramePr/>
                <a:graphic xmlns:a="http://schemas.openxmlformats.org/drawingml/2006/main">
                  <a:graphicData uri="http://schemas.microsoft.com/office/word/2010/wordprocessingShape">
                    <wps:wsp>
                      <wps:cNvSpPr txBox="1"/>
                      <wps:spPr>
                        <a:xfrm rot="16200000">
                          <a:off x="0" y="0"/>
                          <a:ext cx="383159" cy="159716"/>
                        </a:xfrm>
                        <a:prstGeom prst="rect">
                          <a:avLst/>
                        </a:prstGeom>
                        <a:noFill/>
                        <a:ln w="6350">
                          <a:noFill/>
                        </a:ln>
                      </wps:spPr>
                      <wps:txbx>
                        <w:txbxContent>
                          <w:p w14:paraId="75EB38EA" w14:textId="77777777" w:rsidR="00EB6E26" w:rsidRPr="00B6260C" w:rsidRDefault="00EB6E26" w:rsidP="00EB6E26">
                            <w:pPr>
                              <w:rPr>
                                <w:color w:val="FF0000"/>
                                <w:sz w:val="8"/>
                                <w:szCs w:val="8"/>
                                <w:lang w:val="lt-LT"/>
                              </w:rPr>
                            </w:pPr>
                            <w:r>
                              <w:rPr>
                                <w:color w:val="FF0000"/>
                                <w:sz w:val="8"/>
                                <w:szCs w:val="8"/>
                                <w:lang w:val="lt-LT"/>
                              </w:rPr>
                              <w:t>Vaikų 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B90D71" id="Teksto laukas 1326025134" o:spid="_x0000_s1165" type="#_x0000_t202" style="position:absolute;margin-left:334.6pt;margin-top:1.35pt;width:30.15pt;height:12.6pt;rotation:-90;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" filled="f" stroked="f" strokeweight=".5pt">
                <v:textbox>
                  <w:txbxContent>
                    <w:p w14:paraId="75EB38EA" w14:textId="77777777" w:rsidR="00EB6E26" w:rsidRPr="00B6260C" w:rsidRDefault="00EB6E26" w:rsidP="00EB6E26">
                      <w:pPr>
                        <w:rPr>
                          <w:color w:val="FF0000"/>
                          <w:sz w:val="8"/>
                          <w:szCs w:val="8"/>
                          <w:lang w:val="lt-LT"/>
                        </w:rPr>
                      </w:pPr>
                      <w:r>
                        <w:rPr>
                          <w:color w:val="FF0000"/>
                          <w:sz w:val="8"/>
                          <w:szCs w:val="8"/>
                          <w:lang w:val="lt-LT"/>
                        </w:rPr>
                        <w:t>Vaikų g.</w:t>
                      </w:r>
                    </w:p>
                  </w:txbxContent>
                </v:textbox>
              </v:shape>
            </w:pict>
          </mc:Fallback>
        </mc:AlternateContent>
      </w:r>
      <w:r w:rsidRPr="00EB6E26">
        <w:rPr>
          <w:noProof/>
          <w:lang w:val="lt-LT"/>
        </w:rPr>
        <mc:AlternateContent>
          <mc:Choice Requires="wps">
            <w:drawing>
              <wp:anchor distT="0" distB="0" distL="114300" distR="114300" simplePos="0" relativeHeight="251791360" behindDoc="0" locked="0" layoutInCell="1" allowOverlap="1" wp14:anchorId="3A6F2429" wp14:editId="54CB1CD9">
                <wp:simplePos x="0" y="0"/>
                <wp:positionH relativeFrom="column">
                  <wp:posOffset>3667760</wp:posOffset>
                </wp:positionH>
                <wp:positionV relativeFrom="paragraph">
                  <wp:posOffset>19685</wp:posOffset>
                </wp:positionV>
                <wp:extent cx="749300" cy="229556"/>
                <wp:effectExtent l="0" t="0" r="12700" b="18415"/>
                <wp:wrapNone/>
                <wp:docPr id="1868492443" name="Laisva forma: figūra 1868492443"/>
                <wp:cNvGraphicFramePr/>
                <a:graphic xmlns:a="http://schemas.openxmlformats.org/drawingml/2006/main">
                  <a:graphicData uri="http://schemas.microsoft.com/office/word/2010/wordprocessingShape">
                    <wps:wsp>
                      <wps:cNvSpPr/>
                      <wps:spPr>
                        <a:xfrm>
                          <a:off x="0" y="0"/>
                          <a:ext cx="749300" cy="229556"/>
                        </a:xfrm>
                        <a:custGeom>
                          <a:avLst/>
                          <a:gdLst>
                            <a:gd name="connsiteX0" fmla="*/ 749300 w 749300"/>
                            <a:gd name="connsiteY0" fmla="*/ 215900 h 229556"/>
                            <a:gd name="connsiteX1" fmla="*/ 675640 w 749300"/>
                            <a:gd name="connsiteY1" fmla="*/ 228600 h 229556"/>
                            <a:gd name="connsiteX2" fmla="*/ 487680 w 749300"/>
                            <a:gd name="connsiteY2" fmla="*/ 193040 h 229556"/>
                            <a:gd name="connsiteX3" fmla="*/ 424180 w 749300"/>
                            <a:gd name="connsiteY3" fmla="*/ 88900 h 229556"/>
                            <a:gd name="connsiteX4" fmla="*/ 2540 w 749300"/>
                            <a:gd name="connsiteY4" fmla="*/ 0 h 229556"/>
                            <a:gd name="connsiteX5" fmla="*/ 2540 w 749300"/>
                            <a:gd name="connsiteY5" fmla="*/ 0 h 229556"/>
                            <a:gd name="connsiteX6" fmla="*/ 0 w 749300"/>
                            <a:gd name="connsiteY6" fmla="*/ 5080 h 22955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749300" h="229556">
                              <a:moveTo>
                                <a:pt x="749300" y="215900"/>
                              </a:moveTo>
                              <a:cubicBezTo>
                                <a:pt x="734271" y="224155"/>
                                <a:pt x="719243" y="232410"/>
                                <a:pt x="675640" y="228600"/>
                              </a:cubicBezTo>
                              <a:cubicBezTo>
                                <a:pt x="632037" y="224790"/>
                                <a:pt x="529590" y="216323"/>
                                <a:pt x="487680" y="193040"/>
                              </a:cubicBezTo>
                              <a:cubicBezTo>
                                <a:pt x="445770" y="169757"/>
                                <a:pt x="505037" y="121073"/>
                                <a:pt x="424180" y="88900"/>
                              </a:cubicBezTo>
                              <a:cubicBezTo>
                                <a:pt x="343323" y="56727"/>
                                <a:pt x="2540" y="0"/>
                                <a:pt x="2540" y="0"/>
                              </a:cubicBezTo>
                              <a:lnTo>
                                <a:pt x="2540" y="0"/>
                              </a:lnTo>
                              <a:lnTo>
                                <a:pt x="0" y="5080"/>
                              </a:lnTo>
                            </a:path>
                          </a:pathLst>
                        </a:custGeom>
                        <a:noFill/>
                        <a:ln w="63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69CB002" id="Laisva forma: figūra 1868492443" o:spid="_x0000_s1026" style="position:absolute;margin-left:288.8pt;margin-top:1.55pt;width:59pt;height:18.1pt;z-index:251791360;visibility:visible;mso-wrap-style:square;mso-wrap-distance-left:9pt;mso-wrap-distance-top:0;mso-wrap-distance-right:9pt;mso-wrap-distance-bottom:0;mso-position-horizontal:absolute;mso-position-horizontal-relative:text;mso-position-vertical:absolute;mso-position-vertical-relative:text;v-text-anchor:middle" coordsize="749300,2295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" path="m749300,215900v-15029,8255,-30057,16510,-73660,12700c632037,224790,529590,216323,487680,193040,445770,169757,505037,121073,424180,88900,343323,56727,2540,,2540,r,l,5080e" filled="f" strokecolor="red" strokeweight=".5pt">
                <v:stroke joinstyle="miter"/>
                <v:path arrowok="t" o:connecttype="custom" o:connectlocs="749300,215900;675640,228600;487680,193040;424180,88900;2540,0;2540,0;0,5080" o:connectangles="0,0,0,0,0,0,0"/>
              </v:shape>
            </w:pict>
          </mc:Fallback>
        </mc:AlternateContent>
      </w:r>
      <w:r w:rsidRPr="00EB6E26">
        <w:rPr>
          <w:noProof/>
          <w:lang w:val="lt-LT"/>
        </w:rPr>
        <mc:AlternateContent>
          <mc:Choice Requires="wps">
            <w:drawing>
              <wp:anchor distT="0" distB="0" distL="114300" distR="114300" simplePos="0" relativeHeight="251789312" behindDoc="0" locked="0" layoutInCell="1" allowOverlap="1" wp14:anchorId="0F1E9683" wp14:editId="2380E5BA">
                <wp:simplePos x="0" y="0"/>
                <wp:positionH relativeFrom="column">
                  <wp:posOffset>4333240</wp:posOffset>
                </wp:positionH>
                <wp:positionV relativeFrom="paragraph">
                  <wp:posOffset>165735</wp:posOffset>
                </wp:positionV>
                <wp:extent cx="64168" cy="56147"/>
                <wp:effectExtent l="0" t="0" r="12065" b="20320"/>
                <wp:wrapNone/>
                <wp:docPr id="888625931" name="Ovalas 888625931"/>
                <wp:cNvGraphicFramePr/>
                <a:graphic xmlns:a="http://schemas.openxmlformats.org/drawingml/2006/main">
                  <a:graphicData uri="http://schemas.microsoft.com/office/word/2010/wordprocessingShape">
                    <wps:wsp>
                      <wps:cNvSpPr/>
                      <wps:spPr>
                        <a:xfrm>
                          <a:off x="0" y="0"/>
                          <a:ext cx="64168" cy="56147"/>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38D3864" id="Ovalas 888625931" o:spid="_x0000_s1026" style="position:absolute;margin-left:341.2pt;margin-top:13.05pt;width:5.05pt;height:4.4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790336" behindDoc="0" locked="0" layoutInCell="1" allowOverlap="1" wp14:anchorId="22F9C4A6" wp14:editId="62F9D0FF">
                <wp:simplePos x="0" y="0"/>
                <wp:positionH relativeFrom="column">
                  <wp:posOffset>4414520</wp:posOffset>
                </wp:positionH>
                <wp:positionV relativeFrom="paragraph">
                  <wp:posOffset>32384</wp:posOffset>
                </wp:positionV>
                <wp:extent cx="0" cy="202565"/>
                <wp:effectExtent l="0" t="0" r="38100" b="26035"/>
                <wp:wrapNone/>
                <wp:docPr id="1928329967" name="Tiesioji jungtis 1928329967"/>
                <wp:cNvGraphicFramePr/>
                <a:graphic xmlns:a="http://schemas.openxmlformats.org/drawingml/2006/main">
                  <a:graphicData uri="http://schemas.microsoft.com/office/word/2010/wordprocessingShape">
                    <wps:wsp>
                      <wps:cNvCnPr/>
                      <wps:spPr>
                        <a:xfrm>
                          <a:off x="0" y="0"/>
                          <a:ext cx="0" cy="202565"/>
                        </a:xfrm>
                        <a:prstGeom prst="line">
                          <a:avLst/>
                        </a:prstGeom>
                        <a:noFill/>
                        <a:ln w="9525" cap="flat" cmpd="sng" algn="ctr">
                          <a:solidFill>
                            <a:srgbClr val="FF0000"/>
                          </a:solidFill>
                          <a:prstDash val="solid"/>
                          <a:miter lim="800000"/>
                        </a:ln>
                        <a:effectLst/>
                      </wps:spPr>
                      <wps:bodyPr/>
                    </wps:wsp>
                  </a:graphicData>
                </a:graphic>
                <wp14:sizeRelH relativeFrom="margin">
                  <wp14:pctWidth>0</wp14:pctWidth>
                </wp14:sizeRelH>
              </wp:anchor>
            </w:drawing>
          </mc:Choice>
          <mc:Fallback>
            <w:pict>
              <v:line w14:anchorId="33FACA59" id="Tiesioji jungtis 1928329967" o:spid="_x0000_s1026" style="position:absolute;z-index:251790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47.6pt,2.55pt" to="347.6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" strokecolor="red">
                <v:stroke joinstyle="miter"/>
              </v:line>
            </w:pict>
          </mc:Fallback>
        </mc:AlternateContent>
      </w:r>
      <w:r w:rsidRPr="00EB6E26">
        <w:rPr>
          <w:noProof/>
          <w:lang w:val="lt-LT"/>
        </w:rPr>
        <mc:AlternateContent>
          <mc:Choice Requires="wps">
            <w:drawing>
              <wp:anchor distT="0" distB="0" distL="114300" distR="114300" simplePos="0" relativeHeight="251788288" behindDoc="0" locked="0" layoutInCell="1" allowOverlap="1" wp14:anchorId="24D3A56C" wp14:editId="667DF174">
                <wp:simplePos x="0" y="0"/>
                <wp:positionH relativeFrom="column">
                  <wp:posOffset>4342765</wp:posOffset>
                </wp:positionH>
                <wp:positionV relativeFrom="paragraph">
                  <wp:posOffset>1905</wp:posOffset>
                </wp:positionV>
                <wp:extent cx="64168" cy="56147"/>
                <wp:effectExtent l="0" t="0" r="12065" b="20320"/>
                <wp:wrapNone/>
                <wp:docPr id="982660942" name="Ovalas 982660942"/>
                <wp:cNvGraphicFramePr/>
                <a:graphic xmlns:a="http://schemas.openxmlformats.org/drawingml/2006/main">
                  <a:graphicData uri="http://schemas.microsoft.com/office/word/2010/wordprocessingShape">
                    <wps:wsp>
                      <wps:cNvSpPr/>
                      <wps:spPr>
                        <a:xfrm>
                          <a:off x="0" y="0"/>
                          <a:ext cx="64168" cy="56147"/>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557B13D" id="Ovalas 982660942" o:spid="_x0000_s1026" style="position:absolute;margin-left:341.95pt;margin-top:.15pt;width:5.05pt;height:4.4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785216" behindDoc="0" locked="0" layoutInCell="1" allowOverlap="1" wp14:anchorId="08A4EB73" wp14:editId="39E95B5E">
                <wp:simplePos x="0" y="0"/>
                <wp:positionH relativeFrom="column">
                  <wp:posOffset>7423351</wp:posOffset>
                </wp:positionH>
                <wp:positionV relativeFrom="paragraph">
                  <wp:posOffset>5748</wp:posOffset>
                </wp:positionV>
                <wp:extent cx="64168" cy="56147"/>
                <wp:effectExtent l="0" t="0" r="12065" b="20320"/>
                <wp:wrapNone/>
                <wp:docPr id="1269547363" name="Ovalas 1269547363"/>
                <wp:cNvGraphicFramePr/>
                <a:graphic xmlns:a="http://schemas.openxmlformats.org/drawingml/2006/main">
                  <a:graphicData uri="http://schemas.microsoft.com/office/word/2010/wordprocessingShape">
                    <wps:wsp>
                      <wps:cNvSpPr/>
                      <wps:spPr>
                        <a:xfrm>
                          <a:off x="0" y="0"/>
                          <a:ext cx="64168" cy="56147"/>
                        </a:xfrm>
                        <a:prstGeom prst="ellipse">
                          <a:avLst/>
                        </a:prstGeom>
                        <a:solidFill>
                          <a:srgbClr val="00863D"/>
                        </a:solidFill>
                        <a:ln w="12700" cap="flat" cmpd="sng" algn="ctr">
                          <a:solidFill>
                            <a:srgbClr val="00863D"/>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8F8DA1F" id="Ovalas 1269547363" o:spid="_x0000_s1026" style="position:absolute;margin-left:584.5pt;margin-top:.45pt;width:5.05pt;height:4.4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" fillcolor="#00863d" strokecolor="#00863d" strokeweight="1pt">
                <v:stroke joinstyle="miter"/>
              </v:oval>
            </w:pict>
          </mc:Fallback>
        </mc:AlternateContent>
      </w:r>
      <w:r w:rsidRPr="00EB6E26">
        <w:rPr>
          <w:noProof/>
          <w:lang w:val="lt-LT"/>
        </w:rPr>
        <mc:AlternateContent>
          <mc:Choice Requires="wps">
            <w:drawing>
              <wp:anchor distT="0" distB="0" distL="114300" distR="114300" simplePos="0" relativeHeight="251784192" behindDoc="0" locked="0" layoutInCell="1" allowOverlap="1" wp14:anchorId="4862EEA7" wp14:editId="166A5DC7">
                <wp:simplePos x="0" y="0"/>
                <wp:positionH relativeFrom="column">
                  <wp:posOffset>7419474</wp:posOffset>
                </wp:positionH>
                <wp:positionV relativeFrom="paragraph">
                  <wp:posOffset>112061</wp:posOffset>
                </wp:positionV>
                <wp:extent cx="64168" cy="56147"/>
                <wp:effectExtent l="0" t="0" r="12065" b="20320"/>
                <wp:wrapNone/>
                <wp:docPr id="1272393716" name="Ovalas 1272393716"/>
                <wp:cNvGraphicFramePr/>
                <a:graphic xmlns:a="http://schemas.openxmlformats.org/drawingml/2006/main">
                  <a:graphicData uri="http://schemas.microsoft.com/office/word/2010/wordprocessingShape">
                    <wps:wsp>
                      <wps:cNvSpPr/>
                      <wps:spPr>
                        <a:xfrm>
                          <a:off x="0" y="0"/>
                          <a:ext cx="64168" cy="56147"/>
                        </a:xfrm>
                        <a:prstGeom prst="ellipse">
                          <a:avLst/>
                        </a:prstGeom>
                        <a:solidFill>
                          <a:srgbClr val="0070C0"/>
                        </a:solidFill>
                        <a:ln w="127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9C6C03B" id="Ovalas 1272393716" o:spid="_x0000_s1026" style="position:absolute;margin-left:584.2pt;margin-top:8.8pt;width:5.05pt;height:4.4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" fillcolor="#0070c0" strokecolor="#0070c0" strokeweight="1pt">
                <v:stroke joinstyle="miter"/>
              </v:oval>
            </w:pict>
          </mc:Fallback>
        </mc:AlternateContent>
      </w:r>
      <w:r w:rsidRPr="00EB6E26">
        <w:rPr>
          <w:noProof/>
          <w:lang w:val="lt-LT"/>
        </w:rPr>
        <mc:AlternateContent>
          <mc:Choice Requires="wps">
            <w:drawing>
              <wp:anchor distT="0" distB="0" distL="114300" distR="114300" simplePos="0" relativeHeight="251743232" behindDoc="0" locked="0" layoutInCell="1" allowOverlap="1" wp14:anchorId="099C5E5C" wp14:editId="4EDC9256">
                <wp:simplePos x="0" y="0"/>
                <wp:positionH relativeFrom="column">
                  <wp:posOffset>749795</wp:posOffset>
                </wp:positionH>
                <wp:positionV relativeFrom="paragraph">
                  <wp:posOffset>45693</wp:posOffset>
                </wp:positionV>
                <wp:extent cx="450801" cy="189963"/>
                <wp:effectExtent l="0" t="0" r="0" b="635"/>
                <wp:wrapNone/>
                <wp:docPr id="273" name="Teksto laukas 273"/>
                <wp:cNvGraphicFramePr/>
                <a:graphic xmlns:a="http://schemas.openxmlformats.org/drawingml/2006/main">
                  <a:graphicData uri="http://schemas.microsoft.com/office/word/2010/wordprocessingShape">
                    <wps:wsp>
                      <wps:cNvSpPr txBox="1"/>
                      <wps:spPr>
                        <a:xfrm>
                          <a:off x="0" y="0"/>
                          <a:ext cx="450801" cy="189963"/>
                        </a:xfrm>
                        <a:prstGeom prst="rect">
                          <a:avLst/>
                        </a:prstGeom>
                        <a:noFill/>
                        <a:ln w="6350">
                          <a:noFill/>
                        </a:ln>
                        <a:effectLst/>
                      </wps:spPr>
                      <wps:txbx>
                        <w:txbxContent>
                          <w:p w14:paraId="5BF35C19" w14:textId="77777777" w:rsidR="00EB6E26" w:rsidRPr="00B67413" w:rsidRDefault="00EB6E26" w:rsidP="00EB6E26">
                            <w:pPr>
                              <w:ind w:left="-90"/>
                              <w:jc w:val="center"/>
                              <w:rPr>
                                <w:b/>
                                <w:color w:val="FF0000"/>
                                <w:sz w:val="12"/>
                                <w:lang w:val="lt-LT"/>
                              </w:rPr>
                            </w:pPr>
                            <w:r w:rsidRPr="00B67413">
                              <w:rPr>
                                <w:b/>
                                <w:color w:val="FF0000"/>
                                <w:sz w:val="12"/>
                                <w:lang w:val="lt-LT"/>
                              </w:rPr>
                              <w:t>A</w:t>
                            </w:r>
                            <w:r>
                              <w:rPr>
                                <w:b/>
                                <w:color w:val="FF0000"/>
                                <w:sz w:val="12"/>
                                <w:lang w:val="lt-LT"/>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9C5E5C" id="Teksto laukas 273" o:spid="_x0000_s1166" type="#_x0000_t202" style="position:absolute;margin-left:59.05pt;margin-top:3.6pt;width:35.5pt;height:14.9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" filled="f" stroked="f" strokeweight=".5pt">
                <v:textbox>
                  <w:txbxContent>
                    <w:p w14:paraId="5BF35C19" w14:textId="77777777" w:rsidR="00EB6E26" w:rsidRPr="00B67413" w:rsidRDefault="00EB6E26" w:rsidP="00EB6E26">
                      <w:pPr>
                        <w:ind w:left="-90"/>
                        <w:jc w:val="center"/>
                        <w:rPr>
                          <w:b/>
                          <w:color w:val="FF0000"/>
                          <w:sz w:val="12"/>
                          <w:lang w:val="lt-LT"/>
                        </w:rPr>
                      </w:pPr>
                      <w:r w:rsidRPr="00B67413">
                        <w:rPr>
                          <w:b/>
                          <w:color w:val="FF0000"/>
                          <w:sz w:val="12"/>
                          <w:lang w:val="lt-LT"/>
                        </w:rPr>
                        <w:t>A</w:t>
                      </w:r>
                      <w:r>
                        <w:rPr>
                          <w:b/>
                          <w:color w:val="FF0000"/>
                          <w:sz w:val="12"/>
                          <w:lang w:val="lt-LT"/>
                        </w:rPr>
                        <w:t>4</w:t>
                      </w:r>
                    </w:p>
                  </w:txbxContent>
                </v:textbox>
              </v:shape>
            </w:pict>
          </mc:Fallback>
        </mc:AlternateContent>
      </w:r>
      <w:r w:rsidRPr="00EB6E26">
        <w:rPr>
          <w:noProof/>
          <w:lang w:val="lt-LT"/>
        </w:rPr>
        <mc:AlternateContent>
          <mc:Choice Requires="wps">
            <w:drawing>
              <wp:anchor distT="0" distB="0" distL="114300" distR="114300" simplePos="0" relativeHeight="251731968" behindDoc="0" locked="0" layoutInCell="1" allowOverlap="1" wp14:anchorId="7EE6DFCE" wp14:editId="7A24D79F">
                <wp:simplePos x="0" y="0"/>
                <wp:positionH relativeFrom="column">
                  <wp:posOffset>5417975</wp:posOffset>
                </wp:positionH>
                <wp:positionV relativeFrom="paragraph">
                  <wp:posOffset>26357</wp:posOffset>
                </wp:positionV>
                <wp:extent cx="450801" cy="189963"/>
                <wp:effectExtent l="0" t="0" r="0" b="635"/>
                <wp:wrapNone/>
                <wp:docPr id="139" name="Teksto laukas 139"/>
                <wp:cNvGraphicFramePr/>
                <a:graphic xmlns:a="http://schemas.openxmlformats.org/drawingml/2006/main">
                  <a:graphicData uri="http://schemas.microsoft.com/office/word/2010/wordprocessingShape">
                    <wps:wsp>
                      <wps:cNvSpPr txBox="1"/>
                      <wps:spPr>
                        <a:xfrm>
                          <a:off x="0" y="0"/>
                          <a:ext cx="450801" cy="189963"/>
                        </a:xfrm>
                        <a:prstGeom prst="rect">
                          <a:avLst/>
                        </a:prstGeom>
                        <a:noFill/>
                        <a:ln w="6350">
                          <a:noFill/>
                        </a:ln>
                        <a:effectLst/>
                      </wps:spPr>
                      <wps:txbx>
                        <w:txbxContent>
                          <w:p w14:paraId="222104EC" w14:textId="77777777" w:rsidR="00EB6E26" w:rsidRPr="00B67413" w:rsidRDefault="00EB6E26" w:rsidP="00EB6E26">
                            <w:pPr>
                              <w:ind w:left="-90"/>
                              <w:jc w:val="center"/>
                              <w:rPr>
                                <w:b/>
                                <w:color w:val="FF0000"/>
                                <w:sz w:val="12"/>
                                <w:lang w:val="lt-LT"/>
                              </w:rPr>
                            </w:pPr>
                            <w:r>
                              <w:rPr>
                                <w:b/>
                                <w:color w:val="FF0000"/>
                                <w:sz w:val="12"/>
                                <w:lang w:val="lt-LT"/>
                              </w:rPr>
                              <w:t>A15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E6DFCE" id="Teksto laukas 139" o:spid="_x0000_s1167" type="#_x0000_t202" style="position:absolute;margin-left:426.6pt;margin-top:2.1pt;width:35.5pt;height:14.9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" filled="f" stroked="f" strokeweight=".5pt">
                <v:textbox>
                  <w:txbxContent>
                    <w:p w14:paraId="222104EC" w14:textId="77777777" w:rsidR="00EB6E26" w:rsidRPr="00B67413" w:rsidRDefault="00EB6E26" w:rsidP="00EB6E26">
                      <w:pPr>
                        <w:ind w:left="-90"/>
                        <w:jc w:val="center"/>
                        <w:rPr>
                          <w:b/>
                          <w:color w:val="FF0000"/>
                          <w:sz w:val="12"/>
                          <w:lang w:val="lt-LT"/>
                        </w:rPr>
                      </w:pPr>
                      <w:r>
                        <w:rPr>
                          <w:b/>
                          <w:color w:val="FF0000"/>
                          <w:sz w:val="12"/>
                          <w:lang w:val="lt-LT"/>
                        </w:rPr>
                        <w:t>A15</w:t>
                      </w:r>
                    </w:p>
                  </w:txbxContent>
                </v:textbox>
              </v:shape>
            </w:pict>
          </mc:Fallback>
        </mc:AlternateContent>
      </w:r>
    </w:p>
    <w:p w14:paraId="48F5891B" w14:textId="77777777" w:rsidR="00EB6E26" w:rsidRPr="00EB6E26" w:rsidRDefault="00EB6E26" w:rsidP="00EB6E26">
      <w:pPr>
        <w:rPr>
          <w:lang w:val="lt-LT"/>
        </w:rPr>
      </w:pPr>
      <w:r w:rsidRPr="00EB6E26">
        <w:rPr>
          <w:noProof/>
          <w:lang w:val="lt-LT"/>
        </w:rPr>
        <mc:AlternateContent>
          <mc:Choice Requires="wps">
            <w:drawing>
              <wp:anchor distT="0" distB="0" distL="114300" distR="114300" simplePos="0" relativeHeight="252036096" behindDoc="0" locked="0" layoutInCell="1" allowOverlap="1" wp14:anchorId="7270DD47" wp14:editId="6EE5E9FF">
                <wp:simplePos x="0" y="0"/>
                <wp:positionH relativeFrom="column">
                  <wp:posOffset>1063399</wp:posOffset>
                </wp:positionH>
                <wp:positionV relativeFrom="paragraph">
                  <wp:posOffset>30642</wp:posOffset>
                </wp:positionV>
                <wp:extent cx="45719" cy="45719"/>
                <wp:effectExtent l="19050" t="38100" r="31115" b="31115"/>
                <wp:wrapNone/>
                <wp:docPr id="1854566788" name="Lygiašonis trikampis 1854566788"/>
                <wp:cNvGraphicFramePr/>
                <a:graphic xmlns:a="http://schemas.openxmlformats.org/drawingml/2006/main">
                  <a:graphicData uri="http://schemas.microsoft.com/office/word/2010/wordprocessingShape">
                    <wps:wsp>
                      <wps:cNvSpPr/>
                      <wps:spPr>
                        <a:xfrm rot="12104862">
                          <a:off x="0" y="0"/>
                          <a:ext cx="45719" cy="45719"/>
                        </a:xfrm>
                        <a:prstGeom prst="triangle">
                          <a:avLst/>
                        </a:prstGeom>
                        <a:solidFill>
                          <a:srgbClr val="FF0000"/>
                        </a:solid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808E17C" id="Lygiašonis trikampis 1854566788" o:spid="_x0000_s1026" type="#_x0000_t5" style="position:absolute;margin-left:83.75pt;margin-top:2.4pt;width:3.6pt;height:3.6pt;rotation:-10371223fd;z-index:252036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" fillcolor="red" strokecolor="red" strokeweight="1pt"/>
            </w:pict>
          </mc:Fallback>
        </mc:AlternateContent>
      </w:r>
      <w:r w:rsidRPr="00EB6E26">
        <w:rPr>
          <w:noProof/>
          <w:lang w:val="lt-LT"/>
        </w:rPr>
        <mc:AlternateContent>
          <mc:Choice Requires="wps">
            <w:drawing>
              <wp:anchor distT="0" distB="0" distL="114300" distR="114300" simplePos="0" relativeHeight="251786240" behindDoc="0" locked="0" layoutInCell="1" allowOverlap="1" wp14:anchorId="054EC98F" wp14:editId="3A973869">
                <wp:simplePos x="0" y="0"/>
                <wp:positionH relativeFrom="column">
                  <wp:posOffset>7391400</wp:posOffset>
                </wp:positionH>
                <wp:positionV relativeFrom="paragraph">
                  <wp:posOffset>82818</wp:posOffset>
                </wp:positionV>
                <wp:extent cx="132347" cy="0"/>
                <wp:effectExtent l="0" t="76200" r="20320" b="95250"/>
                <wp:wrapNone/>
                <wp:docPr id="1280431332" name="Tiesioji rodyklės jungtis 1280431332"/>
                <wp:cNvGraphicFramePr/>
                <a:graphic xmlns:a="http://schemas.openxmlformats.org/drawingml/2006/main">
                  <a:graphicData uri="http://schemas.microsoft.com/office/word/2010/wordprocessingShape">
                    <wps:wsp>
                      <wps:cNvCnPr/>
                      <wps:spPr>
                        <a:xfrm>
                          <a:off x="0" y="0"/>
                          <a:ext cx="132347" cy="0"/>
                        </a:xfrm>
                        <a:prstGeom prst="straightConnector1">
                          <a:avLst/>
                        </a:prstGeom>
                        <a:noFill/>
                        <a:ln w="6350" cap="flat" cmpd="sng" algn="ctr">
                          <a:solidFill>
                            <a:srgbClr val="FF0000"/>
                          </a:solidFill>
                          <a:prstDash val="solid"/>
                          <a:miter lim="800000"/>
                          <a:tailEnd type="triangle"/>
                        </a:ln>
                        <a:effectLst/>
                      </wps:spPr>
                      <wps:bodyPr/>
                    </wps:wsp>
                  </a:graphicData>
                </a:graphic>
              </wp:anchor>
            </w:drawing>
          </mc:Choice>
          <mc:Fallback>
            <w:pict>
              <v:shape w14:anchorId="46D38D16" id="Tiesioji rodyklės jungtis 1280431332" o:spid="_x0000_s1026" type="#_x0000_t32" style="position:absolute;margin-left:582pt;margin-top:6.5pt;width:10.4pt;height:0;z-index:2517862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" strokecolor="red" strokeweight=".5pt">
                <v:stroke endarrow="block" joinstyle="miter"/>
              </v:shape>
            </w:pict>
          </mc:Fallback>
        </mc:AlternateContent>
      </w:r>
    </w:p>
    <w:p w14:paraId="0E99BC8F" w14:textId="77777777" w:rsidR="00EB6E26" w:rsidRPr="00EB6E26" w:rsidRDefault="00EB6E26" w:rsidP="00EB6E26">
      <w:pPr>
        <w:jc w:val="center"/>
        <w:rPr>
          <w:lang w:val="lt-LT"/>
        </w:rPr>
      </w:pPr>
      <w:r w:rsidRPr="00EB6E26">
        <w:rPr>
          <w:noProof/>
          <w:lang w:val="lt-LT"/>
        </w:rPr>
        <mc:AlternateContent>
          <mc:Choice Requires="wps">
            <w:drawing>
              <wp:anchor distT="0" distB="0" distL="114300" distR="114300" simplePos="0" relativeHeight="252131328" behindDoc="0" locked="0" layoutInCell="1" allowOverlap="1" wp14:anchorId="565BD63B" wp14:editId="1C367738">
                <wp:simplePos x="0" y="0"/>
                <wp:positionH relativeFrom="column">
                  <wp:posOffset>7422633</wp:posOffset>
                </wp:positionH>
                <wp:positionV relativeFrom="paragraph">
                  <wp:posOffset>75576</wp:posOffset>
                </wp:positionV>
                <wp:extent cx="45719" cy="45719"/>
                <wp:effectExtent l="0" t="0" r="12065" b="12065"/>
                <wp:wrapNone/>
                <wp:docPr id="187103110" name="Ovalas 187103110"/>
                <wp:cNvGraphicFramePr/>
                <a:graphic xmlns:a="http://schemas.openxmlformats.org/drawingml/2006/main">
                  <a:graphicData uri="http://schemas.microsoft.com/office/word/2010/wordprocessingShape">
                    <wps:wsp>
                      <wps:cNvSpPr/>
                      <wps:spPr>
                        <a:xfrm>
                          <a:off x="0" y="0"/>
                          <a:ext cx="45719" cy="45719"/>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1EA5C4A" id="Ovalas 187103110" o:spid="_x0000_s1026" style="position:absolute;margin-left:584.45pt;margin-top:5.95pt;width:3.6pt;height:3.6pt;z-index:2521313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" filled="f" strokecolor="red" strokeweight="1pt">
                <v:stroke joinstyle="miter"/>
              </v:oval>
            </w:pict>
          </mc:Fallback>
        </mc:AlternateContent>
      </w:r>
    </w:p>
    <w:p w14:paraId="3AE37511" w14:textId="77777777" w:rsidR="00EB6E26" w:rsidRPr="00EB6E26" w:rsidRDefault="00EB6E26" w:rsidP="00EB6E26">
      <w:pPr>
        <w:jc w:val="center"/>
        <w:rPr>
          <w:b/>
          <w:noProof/>
          <w:lang w:val="lt-LT"/>
        </w:rPr>
        <w:sectPr w:rsidR="00EB6E26" w:rsidRPr="00EB6E26" w:rsidSect="00B27AF7">
          <w:pgSz w:w="15840" w:h="12240" w:orient="landscape"/>
          <w:pgMar w:top="1134" w:right="1440" w:bottom="142" w:left="1440" w:header="720" w:footer="720" w:gutter="0"/>
          <w:cols w:space="720"/>
          <w:docGrid w:linePitch="360"/>
        </w:sectPr>
      </w:pPr>
    </w:p>
    <w:bookmarkEnd w:id="24"/>
    <w:p w14:paraId="430EF314" w14:textId="77777777" w:rsidR="00EB6E26" w:rsidRPr="00EB6E26" w:rsidRDefault="00EB6E26" w:rsidP="00EB6E26">
      <w:pPr>
        <w:ind w:left="6663"/>
        <w:jc w:val="both"/>
        <w:rPr>
          <w:lang w:val="lt-LT"/>
        </w:rPr>
      </w:pPr>
      <w:r w:rsidRPr="00EB6E26">
        <w:rPr>
          <w:lang w:val="lt-LT"/>
        </w:rPr>
        <w:lastRenderedPageBreak/>
        <w:t>Gyventojų evakavimo ir laikino apgyvendinimo organizavimo Vilniaus miesto savivaldybėje tvarkos aprašo</w:t>
      </w:r>
    </w:p>
    <w:p w14:paraId="2F90214E" w14:textId="77777777" w:rsidR="00EB6E26" w:rsidRPr="00EB6E26" w:rsidRDefault="00EB6E26" w:rsidP="00EB6E26">
      <w:pPr>
        <w:ind w:left="6663"/>
        <w:rPr>
          <w:lang w:val="lt-LT"/>
        </w:rPr>
      </w:pPr>
      <w:r w:rsidRPr="00EB6E26">
        <w:rPr>
          <w:lang w:val="lt-LT"/>
        </w:rPr>
        <w:t>5 priedas</w:t>
      </w:r>
    </w:p>
    <w:p w14:paraId="475A7B69" w14:textId="77777777" w:rsidR="00EB6E26" w:rsidRPr="00EB6E26" w:rsidRDefault="00EB6E26" w:rsidP="00EB6E26">
      <w:pPr>
        <w:jc w:val="center"/>
        <w:rPr>
          <w:b/>
          <w:lang w:val="lt-LT"/>
        </w:rPr>
      </w:pPr>
    </w:p>
    <w:p w14:paraId="753D4F52" w14:textId="77777777" w:rsidR="00EB6E26" w:rsidRPr="00EB6E26" w:rsidRDefault="00EB6E26" w:rsidP="00EB6E26">
      <w:pPr>
        <w:spacing w:line="276" w:lineRule="auto"/>
        <w:jc w:val="center"/>
        <w:rPr>
          <w:b/>
          <w:caps/>
          <w:lang w:val="lt-LT"/>
        </w:rPr>
      </w:pPr>
      <w:r w:rsidRPr="00EB6E26">
        <w:rPr>
          <w:b/>
          <w:caps/>
          <w:lang w:val="lt-LT"/>
        </w:rPr>
        <w:t>VILNIAUS MIESTO SAVIVALDYBĖS kolektyvinės apsaugos statiniUOSE SAUGOMŲ ar laikinai apgyvendintų (evakuotų) GYVENTOJŲ ELGESIO IR vidaus TVARKOS taisyklėS</w:t>
      </w:r>
    </w:p>
    <w:p w14:paraId="4C18F75F" w14:textId="77777777" w:rsidR="00EB6E26" w:rsidRPr="00EB6E26" w:rsidRDefault="00EB6E26" w:rsidP="00EB6E26">
      <w:pPr>
        <w:spacing w:line="276" w:lineRule="auto"/>
        <w:jc w:val="both"/>
        <w:rPr>
          <w:lang w:val="lt-LT"/>
        </w:rPr>
      </w:pPr>
    </w:p>
    <w:p w14:paraId="74D6D7A4" w14:textId="77777777" w:rsidR="00EB6E26" w:rsidRPr="00EB6E26" w:rsidRDefault="00EB6E26" w:rsidP="00EB6E26">
      <w:pPr>
        <w:spacing w:line="276" w:lineRule="auto"/>
        <w:jc w:val="center"/>
        <w:rPr>
          <w:lang w:val="lt-LT"/>
        </w:rPr>
      </w:pPr>
      <w:r w:rsidRPr="00EB6E26">
        <w:rPr>
          <w:b/>
          <w:bCs/>
          <w:lang w:val="lt-LT"/>
        </w:rPr>
        <w:t>I</w:t>
      </w:r>
      <w:r w:rsidRPr="00EB6E26">
        <w:rPr>
          <w:lang w:val="lt-LT"/>
        </w:rPr>
        <w:t xml:space="preserve"> </w:t>
      </w:r>
      <w:r w:rsidRPr="00EB6E26">
        <w:rPr>
          <w:b/>
          <w:bCs/>
          <w:lang w:val="lt-LT"/>
        </w:rPr>
        <w:t>SKYRIUS</w:t>
      </w:r>
    </w:p>
    <w:p w14:paraId="711BB080" w14:textId="77777777" w:rsidR="00EB6E26" w:rsidRPr="00EB6E26" w:rsidRDefault="00EB6E26" w:rsidP="00EB6E26">
      <w:pPr>
        <w:spacing w:line="276" w:lineRule="auto"/>
        <w:contextualSpacing/>
        <w:jc w:val="center"/>
        <w:rPr>
          <w:b/>
          <w:bCs/>
          <w:lang w:val="lt-LT"/>
        </w:rPr>
      </w:pPr>
      <w:r w:rsidRPr="00EB6E26">
        <w:rPr>
          <w:b/>
          <w:bCs/>
          <w:lang w:val="lt-LT"/>
        </w:rPr>
        <w:t>BENDROSIOS NUOSTATOS</w:t>
      </w:r>
    </w:p>
    <w:p w14:paraId="4E4F1D81" w14:textId="77777777" w:rsidR="00EB6E26" w:rsidRPr="00EB6E26" w:rsidRDefault="00EB6E26" w:rsidP="00EB6E26">
      <w:pPr>
        <w:spacing w:line="276" w:lineRule="auto"/>
        <w:ind w:left="360"/>
        <w:rPr>
          <w:lang w:val="lt-LT"/>
        </w:rPr>
      </w:pPr>
    </w:p>
    <w:p w14:paraId="4C2BB335" w14:textId="77777777" w:rsidR="00EB6E26" w:rsidRPr="00EB6E26" w:rsidRDefault="00EB6E26" w:rsidP="00EB6E26">
      <w:pPr>
        <w:spacing w:line="276" w:lineRule="auto"/>
        <w:ind w:firstLine="567"/>
        <w:jc w:val="both"/>
        <w:rPr>
          <w:lang w:val="lt-LT"/>
        </w:rPr>
      </w:pPr>
      <w:r w:rsidRPr="00EB6E26">
        <w:rPr>
          <w:lang w:val="lt-LT"/>
        </w:rPr>
        <w:t>1. Vilniaus miesto savivaldybės kolektyvinės apsaugos statiniuose saugomų ar laikinai apgyvendintų (evakuotų) gyventojų elgesio ir vidaus tvarkos taisyklės (toliau – Taisyklės) nustato saugomų arba laikinai apgyvendintų (evakuotų) gyventojų (toliau – gyventojai) elgesio ir vidaus tvarką kolektyvinės apsaugos statinyje (toliau – Statinys).</w:t>
      </w:r>
    </w:p>
    <w:p w14:paraId="4386CDD2" w14:textId="0600EF5C" w:rsidR="00EB6E26" w:rsidRDefault="00EB6E26" w:rsidP="00EB6E26">
      <w:pPr>
        <w:spacing w:line="276" w:lineRule="auto"/>
        <w:ind w:firstLine="567"/>
        <w:jc w:val="both"/>
        <w:rPr>
          <w:lang w:val="lt-LT"/>
        </w:rPr>
      </w:pPr>
      <w:r w:rsidRPr="00EB6E26">
        <w:rPr>
          <w:lang w:val="lt-LT"/>
        </w:rPr>
        <w:t>2. Taisyklėse Statinių sąvoka apima įstaigas ir kitus subjektus, kurie įtraukti į Vilniaus miesto savivaldybės</w:t>
      </w:r>
      <w:r w:rsidR="006654F1">
        <w:rPr>
          <w:lang w:val="lt-LT"/>
        </w:rPr>
        <w:t xml:space="preserve"> (toliau – Savivaldybė)</w:t>
      </w:r>
      <w:r w:rsidRPr="00EB6E26">
        <w:rPr>
          <w:lang w:val="lt-LT"/>
        </w:rPr>
        <w:t xml:space="preserve"> </w:t>
      </w:r>
      <w:r w:rsidR="006654F1">
        <w:rPr>
          <w:lang w:val="lt-LT"/>
        </w:rPr>
        <w:t>mero tvirtinamą Parinktų kolektyvinės apsaugos statinių ir jų poreikio sąrašą</w:t>
      </w:r>
      <w:r w:rsidRPr="00EB6E26">
        <w:rPr>
          <w:lang w:val="lt-LT"/>
        </w:rPr>
        <w:t xml:space="preserve"> (toliau – sąrašas). </w:t>
      </w:r>
    </w:p>
    <w:p w14:paraId="2592DBC4" w14:textId="77777777" w:rsidR="00EB6E26" w:rsidRPr="00EB6E26" w:rsidRDefault="00EB6E26" w:rsidP="00EB6E26">
      <w:pPr>
        <w:spacing w:line="276" w:lineRule="auto"/>
        <w:ind w:firstLine="567"/>
        <w:jc w:val="both"/>
        <w:rPr>
          <w:lang w:val="lt-LT"/>
        </w:rPr>
      </w:pPr>
      <w:r w:rsidRPr="00EB6E26">
        <w:rPr>
          <w:lang w:val="lt-LT"/>
        </w:rPr>
        <w:t xml:space="preserve">3. Taisyklėse Statinio administracija suprantama kaip sąraše nurodytų įstaigų ir kitų subjektų administracija. Statinio darbuotojai suprantami kaip sąraše nurodytų įstaigų ir kitų subjektų darbuotojai ir (ar) kiti darbuotojai, padedantys, organizuojantys arba vykdantys kitus, su gyventojų laikinu apgyvendinimu susijusius, veiksmus (įskaitant Taisyklėse nurodytus Statinio budėtoją, Statinio atsakingą asmenį, Statinio administraciją). </w:t>
      </w:r>
    </w:p>
    <w:p w14:paraId="0E05A5F4" w14:textId="77777777" w:rsidR="00EB6E26" w:rsidRPr="00EB6E26" w:rsidRDefault="00EB6E26" w:rsidP="00EB6E26">
      <w:pPr>
        <w:spacing w:line="276" w:lineRule="auto"/>
        <w:ind w:firstLine="567"/>
        <w:jc w:val="both"/>
        <w:rPr>
          <w:lang w:val="lt-LT"/>
        </w:rPr>
      </w:pPr>
      <w:r w:rsidRPr="00EB6E26">
        <w:rPr>
          <w:lang w:val="lt-LT"/>
        </w:rPr>
        <w:t>4. Statinio Taisyklių nuostatos taikomos tiek, kiek to nereglamentuoja Priešgaisrinės apsaugos ir gelbėjimo departamento prie Vidaus reikalų ministerijos direktoriaus 2015 m. gruodžio 31 d. įsakymo Nr. 1-406 „Dėl Kolektyvinės apsaugos statinio paruošimo evakuotiems gyventojams apsaugoti rekomendacijų patvirtinimo“</w:t>
      </w:r>
      <w:r w:rsidRPr="00EB6E26">
        <w:rPr>
          <w:color w:val="000000"/>
          <w:shd w:val="clear" w:color="auto" w:fill="FFFFFF"/>
          <w:lang w:val="lt-LT"/>
        </w:rPr>
        <w:t xml:space="preserve"> </w:t>
      </w:r>
      <w:r w:rsidRPr="00EB6E26">
        <w:rPr>
          <w:lang w:val="lt-LT"/>
        </w:rPr>
        <w:t>nuostatos bei kiti teisės aktai.</w:t>
      </w:r>
    </w:p>
    <w:p w14:paraId="09BC3A84" w14:textId="77777777" w:rsidR="00EB6E26" w:rsidRPr="00EB6E26" w:rsidRDefault="00EB6E26" w:rsidP="00EB6E26">
      <w:pPr>
        <w:spacing w:line="276" w:lineRule="auto"/>
        <w:ind w:firstLine="567"/>
        <w:jc w:val="both"/>
        <w:rPr>
          <w:lang w:val="lt-LT"/>
        </w:rPr>
      </w:pPr>
      <w:r w:rsidRPr="00EB6E26">
        <w:rPr>
          <w:lang w:val="lt-LT"/>
        </w:rPr>
        <w:t xml:space="preserve">5. Taisyklių privalo laikytis ir su jomis būti supažindinti visi Statinio gyventojai, taip pat Statinio administracija bei darbuotojai. Gyventojų apgyvendinimo Statinyje metu, Taisyklės iškabinamos gyventojams matomoje vietoje ir laikoma, kad gyventojai su jomis yra supažindinti. </w:t>
      </w:r>
    </w:p>
    <w:p w14:paraId="151D8843" w14:textId="77777777" w:rsidR="00EB6E26" w:rsidRPr="00EB6E26" w:rsidRDefault="00EB6E26" w:rsidP="00EB6E26">
      <w:pPr>
        <w:spacing w:line="276" w:lineRule="auto"/>
        <w:ind w:firstLine="567"/>
        <w:jc w:val="both"/>
        <w:rPr>
          <w:lang w:val="lt-LT"/>
        </w:rPr>
      </w:pPr>
      <w:r w:rsidRPr="00EB6E26">
        <w:rPr>
          <w:lang w:val="lt-LT"/>
        </w:rPr>
        <w:t xml:space="preserve">6. Taisyklės skelbiamos viešai Savivaldybės interneto svetainėje www.vilnius.lt. </w:t>
      </w:r>
    </w:p>
    <w:p w14:paraId="29012F8F" w14:textId="77777777" w:rsidR="00EB6E26" w:rsidRPr="00EB6E26" w:rsidRDefault="00EB6E26" w:rsidP="00EB6E26">
      <w:pPr>
        <w:spacing w:line="360" w:lineRule="auto"/>
        <w:ind w:firstLine="567"/>
        <w:jc w:val="both"/>
        <w:rPr>
          <w:lang w:val="lt-LT"/>
        </w:rPr>
      </w:pPr>
    </w:p>
    <w:p w14:paraId="2D8A43C9" w14:textId="77777777" w:rsidR="00EB6E26" w:rsidRPr="00EB6E26" w:rsidRDefault="00EB6E26" w:rsidP="00EB6E26">
      <w:pPr>
        <w:spacing w:line="360" w:lineRule="auto"/>
        <w:ind w:firstLine="567"/>
        <w:jc w:val="center"/>
        <w:rPr>
          <w:lang w:val="lt-LT"/>
        </w:rPr>
      </w:pPr>
      <w:r w:rsidRPr="00EB6E26">
        <w:rPr>
          <w:b/>
          <w:bCs/>
          <w:lang w:val="lt-LT"/>
        </w:rPr>
        <w:t>II</w:t>
      </w:r>
      <w:r w:rsidRPr="00EB6E26">
        <w:rPr>
          <w:lang w:val="lt-LT"/>
        </w:rPr>
        <w:t xml:space="preserve"> </w:t>
      </w:r>
      <w:r w:rsidRPr="00EB6E26">
        <w:rPr>
          <w:b/>
          <w:bCs/>
          <w:lang w:val="lt-LT"/>
        </w:rPr>
        <w:t>SKYRIUS</w:t>
      </w:r>
    </w:p>
    <w:p w14:paraId="2C5750C2" w14:textId="77777777" w:rsidR="00EB6E26" w:rsidRPr="00EB6E26" w:rsidRDefault="00EB6E26" w:rsidP="00EB6E26">
      <w:pPr>
        <w:spacing w:line="276" w:lineRule="auto"/>
        <w:contextualSpacing/>
        <w:jc w:val="center"/>
        <w:rPr>
          <w:b/>
          <w:bCs/>
          <w:lang w:val="lt-LT"/>
        </w:rPr>
      </w:pPr>
      <w:r w:rsidRPr="00EB6E26">
        <w:rPr>
          <w:b/>
          <w:bCs/>
          <w:lang w:val="lt-LT"/>
        </w:rPr>
        <w:t>KOLEKTYVINĖS APSAUGOS STATINIO VIDAUS TVARKOS TAISYKLĖS</w:t>
      </w:r>
    </w:p>
    <w:p w14:paraId="2CC1FB0B" w14:textId="77777777" w:rsidR="00EB6E26" w:rsidRPr="00EB6E26" w:rsidRDefault="00EB6E26" w:rsidP="00EB6E26">
      <w:pPr>
        <w:spacing w:line="276" w:lineRule="auto"/>
        <w:rPr>
          <w:lang w:val="lt-LT"/>
        </w:rPr>
      </w:pPr>
    </w:p>
    <w:p w14:paraId="28C8A34C" w14:textId="77777777" w:rsidR="00EB6E26" w:rsidRPr="00EB6E26" w:rsidRDefault="00EB6E26" w:rsidP="00EB6E26">
      <w:pPr>
        <w:spacing w:line="276" w:lineRule="auto"/>
        <w:ind w:firstLine="567"/>
        <w:jc w:val="both"/>
        <w:rPr>
          <w:color w:val="000000"/>
          <w:shd w:val="clear" w:color="auto" w:fill="FFFFFF"/>
          <w:lang w:val="lt-LT"/>
        </w:rPr>
      </w:pPr>
      <w:r w:rsidRPr="00EB6E26">
        <w:rPr>
          <w:lang w:val="lt-LT"/>
        </w:rPr>
        <w:t>7. Gyventojų laikinas apgyvendinimas organizuojamas vadovaujantis Savivaldybės mero potvarkiu tvirtinamu Gyventojų evakavimo ir laikino apgyvendinimo organizavimo Vilniaus miesto savivaldybėje tvarkos aprašu</w:t>
      </w:r>
      <w:r w:rsidRPr="00EB6E26">
        <w:rPr>
          <w:color w:val="000000"/>
          <w:shd w:val="clear" w:color="auto" w:fill="FFFFFF"/>
          <w:lang w:val="lt-LT"/>
        </w:rPr>
        <w:t>.</w:t>
      </w:r>
    </w:p>
    <w:p w14:paraId="342D6D55" w14:textId="77777777" w:rsidR="00EB6E26" w:rsidRPr="00EB6E26" w:rsidRDefault="00EB6E26" w:rsidP="00EB6E26">
      <w:pPr>
        <w:spacing w:line="276" w:lineRule="auto"/>
        <w:ind w:firstLine="567"/>
        <w:jc w:val="both"/>
        <w:rPr>
          <w:lang w:val="lt-LT"/>
        </w:rPr>
      </w:pPr>
      <w:r w:rsidRPr="00EB6E26">
        <w:rPr>
          <w:color w:val="000000"/>
          <w:shd w:val="clear" w:color="auto" w:fill="FFFFFF"/>
          <w:lang w:val="lt-LT"/>
        </w:rPr>
        <w:t xml:space="preserve">8. Vilniaus miesto savivaldybės ekstremaliųjų situacijų operacijų centras (toliau – ESOC) </w:t>
      </w:r>
      <w:r w:rsidRPr="00EB6E26">
        <w:rPr>
          <w:lang w:val="lt-LT"/>
        </w:rPr>
        <w:t>organizuoja:</w:t>
      </w:r>
    </w:p>
    <w:p w14:paraId="4DC81DBC" w14:textId="77777777" w:rsidR="00EB6E26" w:rsidRPr="00EB6E26" w:rsidRDefault="00EB6E26" w:rsidP="00EB6E26">
      <w:pPr>
        <w:spacing w:line="276" w:lineRule="auto"/>
        <w:ind w:firstLine="567"/>
        <w:jc w:val="both"/>
        <w:rPr>
          <w:lang w:val="lt-LT"/>
        </w:rPr>
      </w:pPr>
      <w:r w:rsidRPr="00EB6E26">
        <w:rPr>
          <w:lang w:val="lt-LT"/>
        </w:rPr>
        <w:t>8.1. gyventojų evakavimą (laikiną perkėlimą) Savivaldybės teritorijoje arba evakuotų iš kitų savivaldybių gyventojų priėmimą;</w:t>
      </w:r>
    </w:p>
    <w:p w14:paraId="1129968F" w14:textId="77777777" w:rsidR="00EB6E26" w:rsidRPr="00EB6E26" w:rsidRDefault="00EB6E26" w:rsidP="00EB6E26">
      <w:pPr>
        <w:spacing w:line="276" w:lineRule="auto"/>
        <w:ind w:firstLine="567"/>
        <w:jc w:val="both"/>
        <w:rPr>
          <w:lang w:val="lt-LT"/>
        </w:rPr>
      </w:pPr>
      <w:r w:rsidRPr="00EB6E26">
        <w:rPr>
          <w:lang w:val="lt-LT"/>
        </w:rPr>
        <w:lastRenderedPageBreak/>
        <w:t>8.2. gyventojų maitinimą (jeigu Statinio administracijai nepavyksta suderinti maitinimo su paslaugas teikiančiomis įmonėmis pagal sudarytas maitinimo paslaugų teikimo sutartis arba nepavyksta organizuoti gyventojų maitinimo dėl Statinyje nevykusio / nevykdomo maisto ruošimo);</w:t>
      </w:r>
    </w:p>
    <w:p w14:paraId="03819696" w14:textId="77777777" w:rsidR="00EB6E26" w:rsidRPr="00EB6E26" w:rsidRDefault="00EB6E26" w:rsidP="00EB6E26">
      <w:pPr>
        <w:spacing w:line="276" w:lineRule="auto"/>
        <w:ind w:firstLine="567"/>
        <w:jc w:val="both"/>
        <w:rPr>
          <w:lang w:val="lt-LT"/>
        </w:rPr>
      </w:pPr>
      <w:r w:rsidRPr="00EB6E26">
        <w:rPr>
          <w:lang w:val="lt-LT"/>
        </w:rPr>
        <w:t xml:space="preserve">8.3. aprūpinimą geriamuoju vandeniu; </w:t>
      </w:r>
    </w:p>
    <w:p w14:paraId="1D7AB988" w14:textId="77777777" w:rsidR="00EB6E26" w:rsidRPr="00EB6E26" w:rsidRDefault="00EB6E26" w:rsidP="00EB6E26">
      <w:pPr>
        <w:spacing w:line="276" w:lineRule="auto"/>
        <w:ind w:firstLine="567"/>
        <w:jc w:val="both"/>
        <w:rPr>
          <w:lang w:val="lt-LT"/>
        </w:rPr>
      </w:pPr>
      <w:r w:rsidRPr="00EB6E26">
        <w:rPr>
          <w:lang w:val="lt-LT"/>
        </w:rPr>
        <w:t xml:space="preserve">8.4. aprūpinimą medikamentais; </w:t>
      </w:r>
    </w:p>
    <w:p w14:paraId="082C635D" w14:textId="77777777" w:rsidR="00EB6E26" w:rsidRPr="00EB6E26" w:rsidRDefault="00EB6E26" w:rsidP="00EB6E26">
      <w:pPr>
        <w:spacing w:line="276" w:lineRule="auto"/>
        <w:ind w:firstLine="567"/>
        <w:jc w:val="both"/>
        <w:rPr>
          <w:lang w:val="lt-LT"/>
        </w:rPr>
      </w:pPr>
      <w:r w:rsidRPr="00EB6E26">
        <w:rPr>
          <w:lang w:val="lt-LT"/>
        </w:rPr>
        <w:t>8.5. aprūpinimą kitomis būtinomis priemonės;</w:t>
      </w:r>
    </w:p>
    <w:p w14:paraId="29EC88CE" w14:textId="77777777" w:rsidR="00EB6E26" w:rsidRPr="00EB6E26" w:rsidRDefault="00EB6E26" w:rsidP="00EB6E26">
      <w:pPr>
        <w:spacing w:line="276" w:lineRule="auto"/>
        <w:ind w:firstLine="567"/>
        <w:jc w:val="both"/>
        <w:rPr>
          <w:lang w:val="lt-LT"/>
        </w:rPr>
      </w:pPr>
      <w:r w:rsidRPr="00EB6E26">
        <w:rPr>
          <w:lang w:val="lt-LT"/>
        </w:rPr>
        <w:t xml:space="preserve">8.6. telkia būtinus materialinius ir žmogiškuosius išteklius; </w:t>
      </w:r>
    </w:p>
    <w:p w14:paraId="72490C24" w14:textId="77777777" w:rsidR="00EB6E26" w:rsidRPr="00EB6E26" w:rsidRDefault="00EB6E26" w:rsidP="00EB6E26">
      <w:pPr>
        <w:spacing w:line="276" w:lineRule="auto"/>
        <w:ind w:firstLine="567"/>
        <w:jc w:val="both"/>
        <w:rPr>
          <w:lang w:val="lt-LT"/>
        </w:rPr>
      </w:pPr>
      <w:r w:rsidRPr="00EB6E26">
        <w:rPr>
          <w:lang w:val="lt-LT"/>
        </w:rPr>
        <w:t>8.7. atlieka kitus su evakuotų gyventojų apgyvendinimu susijusius veiksmus.</w:t>
      </w:r>
    </w:p>
    <w:p w14:paraId="7763C1F4" w14:textId="77777777" w:rsidR="00EB6E26" w:rsidRPr="00EB6E26" w:rsidRDefault="00EB6E26" w:rsidP="00EB6E26">
      <w:pPr>
        <w:spacing w:line="276" w:lineRule="auto"/>
        <w:ind w:firstLine="567"/>
        <w:jc w:val="both"/>
        <w:rPr>
          <w:lang w:val="lt-LT"/>
        </w:rPr>
      </w:pPr>
      <w:r w:rsidRPr="00EB6E26">
        <w:rPr>
          <w:lang w:val="lt-LT"/>
        </w:rPr>
        <w:t>9. Statinio administracija padeda ESOC:</w:t>
      </w:r>
    </w:p>
    <w:p w14:paraId="491497AA" w14:textId="77777777" w:rsidR="00EB6E26" w:rsidRPr="00EB6E26" w:rsidRDefault="00EB6E26" w:rsidP="00EB6E26">
      <w:pPr>
        <w:spacing w:line="276" w:lineRule="auto"/>
        <w:ind w:firstLine="567"/>
        <w:jc w:val="both"/>
        <w:rPr>
          <w:lang w:val="lt-LT"/>
        </w:rPr>
      </w:pPr>
      <w:r w:rsidRPr="00EB6E26">
        <w:rPr>
          <w:lang w:val="lt-LT"/>
        </w:rPr>
        <w:t>9.1. vykdyti laikinam apgyvendinimui priimamų evakuotų gyventojų apskaitą;</w:t>
      </w:r>
    </w:p>
    <w:p w14:paraId="360B2F7F" w14:textId="77777777" w:rsidR="00EB6E26" w:rsidRPr="00EB6E26" w:rsidRDefault="00EB6E26" w:rsidP="00EB6E26">
      <w:pPr>
        <w:spacing w:line="276" w:lineRule="auto"/>
        <w:ind w:firstLine="567"/>
        <w:jc w:val="both"/>
        <w:rPr>
          <w:lang w:val="lt-LT"/>
        </w:rPr>
      </w:pPr>
      <w:r w:rsidRPr="00EB6E26">
        <w:rPr>
          <w:lang w:val="lt-LT"/>
        </w:rPr>
        <w:t>9.2. vykdyti ir kontroliuoti gyventojų laikiną apgyvendinimą, suteikiant reikiamą informaciją apie Statinį bei galimą Statinio patalpų išplanavimą, kitą būtiną informaciją, reikalingą tinkamam gyventojų apgyvendinimui;</w:t>
      </w:r>
    </w:p>
    <w:p w14:paraId="6629F3B3" w14:textId="77777777" w:rsidR="00EB6E26" w:rsidRPr="00EB6E26" w:rsidRDefault="00EB6E26" w:rsidP="00EB6E26">
      <w:pPr>
        <w:spacing w:line="276" w:lineRule="auto"/>
        <w:ind w:firstLine="567"/>
        <w:jc w:val="both"/>
        <w:rPr>
          <w:lang w:val="lt-LT"/>
        </w:rPr>
      </w:pPr>
      <w:r w:rsidRPr="00EB6E26">
        <w:rPr>
          <w:lang w:val="lt-LT"/>
        </w:rPr>
        <w:t>9.3.</w:t>
      </w:r>
      <w:bookmarkStart w:id="26" w:name="_Hlk82612951"/>
      <w:r w:rsidRPr="00EB6E26">
        <w:rPr>
          <w:lang w:val="lt-LT"/>
        </w:rPr>
        <w:t xml:space="preserve"> organizuoti gyventojų maitinimą:</w:t>
      </w:r>
    </w:p>
    <w:p w14:paraId="72770EB0" w14:textId="77777777" w:rsidR="00EB6E26" w:rsidRPr="00EB6E26" w:rsidRDefault="00EB6E26" w:rsidP="00EB6E26">
      <w:pPr>
        <w:spacing w:line="276" w:lineRule="auto"/>
        <w:ind w:firstLine="567"/>
        <w:jc w:val="both"/>
        <w:rPr>
          <w:lang w:val="lt-LT"/>
        </w:rPr>
      </w:pPr>
      <w:r w:rsidRPr="00EB6E26">
        <w:rPr>
          <w:lang w:val="lt-LT"/>
        </w:rPr>
        <w:t>9.3.1. suderinus su maitinimo paslaugas teikiančiomis įmonėmis pagal sudarytas maitinimo paslaugų teikimo sutartis;</w:t>
      </w:r>
    </w:p>
    <w:p w14:paraId="5C7B6F05" w14:textId="77777777" w:rsidR="00EB6E26" w:rsidRPr="00EB6E26" w:rsidRDefault="00EB6E26" w:rsidP="00EB6E26">
      <w:pPr>
        <w:spacing w:line="276" w:lineRule="auto"/>
        <w:ind w:firstLine="567"/>
        <w:jc w:val="both"/>
        <w:rPr>
          <w:lang w:val="lt-LT"/>
        </w:rPr>
      </w:pPr>
      <w:r w:rsidRPr="00EB6E26">
        <w:rPr>
          <w:lang w:val="lt-LT"/>
        </w:rPr>
        <w:t xml:space="preserve">9.3.2. arba kai Statinyje yra gyventojų maitinimo ruošimui skirtos patalpos ir tam reikalinga įranga bei jis buvo ruošiamas iki evakuotus gyventojus apgyvendinant Statinyje; </w:t>
      </w:r>
    </w:p>
    <w:bookmarkEnd w:id="26"/>
    <w:p w14:paraId="065F010A" w14:textId="77777777" w:rsidR="00EB6E26" w:rsidRPr="00EB6E26" w:rsidRDefault="00EB6E26" w:rsidP="00EB6E26">
      <w:pPr>
        <w:spacing w:line="276" w:lineRule="auto"/>
        <w:ind w:firstLine="567"/>
        <w:jc w:val="both"/>
        <w:rPr>
          <w:lang w:val="lt-LT"/>
        </w:rPr>
      </w:pPr>
      <w:r w:rsidRPr="00EB6E26">
        <w:rPr>
          <w:lang w:val="lt-LT"/>
        </w:rPr>
        <w:t>9.4. nustatyti maitinimo tvarką ir laiką, taip pat kitas su maitinimu Statinyje susijusias tvarkas (maisto ruošimo ir (ar) šildymo tvarka, vaikų maitinimo patalpos ir kt.);</w:t>
      </w:r>
    </w:p>
    <w:p w14:paraId="05B79788" w14:textId="77777777" w:rsidR="00EB6E26" w:rsidRPr="00EB6E26" w:rsidRDefault="00EB6E26" w:rsidP="00EB6E26">
      <w:pPr>
        <w:spacing w:line="276" w:lineRule="auto"/>
        <w:ind w:firstLine="567"/>
        <w:jc w:val="both"/>
        <w:rPr>
          <w:lang w:val="lt-LT"/>
        </w:rPr>
      </w:pPr>
      <w:r w:rsidRPr="00EB6E26">
        <w:rPr>
          <w:lang w:val="lt-LT"/>
        </w:rPr>
        <w:t xml:space="preserve">9.5. organizuoti ir užtikrinti Statinio bendro naudojimo patalpų tvarkymą. Patalpoms tvarkyti gali būti pasitelkiami gyventojai Taisyklių 17 punkte nurodytiems darbams atlikti; </w:t>
      </w:r>
    </w:p>
    <w:p w14:paraId="6F3CE70A" w14:textId="77777777" w:rsidR="00EB6E26" w:rsidRPr="00EB6E26" w:rsidRDefault="00EB6E26" w:rsidP="00EB6E26">
      <w:pPr>
        <w:spacing w:line="276" w:lineRule="auto"/>
        <w:ind w:firstLine="567"/>
        <w:jc w:val="both"/>
        <w:rPr>
          <w:lang w:val="lt-LT"/>
        </w:rPr>
      </w:pPr>
      <w:r w:rsidRPr="00EB6E26">
        <w:rPr>
          <w:lang w:val="lt-LT"/>
        </w:rPr>
        <w:t>9.6. vykdyti budėjimą (Statinio sargai, budėtojai, esant poreikiui, pasitelkiami gyventojai);</w:t>
      </w:r>
    </w:p>
    <w:p w14:paraId="0E78520A" w14:textId="77777777" w:rsidR="00EB6E26" w:rsidRPr="00EB6E26" w:rsidRDefault="00EB6E26" w:rsidP="00EB6E26">
      <w:pPr>
        <w:spacing w:line="276" w:lineRule="auto"/>
        <w:ind w:firstLine="567"/>
        <w:jc w:val="both"/>
        <w:rPr>
          <w:lang w:val="lt-LT"/>
        </w:rPr>
      </w:pPr>
      <w:r w:rsidRPr="00EB6E26">
        <w:rPr>
          <w:lang w:val="lt-LT"/>
        </w:rPr>
        <w:t>9.7. sudaryti prausimosi / maudymosi ir kitų patalpų naudojimosi grafikus Statinio gyventojams (pagal poreikį);</w:t>
      </w:r>
    </w:p>
    <w:p w14:paraId="38EFF039" w14:textId="77777777" w:rsidR="00EB6E26" w:rsidRPr="00EB6E26" w:rsidRDefault="00EB6E26" w:rsidP="00EB6E26">
      <w:pPr>
        <w:spacing w:line="276" w:lineRule="auto"/>
        <w:ind w:firstLine="567"/>
        <w:jc w:val="both"/>
        <w:rPr>
          <w:lang w:val="lt-LT"/>
        </w:rPr>
      </w:pPr>
      <w:r w:rsidRPr="00EB6E26">
        <w:rPr>
          <w:lang w:val="lt-LT"/>
        </w:rPr>
        <w:t>9.8. organizuoti izoliavimo (dėl užkrečiamųjų ligų ar kitais būtinais atvejais), medicininės pagalbos suteikimo ir kitų būtinų patalpų įrengimą (pagal poreikį);</w:t>
      </w:r>
    </w:p>
    <w:p w14:paraId="67DF8316" w14:textId="77777777" w:rsidR="00EB6E26" w:rsidRPr="00EB6E26" w:rsidRDefault="00EB6E26" w:rsidP="00EB6E26">
      <w:pPr>
        <w:spacing w:line="276" w:lineRule="auto"/>
        <w:ind w:firstLine="567"/>
        <w:jc w:val="both"/>
        <w:rPr>
          <w:lang w:val="lt-LT"/>
        </w:rPr>
      </w:pPr>
      <w:r w:rsidRPr="00EB6E26">
        <w:rPr>
          <w:lang w:val="lt-LT"/>
        </w:rPr>
        <w:t xml:space="preserve">9.9. paskirti Statinyje atsakingus asmenis, kurie prižiūrėtų Taisyklių laikymąsi ir į kuriuos, esant būtinumui, galėtų kreiptis gyventojai (toliau – Statinio atsakingas asmuo). Statinio atsakingas asmuo yra atsakingas už reikiamos informacijos (vaistų, reikalingų gyventojams, sąrašų sudarymas, higienos priemonių poreikio nustatymas / sudarymas, sunkios judėjimo negalios asmenų nustatymas ir įvertinimas ir kt.) surinkimą ir pateikimą Statinio administracijai, kuri šią informacija perduoda ESOC, arba tiesiogiai informuoja ESOC (pagal susitarimą). </w:t>
      </w:r>
    </w:p>
    <w:p w14:paraId="04B4CEAB" w14:textId="77777777" w:rsidR="00EB6E26" w:rsidRPr="00EB6E26" w:rsidRDefault="00EB6E26" w:rsidP="00EB6E26">
      <w:pPr>
        <w:spacing w:line="276" w:lineRule="auto"/>
        <w:ind w:firstLine="567"/>
        <w:jc w:val="both"/>
        <w:rPr>
          <w:lang w:val="lt-LT"/>
        </w:rPr>
      </w:pPr>
      <w:r w:rsidRPr="00EB6E26">
        <w:rPr>
          <w:lang w:val="lt-LT"/>
        </w:rPr>
        <w:t xml:space="preserve">10. Statinio gyventojai įtarę, kad kitam Statinio gyventojui ar gyventojams ir (ar) lankytojams yra reikalinga skubi medicininė pagalba, nedelsdami kviečia greitąją medicinos pagalbą per Bendrąjį pagalbos centrą telefono numeriu 112 ir informuoja apie tai Statinio atsakingą asmenį, kuris pasitikslina, ar buvo iškviesta greitoji pagalba, ir, esant poreikiui, pats nedelsdamas ją iškviečia. </w:t>
      </w:r>
    </w:p>
    <w:p w14:paraId="27692A46" w14:textId="77777777" w:rsidR="00EB6E26" w:rsidRPr="00EB6E26" w:rsidRDefault="00EB6E26" w:rsidP="00EB6E26">
      <w:pPr>
        <w:spacing w:line="276" w:lineRule="auto"/>
        <w:ind w:firstLine="567"/>
        <w:jc w:val="both"/>
        <w:rPr>
          <w:lang w:val="lt-LT"/>
        </w:rPr>
      </w:pPr>
      <w:r w:rsidRPr="00EB6E26">
        <w:rPr>
          <w:lang w:val="lt-LT"/>
        </w:rPr>
        <w:t xml:space="preserve">11. Asmens higienos priemonėmis gyventojai aprūpinami pagal individualų poreikį (įskaitant vystyklus, sauskelnes, paklotus ir kita). </w:t>
      </w:r>
    </w:p>
    <w:p w14:paraId="08878318" w14:textId="77777777" w:rsidR="00EB6E26" w:rsidRPr="00EB6E26" w:rsidRDefault="00EB6E26" w:rsidP="00EB6E26">
      <w:pPr>
        <w:spacing w:line="276" w:lineRule="auto"/>
        <w:ind w:firstLine="567"/>
        <w:jc w:val="both"/>
        <w:rPr>
          <w:lang w:val="lt-LT"/>
        </w:rPr>
      </w:pPr>
      <w:r w:rsidRPr="00EB6E26">
        <w:rPr>
          <w:lang w:val="lt-LT"/>
        </w:rPr>
        <w:t>12. Tualeto kabina aprūpinama higienos priemonėmis, pakaba. Tualeto patalpoje turi būti bent viena kriauklė su karšto ir šalto vandens čiaupu ir rankų plovimo priemonėmis, rankų džiovintuvas arba popierinis rankšluostis, veidrodis, šiukšliadėžė.</w:t>
      </w:r>
    </w:p>
    <w:p w14:paraId="51BCE405" w14:textId="77777777" w:rsidR="00EB6E26" w:rsidRPr="00EB6E26" w:rsidRDefault="00EB6E26" w:rsidP="00EB6E26">
      <w:pPr>
        <w:spacing w:line="276" w:lineRule="auto"/>
        <w:ind w:firstLine="567"/>
        <w:jc w:val="both"/>
        <w:rPr>
          <w:lang w:val="lt-LT"/>
        </w:rPr>
      </w:pPr>
      <w:r w:rsidRPr="00EB6E26">
        <w:rPr>
          <w:lang w:val="lt-LT"/>
        </w:rPr>
        <w:t>13. Statinio gyventojai yra patys atsakingi už visus savo daiktus (įskaitant turimas materialines vertybes bei pinigus). Įvykus galimam (numanomam) daiktų pasisavinimui, informuojamas Statinio atsakingas asmuo, kuris, įvertinęs situaciją, iškviečia policiją per Bendrąjį pagalbos centrą telefono numeriu 112.</w:t>
      </w:r>
    </w:p>
    <w:p w14:paraId="5684656A" w14:textId="77777777" w:rsidR="00EB6E26" w:rsidRPr="00EB6E26" w:rsidRDefault="00EB6E26" w:rsidP="00EB6E26">
      <w:pPr>
        <w:spacing w:line="276" w:lineRule="auto"/>
        <w:ind w:firstLine="567"/>
        <w:jc w:val="both"/>
        <w:rPr>
          <w:lang w:val="lt-LT"/>
        </w:rPr>
      </w:pPr>
      <w:r w:rsidRPr="00EB6E26">
        <w:rPr>
          <w:lang w:val="lt-LT"/>
        </w:rPr>
        <w:lastRenderedPageBreak/>
        <w:t xml:space="preserve">14. Statinio administracijos nurodytose vietose Statinio gyventojai gali patys pasigaminti kavos ir (ar) arbatos, esant galimybei, maisto. Statinio gyventojai iš karto sutvarko vietą bei kitą įrangą ir (ar) įrankius, naudotus maistui ir (ar) gėrimui ruošti. </w:t>
      </w:r>
    </w:p>
    <w:p w14:paraId="303365EE" w14:textId="77777777" w:rsidR="00EB6E26" w:rsidRPr="00EB6E26" w:rsidRDefault="00EB6E26" w:rsidP="00EB6E26">
      <w:pPr>
        <w:spacing w:line="276" w:lineRule="auto"/>
        <w:ind w:firstLine="567"/>
        <w:jc w:val="both"/>
        <w:rPr>
          <w:lang w:val="lt-LT"/>
        </w:rPr>
      </w:pPr>
      <w:r w:rsidRPr="00EB6E26">
        <w:rPr>
          <w:lang w:val="lt-LT"/>
        </w:rPr>
        <w:t xml:space="preserve">15. Statinio gyventojų maitinimo metu </w:t>
      </w:r>
      <w:r w:rsidRPr="00EB6E26">
        <w:rPr>
          <w:color w:val="262626"/>
          <w:shd w:val="clear" w:color="auto" w:fill="FFFFFF"/>
          <w:lang w:val="lt-LT"/>
        </w:rPr>
        <w:t>nesuvalgytą maistą gyventojai gali uždaruose, maistui skirtuose induose parsinešti į jiems paskirtą (įkurtą) gyvenamąją (miegamąją) vietą.</w:t>
      </w:r>
    </w:p>
    <w:p w14:paraId="3EDA2DCF" w14:textId="77777777" w:rsidR="00EB6E26" w:rsidRPr="00EB6E26" w:rsidRDefault="00EB6E26" w:rsidP="00EB6E26">
      <w:pPr>
        <w:spacing w:line="276" w:lineRule="auto"/>
        <w:ind w:firstLine="567"/>
        <w:jc w:val="both"/>
        <w:rPr>
          <w:color w:val="262626"/>
          <w:shd w:val="clear" w:color="auto" w:fill="FFFFFF"/>
          <w:lang w:val="lt-LT"/>
        </w:rPr>
      </w:pPr>
      <w:r w:rsidRPr="00EB6E26">
        <w:rPr>
          <w:color w:val="262626"/>
          <w:shd w:val="clear" w:color="auto" w:fill="FFFFFF"/>
          <w:lang w:val="lt-LT"/>
        </w:rPr>
        <w:t xml:space="preserve">16. Gyventojų drabužiai ir patalynė skalbiami Statinio patalpose, kai Statinyje yra tam skirta įranga (skalbimui reikalingomis priemonėmis aprūpina ESOC), nesant įrangos – gyventojų drabužių ir patalinės skalbimą organizuoja ESOC. </w:t>
      </w:r>
    </w:p>
    <w:p w14:paraId="531C2994" w14:textId="77777777" w:rsidR="00EB6E26" w:rsidRPr="00EB6E26" w:rsidRDefault="00EB6E26" w:rsidP="00EB6E26">
      <w:pPr>
        <w:spacing w:line="276" w:lineRule="auto"/>
        <w:ind w:firstLine="567"/>
        <w:jc w:val="both"/>
        <w:rPr>
          <w:lang w:val="lt-LT"/>
        </w:rPr>
      </w:pPr>
      <w:r w:rsidRPr="00EB6E26">
        <w:rPr>
          <w:lang w:val="lt-LT"/>
        </w:rPr>
        <w:t xml:space="preserve">17. Gyventojai gali būti pasitelkiami patalpoms tvarkyti ir valyti, šiukšlėms išnešti į šiukšlių surinkimo vietas pagal Statinio administracijos patvirtintą grafiką. </w:t>
      </w:r>
    </w:p>
    <w:p w14:paraId="7A73E243" w14:textId="77777777" w:rsidR="00EB6E26" w:rsidRPr="00EB6E26" w:rsidRDefault="00EB6E26" w:rsidP="00EB6E26">
      <w:pPr>
        <w:spacing w:line="276" w:lineRule="auto"/>
        <w:ind w:firstLine="567"/>
        <w:jc w:val="both"/>
        <w:rPr>
          <w:lang w:val="lt-LT"/>
        </w:rPr>
      </w:pPr>
      <w:r w:rsidRPr="00EB6E26">
        <w:rPr>
          <w:color w:val="262626"/>
          <w:shd w:val="clear" w:color="auto" w:fill="FFFFFF"/>
          <w:lang w:val="lt-LT"/>
        </w:rPr>
        <w:t xml:space="preserve">18. </w:t>
      </w:r>
      <w:r w:rsidRPr="00EB6E26">
        <w:rPr>
          <w:lang w:val="lt-LT"/>
        </w:rPr>
        <w:t xml:space="preserve">Gyventojai Statinyje privalo laikytis viešosios tvarkos, priešgaisrinės, higienos ir Taisyklių reikalavimų, gerbti ir nepažeisti kitų gyventojų ir Statinio darbuotojų teisių. </w:t>
      </w:r>
    </w:p>
    <w:p w14:paraId="4ABC19D4" w14:textId="77777777" w:rsidR="00EB6E26" w:rsidRPr="00EB6E26" w:rsidRDefault="00EB6E26" w:rsidP="00EB6E26">
      <w:pPr>
        <w:spacing w:line="276" w:lineRule="auto"/>
        <w:ind w:firstLine="567"/>
        <w:jc w:val="both"/>
        <w:rPr>
          <w:color w:val="262626"/>
          <w:shd w:val="clear" w:color="auto" w:fill="FFFFFF"/>
          <w:lang w:val="lt-LT"/>
        </w:rPr>
      </w:pPr>
      <w:r w:rsidRPr="00EB6E26">
        <w:rPr>
          <w:lang w:val="lt-LT"/>
        </w:rPr>
        <w:t xml:space="preserve">19. </w:t>
      </w:r>
      <w:r w:rsidRPr="00EB6E26">
        <w:rPr>
          <w:color w:val="262626"/>
          <w:shd w:val="clear" w:color="auto" w:fill="FFFFFF"/>
          <w:lang w:val="lt-LT"/>
        </w:rPr>
        <w:t>Statinio gyventojai privalo saugoti ir tausoti Statinio turtą, taupiai vartoti elektros energiją ir vandens išteklius.</w:t>
      </w:r>
    </w:p>
    <w:p w14:paraId="2D37ACAA" w14:textId="77777777" w:rsidR="00EB6E26" w:rsidRPr="00EB6E26" w:rsidRDefault="00EB6E26" w:rsidP="00EB6E26">
      <w:pPr>
        <w:spacing w:line="276" w:lineRule="auto"/>
        <w:ind w:firstLine="567"/>
        <w:jc w:val="both"/>
        <w:rPr>
          <w:lang w:val="lt-LT"/>
        </w:rPr>
      </w:pPr>
      <w:r w:rsidRPr="00EB6E26">
        <w:rPr>
          <w:lang w:val="lt-LT"/>
        </w:rPr>
        <w:t>20. Statinio gyventojai atsako už jiems patikėtą inventorių. Padarytą žalą patalpoms, įrangai ir Statinio turtui (baldams, patalynei, įrankiams, prietaisams, indams) atlygina žalą padarę gyventojai Statinio administracijai. Už vaikų ir (ar) augintinių padarytą žalą atsako, atitinkamai, vaikų tėvai (globėjai) arba augintinių šeimininkai.</w:t>
      </w:r>
    </w:p>
    <w:p w14:paraId="4BE7B6A5" w14:textId="77777777" w:rsidR="00EB6E26" w:rsidRPr="00EB6E26" w:rsidRDefault="00EB6E26" w:rsidP="00EB6E26">
      <w:pPr>
        <w:spacing w:line="276" w:lineRule="auto"/>
        <w:ind w:firstLine="567"/>
        <w:jc w:val="both"/>
        <w:rPr>
          <w:lang w:val="lt-LT"/>
        </w:rPr>
      </w:pPr>
      <w:r w:rsidRPr="00EB6E26">
        <w:rPr>
          <w:lang w:val="lt-LT"/>
        </w:rPr>
        <w:t>21. Statinio gyventojams už savavališkus veiksmus ar savavališką patalpų pertvarkymą taikomos Taisyklių 30 punkte numatytos priemonės, taip pat padarytos žalos atlyginimas Statinio administracijai.</w:t>
      </w:r>
    </w:p>
    <w:p w14:paraId="1356BD53" w14:textId="77777777" w:rsidR="00EB6E26" w:rsidRPr="00EB6E26" w:rsidRDefault="00EB6E26" w:rsidP="00EB6E26">
      <w:pPr>
        <w:spacing w:line="276" w:lineRule="auto"/>
        <w:ind w:firstLine="567"/>
        <w:jc w:val="both"/>
        <w:rPr>
          <w:color w:val="262626"/>
          <w:shd w:val="clear" w:color="auto" w:fill="FFFFFF"/>
          <w:lang w:val="lt-LT"/>
        </w:rPr>
      </w:pPr>
      <w:r w:rsidRPr="00EB6E26">
        <w:rPr>
          <w:bCs/>
          <w:lang w:val="lt-LT"/>
        </w:rPr>
        <w:t xml:space="preserve">22 </w:t>
      </w:r>
      <w:r w:rsidRPr="00EB6E26">
        <w:rPr>
          <w:color w:val="262626"/>
          <w:shd w:val="clear" w:color="auto" w:fill="FFFFFF"/>
          <w:lang w:val="lt-LT"/>
        </w:rPr>
        <w:t>Statinio gyventojams draudžiama:</w:t>
      </w:r>
    </w:p>
    <w:p w14:paraId="01A9C36B" w14:textId="77777777" w:rsidR="00EB6E26" w:rsidRPr="00EB6E26" w:rsidRDefault="00EB6E26" w:rsidP="00EB6E26">
      <w:pPr>
        <w:spacing w:line="276" w:lineRule="auto"/>
        <w:ind w:firstLine="567"/>
        <w:jc w:val="both"/>
        <w:rPr>
          <w:lang w:val="lt-LT"/>
        </w:rPr>
      </w:pPr>
      <w:r w:rsidRPr="00EB6E26">
        <w:rPr>
          <w:color w:val="262626"/>
          <w:shd w:val="clear" w:color="auto" w:fill="FFFFFF"/>
          <w:lang w:val="lt-LT"/>
        </w:rPr>
        <w:t xml:space="preserve">22.1. </w:t>
      </w:r>
      <w:r w:rsidRPr="00EB6E26">
        <w:rPr>
          <w:lang w:val="lt-LT"/>
        </w:rPr>
        <w:t>naudoti netvarkingus elektros prietaisus;</w:t>
      </w:r>
    </w:p>
    <w:p w14:paraId="68BA7E11" w14:textId="77777777" w:rsidR="00EB6E26" w:rsidRPr="00EB6E26" w:rsidRDefault="00EB6E26" w:rsidP="00EB6E26">
      <w:pPr>
        <w:spacing w:line="276" w:lineRule="auto"/>
        <w:ind w:firstLine="567"/>
        <w:jc w:val="both"/>
        <w:rPr>
          <w:lang w:val="lt-LT"/>
        </w:rPr>
      </w:pPr>
      <w:r w:rsidRPr="00EB6E26">
        <w:rPr>
          <w:lang w:val="lt-LT"/>
        </w:rPr>
        <w:t>22.2. rūkyti Statinio patalpose (išskyrus Statinio administracijose nurodytose ir pažymėtose Statinio teritorijos vietose lauke).</w:t>
      </w:r>
    </w:p>
    <w:p w14:paraId="558333BC" w14:textId="66AAB743" w:rsidR="00EB6E26" w:rsidRPr="00EB6E26" w:rsidRDefault="00EB6E26" w:rsidP="00EB6E26">
      <w:pPr>
        <w:spacing w:line="276" w:lineRule="auto"/>
        <w:ind w:firstLine="567"/>
        <w:jc w:val="both"/>
        <w:rPr>
          <w:bCs/>
          <w:lang w:val="lt-LT"/>
        </w:rPr>
      </w:pPr>
      <w:r w:rsidRPr="00EB6E26">
        <w:rPr>
          <w:bCs/>
          <w:lang w:val="lt-LT"/>
        </w:rPr>
        <w:t>22</w:t>
      </w:r>
      <w:r w:rsidRPr="00EB6E26">
        <w:rPr>
          <w:lang w:val="lt-LT"/>
        </w:rPr>
        <w:t xml:space="preserve">.3. turėti, saugoti, įnešti, vartoti </w:t>
      </w:r>
      <w:r w:rsidRPr="00EB6E26">
        <w:rPr>
          <w:lang w:val="lt-LT" w:eastAsia="lt-LT"/>
        </w:rPr>
        <w:t>alkoholinius gėrimus, psichotropines ar narkotines medžiagas</w:t>
      </w:r>
      <w:r w:rsidR="006654F1">
        <w:rPr>
          <w:lang w:val="lt-LT" w:eastAsia="lt-LT"/>
        </w:rPr>
        <w:t xml:space="preserve"> (išskyrus gydytojo paskirtas gydymo tikslais)</w:t>
      </w:r>
      <w:r w:rsidRPr="00EB6E26">
        <w:rPr>
          <w:lang w:val="lt-LT" w:eastAsia="lt-LT"/>
        </w:rPr>
        <w:t xml:space="preserve">, sprogstamąsias, degiąsias medžiagas, ginklus, </w:t>
      </w:r>
      <w:r w:rsidRPr="00EB6E26">
        <w:rPr>
          <w:lang w:val="lt-LT"/>
        </w:rPr>
        <w:t>gaisrui ir sprogimui pavojingas medžiagas</w:t>
      </w:r>
      <w:r w:rsidRPr="00EB6E26">
        <w:rPr>
          <w:lang w:val="lt-LT" w:eastAsia="lt-LT"/>
        </w:rPr>
        <w:t xml:space="preserve"> bei kitokias žmogaus sveikatai ar gyvybei pavojingas medžiagas</w:t>
      </w:r>
      <w:r w:rsidRPr="00EB6E26">
        <w:rPr>
          <w:bCs/>
          <w:lang w:val="lt-LT"/>
        </w:rPr>
        <w:t xml:space="preserve"> Statinio patalpose ir (ar) Statinio teritorijoje;</w:t>
      </w:r>
    </w:p>
    <w:p w14:paraId="25648545" w14:textId="77777777" w:rsidR="00EB6E26" w:rsidRPr="00EB6E26" w:rsidRDefault="00EB6E26" w:rsidP="00EB6E26">
      <w:pPr>
        <w:spacing w:line="276" w:lineRule="auto"/>
        <w:ind w:firstLine="567"/>
        <w:jc w:val="both"/>
        <w:rPr>
          <w:bCs/>
          <w:lang w:val="lt-LT"/>
        </w:rPr>
      </w:pPr>
      <w:r w:rsidRPr="00EB6E26">
        <w:rPr>
          <w:bCs/>
          <w:lang w:val="lt-LT"/>
        </w:rPr>
        <w:t>22.4. žaisti azartinius žaidimus;</w:t>
      </w:r>
    </w:p>
    <w:p w14:paraId="1C5976F8" w14:textId="77777777" w:rsidR="00EB6E26" w:rsidRPr="00EB6E26" w:rsidRDefault="00EB6E26" w:rsidP="00EB6E26">
      <w:pPr>
        <w:spacing w:line="276" w:lineRule="auto"/>
        <w:ind w:firstLine="567"/>
        <w:jc w:val="both"/>
        <w:rPr>
          <w:bCs/>
          <w:lang w:val="lt-LT"/>
        </w:rPr>
      </w:pPr>
      <w:r w:rsidRPr="00EB6E26">
        <w:rPr>
          <w:bCs/>
          <w:lang w:val="lt-LT"/>
        </w:rPr>
        <w:t>22.5. savavališkai, apie tai neinformavus Statinio darbuotojų, palikti Statinio teritoriją;</w:t>
      </w:r>
    </w:p>
    <w:p w14:paraId="2F35C5D6" w14:textId="77777777" w:rsidR="00EB6E26" w:rsidRPr="00EB6E26" w:rsidRDefault="00EB6E26" w:rsidP="00EB6E26">
      <w:pPr>
        <w:spacing w:line="276" w:lineRule="auto"/>
        <w:ind w:firstLine="567"/>
        <w:jc w:val="both"/>
        <w:rPr>
          <w:bCs/>
          <w:lang w:val="lt-LT"/>
        </w:rPr>
      </w:pPr>
      <w:r w:rsidRPr="00EB6E26">
        <w:rPr>
          <w:bCs/>
          <w:lang w:val="lt-LT"/>
        </w:rPr>
        <w:t>22.6. laužyti ar kitaip gadinti Statinio turtą;</w:t>
      </w:r>
    </w:p>
    <w:p w14:paraId="3CF36FFE" w14:textId="77777777" w:rsidR="00EB6E26" w:rsidRPr="00EB6E26" w:rsidRDefault="00EB6E26" w:rsidP="00EB6E26">
      <w:pPr>
        <w:spacing w:line="276" w:lineRule="auto"/>
        <w:ind w:firstLine="567"/>
        <w:jc w:val="both"/>
        <w:rPr>
          <w:bCs/>
          <w:lang w:val="lt-LT"/>
        </w:rPr>
      </w:pPr>
      <w:r w:rsidRPr="00EB6E26">
        <w:rPr>
          <w:bCs/>
          <w:lang w:val="lt-LT"/>
        </w:rPr>
        <w:t>22.7. įžeidinėti, grasinti, išnaudoti ar kitaip žeminti, šiurkščiai elgtis su Statinio gyventojais ir (ar) darbuotojais;</w:t>
      </w:r>
    </w:p>
    <w:p w14:paraId="621C4787" w14:textId="77777777" w:rsidR="00EB6E26" w:rsidRPr="00EB6E26" w:rsidRDefault="00EB6E26" w:rsidP="00EB6E26">
      <w:pPr>
        <w:spacing w:line="276" w:lineRule="auto"/>
        <w:ind w:firstLine="567"/>
        <w:jc w:val="both"/>
        <w:rPr>
          <w:color w:val="262626"/>
          <w:shd w:val="clear" w:color="auto" w:fill="FFFFFF"/>
          <w:lang w:val="lt-LT"/>
        </w:rPr>
      </w:pPr>
      <w:r w:rsidRPr="00EB6E26">
        <w:rPr>
          <w:bCs/>
          <w:lang w:val="lt-LT"/>
        </w:rPr>
        <w:t>22.8. n</w:t>
      </w:r>
      <w:r w:rsidRPr="00EB6E26">
        <w:rPr>
          <w:color w:val="262626"/>
          <w:shd w:val="clear" w:color="auto" w:fill="FFFFFF"/>
          <w:lang w:val="lt-LT"/>
        </w:rPr>
        <w:t>audoti savadarbius elektrinius prietaisus;</w:t>
      </w:r>
    </w:p>
    <w:p w14:paraId="71F0E13A" w14:textId="77777777" w:rsidR="00EB6E26" w:rsidRPr="00EB6E26" w:rsidRDefault="00EB6E26" w:rsidP="00EB6E26">
      <w:pPr>
        <w:spacing w:line="276" w:lineRule="auto"/>
        <w:ind w:firstLine="567"/>
        <w:jc w:val="both"/>
        <w:rPr>
          <w:color w:val="262626"/>
          <w:shd w:val="clear" w:color="auto" w:fill="FFFFFF"/>
          <w:lang w:val="lt-LT"/>
        </w:rPr>
      </w:pPr>
      <w:r w:rsidRPr="00EB6E26">
        <w:rPr>
          <w:bCs/>
          <w:lang w:val="lt-LT"/>
        </w:rPr>
        <w:t>22</w:t>
      </w:r>
      <w:r w:rsidRPr="00EB6E26">
        <w:rPr>
          <w:color w:val="262626"/>
          <w:shd w:val="clear" w:color="auto" w:fill="FFFFFF"/>
          <w:lang w:val="lt-LT"/>
        </w:rPr>
        <w:t>.</w:t>
      </w:r>
      <w:r w:rsidRPr="00EB6E26">
        <w:rPr>
          <w:bCs/>
          <w:lang w:val="lt-LT"/>
        </w:rPr>
        <w:t>9.</w:t>
      </w:r>
      <w:r w:rsidRPr="00EB6E26">
        <w:rPr>
          <w:color w:val="262626"/>
          <w:shd w:val="clear" w:color="auto" w:fill="FFFFFF"/>
          <w:lang w:val="lt-LT"/>
        </w:rPr>
        <w:t xml:space="preserve"> pasisavinti ir naudoti svetimus daiktus;</w:t>
      </w:r>
    </w:p>
    <w:p w14:paraId="40FD7072" w14:textId="77777777" w:rsidR="00EB6E26" w:rsidRPr="00EB6E26" w:rsidRDefault="00EB6E26" w:rsidP="00EB6E26">
      <w:pPr>
        <w:spacing w:line="276" w:lineRule="auto"/>
        <w:ind w:firstLine="567"/>
        <w:jc w:val="both"/>
        <w:rPr>
          <w:color w:val="262626"/>
          <w:shd w:val="clear" w:color="auto" w:fill="FFFFFF"/>
          <w:lang w:val="lt-LT"/>
        </w:rPr>
      </w:pPr>
      <w:r w:rsidRPr="00EB6E26">
        <w:rPr>
          <w:bCs/>
          <w:lang w:val="lt-LT"/>
        </w:rPr>
        <w:t>22</w:t>
      </w:r>
      <w:r w:rsidRPr="00EB6E26">
        <w:rPr>
          <w:color w:val="262626"/>
          <w:shd w:val="clear" w:color="auto" w:fill="FFFFFF"/>
          <w:lang w:val="lt-LT"/>
        </w:rPr>
        <w:t xml:space="preserve">.10. triukšmauti ir trikdyti kitų Statinio gyventojų ramybę, </w:t>
      </w:r>
      <w:r w:rsidRPr="00EB6E26">
        <w:rPr>
          <w:lang w:val="lt-LT"/>
        </w:rPr>
        <w:t>garsiai klausytis muzikos ar kitą vaizdinę ar garsinę medžiagą</w:t>
      </w:r>
      <w:r w:rsidRPr="00EB6E26">
        <w:rPr>
          <w:color w:val="262626"/>
          <w:shd w:val="clear" w:color="auto" w:fill="FFFFFF"/>
          <w:lang w:val="lt-LT"/>
        </w:rPr>
        <w:t>;</w:t>
      </w:r>
    </w:p>
    <w:p w14:paraId="55CFA15A" w14:textId="77777777" w:rsidR="00EB6E26" w:rsidRPr="00EB6E26" w:rsidRDefault="00EB6E26" w:rsidP="00EB6E26">
      <w:pPr>
        <w:spacing w:line="276" w:lineRule="auto"/>
        <w:ind w:firstLine="567"/>
        <w:jc w:val="both"/>
        <w:rPr>
          <w:lang w:val="lt-LT"/>
        </w:rPr>
      </w:pPr>
      <w:r w:rsidRPr="00EB6E26">
        <w:rPr>
          <w:bCs/>
          <w:lang w:val="lt-LT"/>
        </w:rPr>
        <w:t>22</w:t>
      </w:r>
      <w:r w:rsidRPr="00EB6E26">
        <w:rPr>
          <w:color w:val="262626"/>
          <w:shd w:val="clear" w:color="auto" w:fill="FFFFFF"/>
          <w:lang w:val="lt-LT"/>
        </w:rPr>
        <w:t>.11.</w:t>
      </w:r>
      <w:r w:rsidRPr="00EB6E26">
        <w:rPr>
          <w:lang w:val="lt-LT"/>
        </w:rPr>
        <w:t xml:space="preserve"> draudžiamas reketas, muštynės, seksualinė prievarta ir išnaudojimas;</w:t>
      </w:r>
    </w:p>
    <w:p w14:paraId="196DCEAB" w14:textId="77777777" w:rsidR="00EB6E26" w:rsidRPr="00EB6E26" w:rsidRDefault="00EB6E26" w:rsidP="00EB6E26">
      <w:pPr>
        <w:spacing w:line="276" w:lineRule="auto"/>
        <w:ind w:firstLine="567"/>
        <w:jc w:val="both"/>
        <w:rPr>
          <w:bCs/>
          <w:lang w:val="lt-LT"/>
        </w:rPr>
      </w:pPr>
      <w:r w:rsidRPr="00EB6E26">
        <w:rPr>
          <w:bCs/>
          <w:lang w:val="lt-LT"/>
        </w:rPr>
        <w:t>22</w:t>
      </w:r>
      <w:r w:rsidRPr="00EB6E26">
        <w:rPr>
          <w:lang w:val="lt-LT"/>
        </w:rPr>
        <w:t>.12.  e</w:t>
      </w:r>
      <w:r w:rsidRPr="00EB6E26">
        <w:rPr>
          <w:bCs/>
          <w:lang w:val="lt-LT"/>
        </w:rPr>
        <w:t>lgtis ar daryti (atlikti) kitus Taisyklėse nenurodytus veiksmus, kurie gali turėti ir (ar) sukelti neigiamus padarinius Statinio gyventojams ir (ar) darbuotojams, Statiniui ir (ar) kitiems tuo metu Statinyje esantiems asmenims.</w:t>
      </w:r>
    </w:p>
    <w:p w14:paraId="249E28D9" w14:textId="77777777" w:rsidR="00EB6E26" w:rsidRPr="00EB6E26" w:rsidRDefault="00EB6E26" w:rsidP="00EB6E26">
      <w:pPr>
        <w:spacing w:line="276" w:lineRule="auto"/>
        <w:ind w:firstLine="567"/>
        <w:jc w:val="both"/>
        <w:rPr>
          <w:lang w:val="lt-LT"/>
        </w:rPr>
      </w:pPr>
      <w:r w:rsidRPr="00EB6E26">
        <w:rPr>
          <w:bCs/>
          <w:lang w:val="lt-LT"/>
        </w:rPr>
        <w:t xml:space="preserve">23. </w:t>
      </w:r>
      <w:r w:rsidRPr="00EB6E26">
        <w:rPr>
          <w:lang w:val="lt-LT"/>
        </w:rPr>
        <w:t xml:space="preserve">Lankytojai Statinio gyventojus gali lankyti pagal Statinio administracijos nustatytą tvarką nuo 10.00 val. iki 19.00 val. </w:t>
      </w:r>
      <w:r w:rsidRPr="00EB6E26">
        <w:rPr>
          <w:bCs/>
          <w:lang w:val="lt-LT"/>
        </w:rPr>
        <w:t xml:space="preserve">Gyventojai atsako už savo svečių (lankytojų) elgesį Statinyje. Lankytojai, lankantys gyventojus, privalo laikytis Taisyklių. Atvykdami ir išvykdami lankytojai privalo užsiregistruoti / išsiregistruoti pas budėtoją. Lankytojams draudžiama išsivežti gyventojus iš Statinio </w:t>
      </w:r>
      <w:r w:rsidRPr="00EB6E26">
        <w:rPr>
          <w:bCs/>
          <w:lang w:val="lt-LT"/>
        </w:rPr>
        <w:lastRenderedPageBreak/>
        <w:t>be Statinio darbuotojo žinios. Lankytojai, anksčiau nusižengę Taisyklėms, į Statinį gali būti neįleidžiami.</w:t>
      </w:r>
    </w:p>
    <w:p w14:paraId="6291E58C" w14:textId="77777777" w:rsidR="00EB6E26" w:rsidRPr="00EB6E26" w:rsidRDefault="00EB6E26" w:rsidP="00EB6E26">
      <w:pPr>
        <w:spacing w:line="276" w:lineRule="auto"/>
        <w:ind w:firstLine="567"/>
        <w:jc w:val="both"/>
        <w:rPr>
          <w:color w:val="262626"/>
          <w:shd w:val="clear" w:color="auto" w:fill="FFFFFF"/>
          <w:lang w:val="lt-LT"/>
        </w:rPr>
      </w:pPr>
      <w:r w:rsidRPr="00EB6E26">
        <w:rPr>
          <w:bCs/>
          <w:lang w:val="lt-LT"/>
        </w:rPr>
        <w:t xml:space="preserve">24. </w:t>
      </w:r>
      <w:r w:rsidRPr="00EB6E26">
        <w:rPr>
          <w:color w:val="262626"/>
          <w:shd w:val="clear" w:color="auto" w:fill="FFFFFF"/>
          <w:lang w:val="lt-LT"/>
        </w:rPr>
        <w:t>Statinio gyventojas, norėdamas išeiti už Statinio teritorijos ribų, apie savo išėjimą informuoja budėtoją ir (ar) Statinio atsakingą asmenį ir iš anksto suderina išėjimo ir grįžimo laiką.</w:t>
      </w:r>
    </w:p>
    <w:p w14:paraId="12200819" w14:textId="77777777" w:rsidR="00EB6E26" w:rsidRPr="00EB6E26" w:rsidRDefault="00EB6E26" w:rsidP="00EB6E26">
      <w:pPr>
        <w:spacing w:line="276" w:lineRule="auto"/>
        <w:ind w:firstLine="567"/>
        <w:jc w:val="both"/>
        <w:rPr>
          <w:bCs/>
          <w:lang w:val="lt-LT"/>
        </w:rPr>
      </w:pPr>
      <w:r w:rsidRPr="00EB6E26">
        <w:rPr>
          <w:bCs/>
          <w:lang w:val="lt-LT"/>
        </w:rPr>
        <w:t xml:space="preserve">25. </w:t>
      </w:r>
      <w:r w:rsidRPr="00EB6E26">
        <w:rPr>
          <w:lang w:val="lt-LT"/>
        </w:rPr>
        <w:t>Statinio durys rakinamos nuo 22.00 iki 6.00 val. Gyventojai, dėl nenumatytų aplinkybių turintys išvykti ar grįžti tuo laiku, turi įspėti budėtoją.</w:t>
      </w:r>
    </w:p>
    <w:p w14:paraId="71E3718F" w14:textId="77777777" w:rsidR="00EB6E26" w:rsidRPr="00EB6E26" w:rsidRDefault="00EB6E26" w:rsidP="00EB6E26">
      <w:pPr>
        <w:spacing w:line="276" w:lineRule="auto"/>
        <w:ind w:firstLine="567"/>
        <w:jc w:val="both"/>
        <w:rPr>
          <w:lang w:val="lt-LT"/>
        </w:rPr>
      </w:pPr>
    </w:p>
    <w:p w14:paraId="3D8869EB" w14:textId="77777777" w:rsidR="00EB6E26" w:rsidRPr="00EB6E26" w:rsidRDefault="00EB6E26" w:rsidP="00EB6E26">
      <w:pPr>
        <w:spacing w:line="276" w:lineRule="auto"/>
        <w:contextualSpacing/>
        <w:jc w:val="center"/>
        <w:rPr>
          <w:b/>
          <w:bCs/>
          <w:lang w:val="lt-LT"/>
        </w:rPr>
      </w:pPr>
      <w:r w:rsidRPr="00EB6E26">
        <w:rPr>
          <w:b/>
          <w:bCs/>
          <w:lang w:val="lt-LT"/>
        </w:rPr>
        <w:t>III SKYRIUS</w:t>
      </w:r>
    </w:p>
    <w:p w14:paraId="355436A9" w14:textId="77777777" w:rsidR="00EB6E26" w:rsidRPr="00EB6E26" w:rsidRDefault="00EB6E26" w:rsidP="00EB6E26">
      <w:pPr>
        <w:spacing w:line="276" w:lineRule="auto"/>
        <w:contextualSpacing/>
        <w:jc w:val="center"/>
        <w:rPr>
          <w:b/>
          <w:bCs/>
          <w:lang w:val="lt-LT"/>
        </w:rPr>
      </w:pPr>
      <w:r w:rsidRPr="00EB6E26">
        <w:rPr>
          <w:b/>
          <w:bCs/>
          <w:lang w:val="lt-LT"/>
        </w:rPr>
        <w:t>BAIGIAMOSIOS NUOSTATOS</w:t>
      </w:r>
    </w:p>
    <w:p w14:paraId="7AC1C683" w14:textId="77777777" w:rsidR="00EB6E26" w:rsidRPr="00EB6E26" w:rsidRDefault="00EB6E26" w:rsidP="00EB6E26">
      <w:pPr>
        <w:spacing w:line="276" w:lineRule="auto"/>
        <w:ind w:left="1080"/>
        <w:contextualSpacing/>
        <w:rPr>
          <w:lang w:val="lt-LT"/>
        </w:rPr>
      </w:pPr>
    </w:p>
    <w:p w14:paraId="76E9769D" w14:textId="77777777" w:rsidR="00EB6E26" w:rsidRPr="00EB6E26" w:rsidRDefault="00EB6E26" w:rsidP="00EB6E26">
      <w:pPr>
        <w:spacing w:line="276" w:lineRule="auto"/>
        <w:ind w:firstLine="567"/>
        <w:jc w:val="both"/>
        <w:rPr>
          <w:lang w:val="lt-LT"/>
        </w:rPr>
      </w:pPr>
      <w:r w:rsidRPr="00EB6E26">
        <w:rPr>
          <w:lang w:val="lt-LT" w:eastAsia="lt-LT"/>
        </w:rPr>
        <w:t>26. Gyventojai privalo bet kuriuo paros metu įsileisti į patalpas Statinio darbuotoją, taip pat policijos pareigūnus, jei šie asmenys ar pareigūnai pagrįstai mano, kad reikia užtikrinti šių Taisyklių ar kitų teisės aktų nuostatų laikymąsi.</w:t>
      </w:r>
    </w:p>
    <w:p w14:paraId="75785BF2" w14:textId="77777777" w:rsidR="00EB6E26" w:rsidRPr="00EB6E26" w:rsidRDefault="00EB6E26" w:rsidP="00EB6E26">
      <w:pPr>
        <w:spacing w:line="276" w:lineRule="auto"/>
        <w:ind w:firstLine="567"/>
        <w:jc w:val="both"/>
        <w:rPr>
          <w:lang w:val="lt-LT"/>
        </w:rPr>
      </w:pPr>
      <w:r w:rsidRPr="00EB6E26">
        <w:rPr>
          <w:lang w:val="lt-LT"/>
        </w:rPr>
        <w:t>27. Statinio gyventojai turi teisę kreiptis į Statinio atsakingą asmenį ir (ar) Statinio administraciją dėl apgyvendinimo, maitinimo, pirmo poreikio prekių, medicininės pagalbos suteikimo ir kitais Statinio funkcionavimo klausimais. Statinio administracija šią informaciją perduoda ESOC.</w:t>
      </w:r>
    </w:p>
    <w:p w14:paraId="256C36F2" w14:textId="77777777" w:rsidR="00EB6E26" w:rsidRPr="00EB6E26" w:rsidRDefault="00EB6E26" w:rsidP="00EB6E26">
      <w:pPr>
        <w:spacing w:line="276" w:lineRule="auto"/>
        <w:ind w:firstLine="567"/>
        <w:jc w:val="both"/>
        <w:rPr>
          <w:lang w:val="lt-LT"/>
        </w:rPr>
      </w:pPr>
      <w:r w:rsidRPr="00EB6E26">
        <w:rPr>
          <w:lang w:val="lt-LT"/>
        </w:rPr>
        <w:t xml:space="preserve">28. Statinys yra viešoji vieta, todėl Statinyje gyventojai privalo laikytis viešosios tvarkos reikalavimų. </w:t>
      </w:r>
    </w:p>
    <w:p w14:paraId="4384A846" w14:textId="77777777" w:rsidR="00EB6E26" w:rsidRPr="00EB6E26" w:rsidRDefault="00EB6E26" w:rsidP="00EB6E26">
      <w:pPr>
        <w:spacing w:line="276" w:lineRule="auto"/>
        <w:ind w:firstLine="567"/>
        <w:jc w:val="both"/>
        <w:rPr>
          <w:lang w:val="lt-LT"/>
        </w:rPr>
      </w:pPr>
      <w:r w:rsidRPr="00EB6E26">
        <w:rPr>
          <w:lang w:val="lt-LT"/>
        </w:rPr>
        <w:t>29. Statinyje apgyvendintiems gyventojams ESOC pagal poreikį organizuoja viešosios tvarkos užtikrinimą ir apsaugą.</w:t>
      </w:r>
    </w:p>
    <w:p w14:paraId="53384E69" w14:textId="77777777" w:rsidR="00EB6E26" w:rsidRPr="00EB6E26" w:rsidRDefault="00EB6E26" w:rsidP="00EB6E26">
      <w:pPr>
        <w:spacing w:line="276" w:lineRule="auto"/>
        <w:ind w:firstLine="567"/>
        <w:jc w:val="both"/>
        <w:rPr>
          <w:lang w:val="lt-LT"/>
        </w:rPr>
      </w:pPr>
      <w:r w:rsidRPr="00EB6E26">
        <w:rPr>
          <w:lang w:val="lt-LT"/>
        </w:rPr>
        <w:t>30. Statinio gyventojai, nesilaikantys Taisyklių reikalavimų, atsako teisės aktų nustatyta tvarka ir gali būti iškeldinti iš Statinio.</w:t>
      </w:r>
    </w:p>
    <w:p w14:paraId="3224E8D6" w14:textId="77777777" w:rsidR="00EB6E26" w:rsidRPr="00EB6E26" w:rsidRDefault="00EB6E26" w:rsidP="00EB6E26">
      <w:pPr>
        <w:ind w:firstLine="708"/>
        <w:jc w:val="center"/>
        <w:rPr>
          <w:u w:val="single"/>
          <w:lang w:val="lt-LT"/>
        </w:rPr>
      </w:pPr>
    </w:p>
    <w:p w14:paraId="4D0539A6" w14:textId="77777777" w:rsidR="00EB6E26" w:rsidRPr="00EB6E26" w:rsidRDefault="00EB6E26" w:rsidP="00EB6E26">
      <w:pPr>
        <w:ind w:firstLine="708"/>
        <w:jc w:val="center"/>
        <w:rPr>
          <w:lang w:val="lt-LT"/>
        </w:rPr>
      </w:pPr>
      <w:r w:rsidRPr="00EB6E26">
        <w:rPr>
          <w:lang w:val="lt-LT"/>
        </w:rPr>
        <w:t>____________________________________</w:t>
      </w:r>
    </w:p>
    <w:p w14:paraId="19AD8FFC" w14:textId="77777777" w:rsidR="002C1DB0" w:rsidRDefault="002C1DB0" w:rsidP="00EB6E26">
      <w:pPr>
        <w:jc w:val="both"/>
        <w:rPr>
          <w:u w:val="single"/>
          <w:lang w:val="lt-LT"/>
        </w:rPr>
        <w:sectPr w:rsidR="002C1DB0" w:rsidSect="00B27AF7">
          <w:headerReference w:type="default" r:id="rId15"/>
          <w:headerReference w:type="first" r:id="rId16"/>
          <w:pgSz w:w="11906" w:h="16838"/>
          <w:pgMar w:top="1134" w:right="567" w:bottom="1134" w:left="1701" w:header="709" w:footer="709" w:gutter="0"/>
          <w:cols w:space="708"/>
          <w:titlePg/>
          <w:docGrid w:linePitch="360"/>
        </w:sectPr>
      </w:pPr>
    </w:p>
    <w:p w14:paraId="49B22D50" w14:textId="4D8C719A" w:rsidR="00EB6E26" w:rsidRPr="00EB6E26" w:rsidRDefault="00865E77" w:rsidP="00865E77">
      <w:pPr>
        <w:ind w:left="10632"/>
        <w:jc w:val="both"/>
        <w:rPr>
          <w:lang w:val="lt-LT"/>
        </w:rPr>
      </w:pPr>
      <w:r w:rsidRPr="00EB6E26">
        <w:rPr>
          <w:lang w:val="lt-LT"/>
        </w:rPr>
        <w:lastRenderedPageBreak/>
        <w:t xml:space="preserve">Gyventojų evakavimo ir laikino apgyvendinimo organizavimo Vilniaus miesto savivaldybėje tvarkos </w:t>
      </w:r>
      <w:r w:rsidR="00EB6E26" w:rsidRPr="00EB6E26">
        <w:rPr>
          <w:lang w:val="lt-LT"/>
        </w:rPr>
        <w:t>aprašo</w:t>
      </w:r>
    </w:p>
    <w:p w14:paraId="53813811" w14:textId="77777777" w:rsidR="00EB6E26" w:rsidRPr="00EB6E26" w:rsidRDefault="00EB6E26" w:rsidP="00865E77">
      <w:pPr>
        <w:ind w:left="10632"/>
        <w:rPr>
          <w:lang w:val="lt-LT"/>
        </w:rPr>
      </w:pPr>
      <w:r w:rsidRPr="00EB6E26">
        <w:rPr>
          <w:lang w:val="lt-LT"/>
        </w:rPr>
        <w:t>6 priedas</w:t>
      </w:r>
    </w:p>
    <w:p w14:paraId="1F50D47F" w14:textId="77777777" w:rsidR="00EB6E26" w:rsidRPr="00EB6E26" w:rsidRDefault="00EB6E26" w:rsidP="00EB6E26">
      <w:pPr>
        <w:rPr>
          <w:lang w:val="lt-LT"/>
        </w:rPr>
      </w:pPr>
    </w:p>
    <w:p w14:paraId="7AF4CA53" w14:textId="77777777" w:rsidR="00EB6E26" w:rsidRPr="00EB6E26" w:rsidRDefault="00EB6E26" w:rsidP="00EB6E26">
      <w:pPr>
        <w:rPr>
          <w:lang w:val="lt-LT"/>
        </w:rPr>
      </w:pPr>
    </w:p>
    <w:p w14:paraId="1C02C937" w14:textId="77777777" w:rsidR="00EB6E26" w:rsidRPr="00EB6E26" w:rsidRDefault="00EB6E26" w:rsidP="00EB6E26">
      <w:pPr>
        <w:jc w:val="center"/>
        <w:rPr>
          <w:b/>
          <w:bCs/>
          <w:lang w:val="lt-LT"/>
        </w:rPr>
      </w:pPr>
      <w:r w:rsidRPr="00EB6E26">
        <w:rPr>
          <w:b/>
          <w:bCs/>
          <w:lang w:val="lt-LT"/>
        </w:rPr>
        <w:t>EVAKUOTIS ATSISAKIUSIŲ VILNIAUS MIESTO SAVIVALDYBĖS GYVENTOJŲ SARAŠAS</w:t>
      </w:r>
    </w:p>
    <w:p w14:paraId="31EE0E96" w14:textId="77777777" w:rsidR="00EB6E26" w:rsidRPr="00EB6E26" w:rsidRDefault="00EB6E26" w:rsidP="00EB6E26">
      <w:pPr>
        <w:rPr>
          <w:b/>
          <w:bCs/>
          <w:lang w:val="lt-LT"/>
        </w:rPr>
      </w:pPr>
    </w:p>
    <w:p w14:paraId="14B24E89" w14:textId="77777777" w:rsidR="00EB6E26" w:rsidRPr="00EB6E26" w:rsidRDefault="00EB6E26" w:rsidP="00EB6E26">
      <w:pPr>
        <w:rPr>
          <w:b/>
          <w:bCs/>
          <w:lang w:val="lt-LT"/>
        </w:rPr>
      </w:pPr>
    </w:p>
    <w:tbl>
      <w:tblPr>
        <w:tblStyle w:val="Lentelstinklelis"/>
        <w:tblW w:w="14879" w:type="dxa"/>
        <w:tblLook w:val="04A0" w:firstRow="1" w:lastRow="0" w:firstColumn="1" w:lastColumn="0" w:noHBand="0" w:noVBand="1"/>
      </w:tblPr>
      <w:tblGrid>
        <w:gridCol w:w="570"/>
        <w:gridCol w:w="1835"/>
        <w:gridCol w:w="2131"/>
        <w:gridCol w:w="1700"/>
        <w:gridCol w:w="1933"/>
        <w:gridCol w:w="1607"/>
        <w:gridCol w:w="2411"/>
        <w:gridCol w:w="2692"/>
      </w:tblGrid>
      <w:tr w:rsidR="00EB6E26" w:rsidRPr="00EB6E26" w14:paraId="4E437E14" w14:textId="77777777" w:rsidTr="0017292D">
        <w:tc>
          <w:tcPr>
            <w:tcW w:w="570" w:type="dxa"/>
          </w:tcPr>
          <w:p w14:paraId="177BA089" w14:textId="77777777" w:rsidR="00EB6E26" w:rsidRPr="00EB6E26" w:rsidRDefault="00EB6E26" w:rsidP="00EB6E26">
            <w:pPr>
              <w:jc w:val="center"/>
              <w:rPr>
                <w:b/>
                <w:bCs/>
                <w:lang w:val="lt-LT"/>
              </w:rPr>
            </w:pPr>
            <w:r w:rsidRPr="00EB6E26">
              <w:rPr>
                <w:b/>
                <w:bCs/>
                <w:lang w:val="lt-LT"/>
              </w:rPr>
              <w:t>Eil. Nr.</w:t>
            </w:r>
          </w:p>
        </w:tc>
        <w:tc>
          <w:tcPr>
            <w:tcW w:w="1835" w:type="dxa"/>
          </w:tcPr>
          <w:p w14:paraId="7CCA552C" w14:textId="77777777" w:rsidR="00EB6E26" w:rsidRPr="00EB6E26" w:rsidRDefault="00EB6E26" w:rsidP="00EB6E26">
            <w:pPr>
              <w:jc w:val="center"/>
              <w:rPr>
                <w:b/>
                <w:bCs/>
                <w:lang w:val="lt-LT"/>
              </w:rPr>
            </w:pPr>
            <w:r w:rsidRPr="00EB6E26">
              <w:rPr>
                <w:b/>
                <w:bCs/>
                <w:lang w:val="lt-LT"/>
              </w:rPr>
              <w:t>Vardas*</w:t>
            </w:r>
          </w:p>
        </w:tc>
        <w:tc>
          <w:tcPr>
            <w:tcW w:w="2131" w:type="dxa"/>
          </w:tcPr>
          <w:p w14:paraId="79327C08" w14:textId="77777777" w:rsidR="00EB6E26" w:rsidRPr="00EB6E26" w:rsidRDefault="00EB6E26" w:rsidP="00EB6E26">
            <w:pPr>
              <w:jc w:val="center"/>
              <w:rPr>
                <w:b/>
                <w:bCs/>
                <w:lang w:val="lt-LT"/>
              </w:rPr>
            </w:pPr>
            <w:r w:rsidRPr="00EB6E26">
              <w:rPr>
                <w:b/>
                <w:bCs/>
                <w:lang w:val="lt-LT"/>
              </w:rPr>
              <w:t>Pavardė</w:t>
            </w:r>
          </w:p>
        </w:tc>
        <w:tc>
          <w:tcPr>
            <w:tcW w:w="1700" w:type="dxa"/>
          </w:tcPr>
          <w:p w14:paraId="20CD3346" w14:textId="77777777" w:rsidR="00EB6E26" w:rsidRPr="00EB6E26" w:rsidRDefault="00EB6E26" w:rsidP="00EB6E26">
            <w:pPr>
              <w:jc w:val="center"/>
              <w:rPr>
                <w:b/>
                <w:bCs/>
                <w:lang w:val="lt-LT"/>
              </w:rPr>
            </w:pPr>
            <w:r w:rsidRPr="00EB6E26">
              <w:rPr>
                <w:b/>
                <w:bCs/>
                <w:lang w:val="lt-LT"/>
              </w:rPr>
              <w:t>Adresas</w:t>
            </w:r>
          </w:p>
        </w:tc>
        <w:tc>
          <w:tcPr>
            <w:tcW w:w="1933" w:type="dxa"/>
          </w:tcPr>
          <w:p w14:paraId="7B34BB59" w14:textId="77777777" w:rsidR="00EB6E26" w:rsidRPr="00EB6E26" w:rsidRDefault="00EB6E26" w:rsidP="00EB6E26">
            <w:pPr>
              <w:jc w:val="center"/>
              <w:rPr>
                <w:b/>
                <w:bCs/>
                <w:lang w:val="lt-LT"/>
              </w:rPr>
            </w:pPr>
            <w:r w:rsidRPr="00EB6E26">
              <w:rPr>
                <w:b/>
                <w:bCs/>
                <w:lang w:val="lt-LT"/>
              </w:rPr>
              <w:t>Gimimo data</w:t>
            </w:r>
          </w:p>
        </w:tc>
        <w:tc>
          <w:tcPr>
            <w:tcW w:w="1607" w:type="dxa"/>
          </w:tcPr>
          <w:p w14:paraId="31044B01" w14:textId="77777777" w:rsidR="00EB6E26" w:rsidRPr="00EB6E26" w:rsidRDefault="00EB6E26" w:rsidP="00EB6E26">
            <w:pPr>
              <w:jc w:val="center"/>
              <w:rPr>
                <w:b/>
                <w:bCs/>
                <w:lang w:val="lt-LT"/>
              </w:rPr>
            </w:pPr>
            <w:r w:rsidRPr="00EB6E26">
              <w:rPr>
                <w:b/>
                <w:bCs/>
                <w:lang w:val="lt-LT"/>
              </w:rPr>
              <w:t>Tel. Nr.</w:t>
            </w:r>
          </w:p>
        </w:tc>
        <w:tc>
          <w:tcPr>
            <w:tcW w:w="2411" w:type="dxa"/>
          </w:tcPr>
          <w:p w14:paraId="0CBE4101" w14:textId="77777777" w:rsidR="00EB6E26" w:rsidRPr="00EB6E26" w:rsidRDefault="00EB6E26" w:rsidP="00EB6E26">
            <w:pPr>
              <w:jc w:val="center"/>
              <w:rPr>
                <w:b/>
                <w:bCs/>
                <w:lang w:val="lt-LT"/>
              </w:rPr>
            </w:pPr>
            <w:r w:rsidRPr="00EB6E26">
              <w:rPr>
                <w:b/>
                <w:bCs/>
                <w:lang w:val="lt-LT"/>
              </w:rPr>
              <w:t>Gyventojo parašas, patvirtinantis atsisakymą evakuoti</w:t>
            </w:r>
          </w:p>
        </w:tc>
        <w:tc>
          <w:tcPr>
            <w:tcW w:w="2692" w:type="dxa"/>
          </w:tcPr>
          <w:p w14:paraId="79D07C75" w14:textId="77777777" w:rsidR="00EB6E26" w:rsidRPr="00EB6E26" w:rsidRDefault="00EB6E26" w:rsidP="00EB6E26">
            <w:pPr>
              <w:jc w:val="center"/>
              <w:rPr>
                <w:b/>
                <w:bCs/>
                <w:lang w:val="lt-LT"/>
              </w:rPr>
            </w:pPr>
            <w:r w:rsidRPr="00EB6E26">
              <w:rPr>
                <w:b/>
                <w:bCs/>
                <w:lang w:val="lt-LT"/>
              </w:rPr>
              <w:t>Informaciją surinkusio asmens parašas</w:t>
            </w:r>
          </w:p>
        </w:tc>
      </w:tr>
      <w:tr w:rsidR="00EB6E26" w:rsidRPr="00EB6E26" w14:paraId="09021748" w14:textId="77777777" w:rsidTr="0017292D">
        <w:tc>
          <w:tcPr>
            <w:tcW w:w="570" w:type="dxa"/>
          </w:tcPr>
          <w:p w14:paraId="0E489C8F" w14:textId="77777777" w:rsidR="00EB6E26" w:rsidRPr="00EB6E26" w:rsidRDefault="00EB6E26" w:rsidP="00EB6E26">
            <w:pPr>
              <w:jc w:val="center"/>
              <w:rPr>
                <w:b/>
                <w:bCs/>
                <w:lang w:val="lt-LT"/>
              </w:rPr>
            </w:pPr>
            <w:r w:rsidRPr="00EB6E26">
              <w:rPr>
                <w:b/>
                <w:bCs/>
                <w:lang w:val="lt-LT"/>
              </w:rPr>
              <w:t>1</w:t>
            </w:r>
          </w:p>
        </w:tc>
        <w:tc>
          <w:tcPr>
            <w:tcW w:w="1835" w:type="dxa"/>
          </w:tcPr>
          <w:p w14:paraId="12AAE4E1" w14:textId="77777777" w:rsidR="00EB6E26" w:rsidRPr="00EB6E26" w:rsidRDefault="00EB6E26" w:rsidP="00EB6E26">
            <w:pPr>
              <w:jc w:val="center"/>
              <w:rPr>
                <w:b/>
                <w:bCs/>
                <w:lang w:val="lt-LT"/>
              </w:rPr>
            </w:pPr>
            <w:r w:rsidRPr="00EB6E26">
              <w:rPr>
                <w:b/>
                <w:bCs/>
                <w:lang w:val="lt-LT"/>
              </w:rPr>
              <w:t>2</w:t>
            </w:r>
          </w:p>
        </w:tc>
        <w:tc>
          <w:tcPr>
            <w:tcW w:w="2131" w:type="dxa"/>
          </w:tcPr>
          <w:p w14:paraId="411B57CA" w14:textId="77777777" w:rsidR="00EB6E26" w:rsidRPr="00EB6E26" w:rsidRDefault="00EB6E26" w:rsidP="00EB6E26">
            <w:pPr>
              <w:jc w:val="center"/>
              <w:rPr>
                <w:b/>
                <w:bCs/>
                <w:lang w:val="lt-LT"/>
              </w:rPr>
            </w:pPr>
            <w:r w:rsidRPr="00EB6E26">
              <w:rPr>
                <w:b/>
                <w:bCs/>
                <w:lang w:val="lt-LT"/>
              </w:rPr>
              <w:t>3</w:t>
            </w:r>
          </w:p>
        </w:tc>
        <w:tc>
          <w:tcPr>
            <w:tcW w:w="1700" w:type="dxa"/>
          </w:tcPr>
          <w:p w14:paraId="5103C83C" w14:textId="77777777" w:rsidR="00EB6E26" w:rsidRPr="00EB6E26" w:rsidRDefault="00EB6E26" w:rsidP="00EB6E26">
            <w:pPr>
              <w:jc w:val="center"/>
              <w:rPr>
                <w:b/>
                <w:bCs/>
                <w:lang w:val="lt-LT"/>
              </w:rPr>
            </w:pPr>
            <w:r w:rsidRPr="00EB6E26">
              <w:rPr>
                <w:b/>
                <w:bCs/>
                <w:lang w:val="lt-LT"/>
              </w:rPr>
              <w:t>4</w:t>
            </w:r>
          </w:p>
        </w:tc>
        <w:tc>
          <w:tcPr>
            <w:tcW w:w="1933" w:type="dxa"/>
          </w:tcPr>
          <w:p w14:paraId="19257633" w14:textId="77777777" w:rsidR="00EB6E26" w:rsidRPr="00EB6E26" w:rsidRDefault="00EB6E26" w:rsidP="00EB6E26">
            <w:pPr>
              <w:jc w:val="center"/>
              <w:rPr>
                <w:b/>
                <w:bCs/>
                <w:lang w:val="lt-LT"/>
              </w:rPr>
            </w:pPr>
            <w:r w:rsidRPr="00EB6E26">
              <w:rPr>
                <w:b/>
                <w:bCs/>
                <w:lang w:val="lt-LT"/>
              </w:rPr>
              <w:t>5</w:t>
            </w:r>
          </w:p>
        </w:tc>
        <w:tc>
          <w:tcPr>
            <w:tcW w:w="1607" w:type="dxa"/>
          </w:tcPr>
          <w:p w14:paraId="4D34322E" w14:textId="77777777" w:rsidR="00EB6E26" w:rsidRPr="00EB6E26" w:rsidRDefault="00EB6E26" w:rsidP="00EB6E26">
            <w:pPr>
              <w:jc w:val="center"/>
              <w:rPr>
                <w:b/>
                <w:bCs/>
                <w:lang w:val="lt-LT"/>
              </w:rPr>
            </w:pPr>
            <w:r w:rsidRPr="00EB6E26">
              <w:rPr>
                <w:b/>
                <w:bCs/>
                <w:lang w:val="lt-LT"/>
              </w:rPr>
              <w:t>6</w:t>
            </w:r>
          </w:p>
        </w:tc>
        <w:tc>
          <w:tcPr>
            <w:tcW w:w="2411" w:type="dxa"/>
          </w:tcPr>
          <w:p w14:paraId="6675FCA1" w14:textId="77777777" w:rsidR="00EB6E26" w:rsidRPr="00EB6E26" w:rsidRDefault="00EB6E26" w:rsidP="00EB6E26">
            <w:pPr>
              <w:jc w:val="center"/>
              <w:rPr>
                <w:b/>
                <w:bCs/>
                <w:lang w:val="lt-LT"/>
              </w:rPr>
            </w:pPr>
            <w:r w:rsidRPr="00EB6E26">
              <w:rPr>
                <w:b/>
                <w:bCs/>
                <w:lang w:val="lt-LT"/>
              </w:rPr>
              <w:t>7</w:t>
            </w:r>
          </w:p>
        </w:tc>
        <w:tc>
          <w:tcPr>
            <w:tcW w:w="2692" w:type="dxa"/>
          </w:tcPr>
          <w:p w14:paraId="5769983C" w14:textId="77777777" w:rsidR="00EB6E26" w:rsidRPr="00EB6E26" w:rsidRDefault="00EB6E26" w:rsidP="00EB6E26">
            <w:pPr>
              <w:jc w:val="center"/>
              <w:rPr>
                <w:b/>
                <w:bCs/>
                <w:lang w:val="lt-LT"/>
              </w:rPr>
            </w:pPr>
            <w:r w:rsidRPr="00EB6E26">
              <w:rPr>
                <w:b/>
                <w:bCs/>
                <w:lang w:val="lt-LT"/>
              </w:rPr>
              <w:t>8</w:t>
            </w:r>
          </w:p>
        </w:tc>
      </w:tr>
      <w:tr w:rsidR="00EB6E26" w:rsidRPr="00EB6E26" w14:paraId="2962330A" w14:textId="77777777" w:rsidTr="0017292D">
        <w:tc>
          <w:tcPr>
            <w:tcW w:w="570" w:type="dxa"/>
          </w:tcPr>
          <w:p w14:paraId="3043E4B2" w14:textId="77777777" w:rsidR="00EB6E26" w:rsidRPr="00EB6E26" w:rsidRDefault="00EB6E26" w:rsidP="00EB6E26">
            <w:pPr>
              <w:jc w:val="center"/>
              <w:rPr>
                <w:b/>
                <w:bCs/>
                <w:lang w:val="lt-LT"/>
              </w:rPr>
            </w:pPr>
            <w:r w:rsidRPr="00EB6E26">
              <w:rPr>
                <w:b/>
                <w:bCs/>
                <w:lang w:val="lt-LT"/>
              </w:rPr>
              <w:t>1.</w:t>
            </w:r>
          </w:p>
          <w:p w14:paraId="37A95BB4" w14:textId="77777777" w:rsidR="00EB6E26" w:rsidRPr="00EB6E26" w:rsidRDefault="00EB6E26" w:rsidP="00EB6E26">
            <w:pPr>
              <w:jc w:val="center"/>
              <w:rPr>
                <w:b/>
                <w:bCs/>
                <w:lang w:val="lt-LT"/>
              </w:rPr>
            </w:pPr>
          </w:p>
        </w:tc>
        <w:tc>
          <w:tcPr>
            <w:tcW w:w="1835" w:type="dxa"/>
          </w:tcPr>
          <w:p w14:paraId="772FD676" w14:textId="77777777" w:rsidR="00EB6E26" w:rsidRPr="00EB6E26" w:rsidRDefault="00EB6E26" w:rsidP="00EB6E26">
            <w:pPr>
              <w:rPr>
                <w:b/>
                <w:bCs/>
                <w:lang w:val="lt-LT"/>
              </w:rPr>
            </w:pPr>
          </w:p>
        </w:tc>
        <w:tc>
          <w:tcPr>
            <w:tcW w:w="2131" w:type="dxa"/>
          </w:tcPr>
          <w:p w14:paraId="0143776A" w14:textId="77777777" w:rsidR="00EB6E26" w:rsidRPr="00EB6E26" w:rsidRDefault="00EB6E26" w:rsidP="00EB6E26">
            <w:pPr>
              <w:rPr>
                <w:b/>
                <w:bCs/>
                <w:lang w:val="lt-LT"/>
              </w:rPr>
            </w:pPr>
          </w:p>
        </w:tc>
        <w:tc>
          <w:tcPr>
            <w:tcW w:w="1700" w:type="dxa"/>
          </w:tcPr>
          <w:p w14:paraId="1448CB71" w14:textId="77777777" w:rsidR="00EB6E26" w:rsidRPr="00EB6E26" w:rsidRDefault="00EB6E26" w:rsidP="00EB6E26">
            <w:pPr>
              <w:rPr>
                <w:b/>
                <w:bCs/>
                <w:lang w:val="lt-LT"/>
              </w:rPr>
            </w:pPr>
          </w:p>
        </w:tc>
        <w:tc>
          <w:tcPr>
            <w:tcW w:w="1933" w:type="dxa"/>
          </w:tcPr>
          <w:p w14:paraId="47B16ECA" w14:textId="77777777" w:rsidR="00EB6E26" w:rsidRPr="00EB6E26" w:rsidRDefault="00EB6E26" w:rsidP="00EB6E26">
            <w:pPr>
              <w:rPr>
                <w:b/>
                <w:bCs/>
                <w:lang w:val="lt-LT"/>
              </w:rPr>
            </w:pPr>
          </w:p>
        </w:tc>
        <w:tc>
          <w:tcPr>
            <w:tcW w:w="1607" w:type="dxa"/>
          </w:tcPr>
          <w:p w14:paraId="7CF41E52" w14:textId="77777777" w:rsidR="00EB6E26" w:rsidRPr="00EB6E26" w:rsidRDefault="00EB6E26" w:rsidP="00EB6E26">
            <w:pPr>
              <w:rPr>
                <w:b/>
                <w:bCs/>
                <w:lang w:val="lt-LT"/>
              </w:rPr>
            </w:pPr>
          </w:p>
        </w:tc>
        <w:tc>
          <w:tcPr>
            <w:tcW w:w="2411" w:type="dxa"/>
          </w:tcPr>
          <w:p w14:paraId="3C3C3DB4" w14:textId="77777777" w:rsidR="00EB6E26" w:rsidRPr="00EB6E26" w:rsidRDefault="00EB6E26" w:rsidP="00EB6E26">
            <w:pPr>
              <w:rPr>
                <w:b/>
                <w:bCs/>
                <w:lang w:val="lt-LT"/>
              </w:rPr>
            </w:pPr>
          </w:p>
        </w:tc>
        <w:tc>
          <w:tcPr>
            <w:tcW w:w="2692" w:type="dxa"/>
          </w:tcPr>
          <w:p w14:paraId="6E17FD6D" w14:textId="77777777" w:rsidR="00EB6E26" w:rsidRPr="00EB6E26" w:rsidRDefault="00EB6E26" w:rsidP="00EB6E26">
            <w:pPr>
              <w:rPr>
                <w:b/>
                <w:bCs/>
                <w:lang w:val="lt-LT"/>
              </w:rPr>
            </w:pPr>
          </w:p>
        </w:tc>
      </w:tr>
      <w:tr w:rsidR="00EB6E26" w:rsidRPr="00EB6E26" w14:paraId="297DA6E8" w14:textId="77777777" w:rsidTr="0017292D">
        <w:tc>
          <w:tcPr>
            <w:tcW w:w="570" w:type="dxa"/>
          </w:tcPr>
          <w:p w14:paraId="374CC499" w14:textId="77777777" w:rsidR="00EB6E26" w:rsidRPr="00EB6E26" w:rsidRDefault="00EB6E26" w:rsidP="00EB6E26">
            <w:pPr>
              <w:jc w:val="center"/>
              <w:rPr>
                <w:b/>
                <w:bCs/>
                <w:lang w:val="lt-LT"/>
              </w:rPr>
            </w:pPr>
            <w:r w:rsidRPr="00EB6E26">
              <w:rPr>
                <w:b/>
                <w:bCs/>
                <w:lang w:val="lt-LT"/>
              </w:rPr>
              <w:t>2.</w:t>
            </w:r>
          </w:p>
          <w:p w14:paraId="171F03BE" w14:textId="77777777" w:rsidR="00EB6E26" w:rsidRPr="00EB6E26" w:rsidRDefault="00EB6E26" w:rsidP="00EB6E26">
            <w:pPr>
              <w:jc w:val="center"/>
              <w:rPr>
                <w:b/>
                <w:bCs/>
                <w:lang w:val="lt-LT"/>
              </w:rPr>
            </w:pPr>
          </w:p>
        </w:tc>
        <w:tc>
          <w:tcPr>
            <w:tcW w:w="1835" w:type="dxa"/>
          </w:tcPr>
          <w:p w14:paraId="1BDF418E" w14:textId="77777777" w:rsidR="00EB6E26" w:rsidRPr="00EB6E26" w:rsidRDefault="00EB6E26" w:rsidP="00EB6E26">
            <w:pPr>
              <w:rPr>
                <w:b/>
                <w:bCs/>
                <w:lang w:val="lt-LT"/>
              </w:rPr>
            </w:pPr>
          </w:p>
        </w:tc>
        <w:tc>
          <w:tcPr>
            <w:tcW w:w="2131" w:type="dxa"/>
          </w:tcPr>
          <w:p w14:paraId="5EE29A88" w14:textId="77777777" w:rsidR="00EB6E26" w:rsidRPr="00EB6E26" w:rsidRDefault="00EB6E26" w:rsidP="00EB6E26">
            <w:pPr>
              <w:rPr>
                <w:b/>
                <w:bCs/>
                <w:lang w:val="lt-LT"/>
              </w:rPr>
            </w:pPr>
          </w:p>
        </w:tc>
        <w:tc>
          <w:tcPr>
            <w:tcW w:w="1700" w:type="dxa"/>
          </w:tcPr>
          <w:p w14:paraId="364F4B38" w14:textId="77777777" w:rsidR="00EB6E26" w:rsidRPr="00EB6E26" w:rsidRDefault="00EB6E26" w:rsidP="00EB6E26">
            <w:pPr>
              <w:rPr>
                <w:b/>
                <w:bCs/>
                <w:lang w:val="lt-LT"/>
              </w:rPr>
            </w:pPr>
          </w:p>
        </w:tc>
        <w:tc>
          <w:tcPr>
            <w:tcW w:w="1933" w:type="dxa"/>
          </w:tcPr>
          <w:p w14:paraId="1B0567D5" w14:textId="77777777" w:rsidR="00EB6E26" w:rsidRPr="00EB6E26" w:rsidRDefault="00EB6E26" w:rsidP="00EB6E26">
            <w:pPr>
              <w:rPr>
                <w:b/>
                <w:bCs/>
                <w:lang w:val="lt-LT"/>
              </w:rPr>
            </w:pPr>
          </w:p>
        </w:tc>
        <w:tc>
          <w:tcPr>
            <w:tcW w:w="1607" w:type="dxa"/>
          </w:tcPr>
          <w:p w14:paraId="396D0A9B" w14:textId="77777777" w:rsidR="00EB6E26" w:rsidRPr="00EB6E26" w:rsidRDefault="00EB6E26" w:rsidP="00EB6E26">
            <w:pPr>
              <w:rPr>
                <w:b/>
                <w:bCs/>
                <w:lang w:val="lt-LT"/>
              </w:rPr>
            </w:pPr>
          </w:p>
        </w:tc>
        <w:tc>
          <w:tcPr>
            <w:tcW w:w="2411" w:type="dxa"/>
          </w:tcPr>
          <w:p w14:paraId="273CA6F0" w14:textId="77777777" w:rsidR="00EB6E26" w:rsidRPr="00EB6E26" w:rsidRDefault="00EB6E26" w:rsidP="00EB6E26">
            <w:pPr>
              <w:rPr>
                <w:b/>
                <w:bCs/>
                <w:lang w:val="lt-LT"/>
              </w:rPr>
            </w:pPr>
          </w:p>
        </w:tc>
        <w:tc>
          <w:tcPr>
            <w:tcW w:w="2692" w:type="dxa"/>
          </w:tcPr>
          <w:p w14:paraId="5CDD1BBA" w14:textId="77777777" w:rsidR="00EB6E26" w:rsidRPr="00EB6E26" w:rsidRDefault="00EB6E26" w:rsidP="00EB6E26">
            <w:pPr>
              <w:rPr>
                <w:b/>
                <w:bCs/>
                <w:lang w:val="lt-LT"/>
              </w:rPr>
            </w:pPr>
          </w:p>
        </w:tc>
      </w:tr>
      <w:tr w:rsidR="00EB6E26" w:rsidRPr="00EB6E26" w14:paraId="57DCD44B" w14:textId="77777777" w:rsidTr="0017292D">
        <w:tc>
          <w:tcPr>
            <w:tcW w:w="570" w:type="dxa"/>
          </w:tcPr>
          <w:p w14:paraId="5478E12E" w14:textId="77777777" w:rsidR="00EB6E26" w:rsidRPr="00EB6E26" w:rsidRDefault="00EB6E26" w:rsidP="00EB6E26">
            <w:pPr>
              <w:jc w:val="center"/>
              <w:rPr>
                <w:b/>
                <w:bCs/>
                <w:lang w:val="lt-LT"/>
              </w:rPr>
            </w:pPr>
            <w:r w:rsidRPr="00EB6E26">
              <w:rPr>
                <w:b/>
                <w:bCs/>
                <w:lang w:val="lt-LT"/>
              </w:rPr>
              <w:t>3.</w:t>
            </w:r>
          </w:p>
          <w:p w14:paraId="3C6385D1" w14:textId="77777777" w:rsidR="00EB6E26" w:rsidRPr="00EB6E26" w:rsidRDefault="00EB6E26" w:rsidP="00EB6E26">
            <w:pPr>
              <w:jc w:val="center"/>
              <w:rPr>
                <w:b/>
                <w:bCs/>
                <w:lang w:val="lt-LT"/>
              </w:rPr>
            </w:pPr>
          </w:p>
        </w:tc>
        <w:tc>
          <w:tcPr>
            <w:tcW w:w="1835" w:type="dxa"/>
          </w:tcPr>
          <w:p w14:paraId="5111702D" w14:textId="77777777" w:rsidR="00EB6E26" w:rsidRPr="00EB6E26" w:rsidRDefault="00EB6E26" w:rsidP="00EB6E26">
            <w:pPr>
              <w:rPr>
                <w:b/>
                <w:bCs/>
                <w:lang w:val="lt-LT"/>
              </w:rPr>
            </w:pPr>
          </w:p>
        </w:tc>
        <w:tc>
          <w:tcPr>
            <w:tcW w:w="2131" w:type="dxa"/>
          </w:tcPr>
          <w:p w14:paraId="2509529B" w14:textId="77777777" w:rsidR="00EB6E26" w:rsidRPr="00EB6E26" w:rsidRDefault="00EB6E26" w:rsidP="00EB6E26">
            <w:pPr>
              <w:rPr>
                <w:b/>
                <w:bCs/>
                <w:lang w:val="lt-LT"/>
              </w:rPr>
            </w:pPr>
          </w:p>
        </w:tc>
        <w:tc>
          <w:tcPr>
            <w:tcW w:w="1700" w:type="dxa"/>
          </w:tcPr>
          <w:p w14:paraId="71B2B921" w14:textId="77777777" w:rsidR="00EB6E26" w:rsidRPr="00EB6E26" w:rsidRDefault="00EB6E26" w:rsidP="00EB6E26">
            <w:pPr>
              <w:rPr>
                <w:b/>
                <w:bCs/>
                <w:lang w:val="lt-LT"/>
              </w:rPr>
            </w:pPr>
          </w:p>
        </w:tc>
        <w:tc>
          <w:tcPr>
            <w:tcW w:w="1933" w:type="dxa"/>
          </w:tcPr>
          <w:p w14:paraId="7075295C" w14:textId="77777777" w:rsidR="00EB6E26" w:rsidRPr="00EB6E26" w:rsidRDefault="00EB6E26" w:rsidP="00EB6E26">
            <w:pPr>
              <w:rPr>
                <w:b/>
                <w:bCs/>
                <w:lang w:val="lt-LT"/>
              </w:rPr>
            </w:pPr>
          </w:p>
        </w:tc>
        <w:tc>
          <w:tcPr>
            <w:tcW w:w="1607" w:type="dxa"/>
          </w:tcPr>
          <w:p w14:paraId="59C0B0B9" w14:textId="77777777" w:rsidR="00EB6E26" w:rsidRPr="00EB6E26" w:rsidRDefault="00EB6E26" w:rsidP="00EB6E26">
            <w:pPr>
              <w:rPr>
                <w:b/>
                <w:bCs/>
                <w:lang w:val="lt-LT"/>
              </w:rPr>
            </w:pPr>
          </w:p>
        </w:tc>
        <w:tc>
          <w:tcPr>
            <w:tcW w:w="2411" w:type="dxa"/>
          </w:tcPr>
          <w:p w14:paraId="50487E40" w14:textId="77777777" w:rsidR="00EB6E26" w:rsidRPr="00EB6E26" w:rsidRDefault="00EB6E26" w:rsidP="00EB6E26">
            <w:pPr>
              <w:rPr>
                <w:b/>
                <w:bCs/>
                <w:lang w:val="lt-LT"/>
              </w:rPr>
            </w:pPr>
          </w:p>
        </w:tc>
        <w:tc>
          <w:tcPr>
            <w:tcW w:w="2692" w:type="dxa"/>
          </w:tcPr>
          <w:p w14:paraId="08203D50" w14:textId="77777777" w:rsidR="00EB6E26" w:rsidRPr="00EB6E26" w:rsidRDefault="00EB6E26" w:rsidP="00EB6E26">
            <w:pPr>
              <w:rPr>
                <w:b/>
                <w:bCs/>
                <w:lang w:val="lt-LT"/>
              </w:rPr>
            </w:pPr>
          </w:p>
        </w:tc>
      </w:tr>
      <w:tr w:rsidR="00EB6E26" w:rsidRPr="00EB6E26" w14:paraId="69082EA7" w14:textId="77777777" w:rsidTr="0017292D">
        <w:tc>
          <w:tcPr>
            <w:tcW w:w="570" w:type="dxa"/>
          </w:tcPr>
          <w:p w14:paraId="4DC91DDB" w14:textId="77777777" w:rsidR="00EB6E26" w:rsidRPr="00EB6E26" w:rsidRDefault="00EB6E26" w:rsidP="00EB6E26">
            <w:pPr>
              <w:jc w:val="center"/>
              <w:rPr>
                <w:b/>
                <w:bCs/>
                <w:lang w:val="lt-LT"/>
              </w:rPr>
            </w:pPr>
            <w:r w:rsidRPr="00EB6E26">
              <w:rPr>
                <w:b/>
                <w:bCs/>
                <w:lang w:val="lt-LT"/>
              </w:rPr>
              <w:t>.....</w:t>
            </w:r>
          </w:p>
          <w:p w14:paraId="378B47E1" w14:textId="77777777" w:rsidR="00EB6E26" w:rsidRPr="00EB6E26" w:rsidRDefault="00EB6E26" w:rsidP="00EB6E26">
            <w:pPr>
              <w:jc w:val="center"/>
              <w:rPr>
                <w:b/>
                <w:bCs/>
                <w:lang w:val="lt-LT"/>
              </w:rPr>
            </w:pPr>
          </w:p>
        </w:tc>
        <w:tc>
          <w:tcPr>
            <w:tcW w:w="1835" w:type="dxa"/>
          </w:tcPr>
          <w:p w14:paraId="75515D19" w14:textId="77777777" w:rsidR="00EB6E26" w:rsidRPr="00EB6E26" w:rsidRDefault="00EB6E26" w:rsidP="00EB6E26">
            <w:pPr>
              <w:rPr>
                <w:b/>
                <w:bCs/>
                <w:lang w:val="lt-LT"/>
              </w:rPr>
            </w:pPr>
          </w:p>
        </w:tc>
        <w:tc>
          <w:tcPr>
            <w:tcW w:w="2131" w:type="dxa"/>
          </w:tcPr>
          <w:p w14:paraId="4D6D8A88" w14:textId="77777777" w:rsidR="00EB6E26" w:rsidRPr="00EB6E26" w:rsidRDefault="00EB6E26" w:rsidP="00EB6E26">
            <w:pPr>
              <w:rPr>
                <w:b/>
                <w:bCs/>
                <w:lang w:val="lt-LT"/>
              </w:rPr>
            </w:pPr>
          </w:p>
        </w:tc>
        <w:tc>
          <w:tcPr>
            <w:tcW w:w="1700" w:type="dxa"/>
          </w:tcPr>
          <w:p w14:paraId="7E686662" w14:textId="77777777" w:rsidR="00EB6E26" w:rsidRPr="00EB6E26" w:rsidRDefault="00EB6E26" w:rsidP="00EB6E26">
            <w:pPr>
              <w:rPr>
                <w:b/>
                <w:bCs/>
                <w:lang w:val="lt-LT"/>
              </w:rPr>
            </w:pPr>
          </w:p>
        </w:tc>
        <w:tc>
          <w:tcPr>
            <w:tcW w:w="1933" w:type="dxa"/>
          </w:tcPr>
          <w:p w14:paraId="062CBBC9" w14:textId="77777777" w:rsidR="00EB6E26" w:rsidRPr="00EB6E26" w:rsidRDefault="00EB6E26" w:rsidP="00EB6E26">
            <w:pPr>
              <w:rPr>
                <w:b/>
                <w:bCs/>
                <w:lang w:val="lt-LT"/>
              </w:rPr>
            </w:pPr>
          </w:p>
        </w:tc>
        <w:tc>
          <w:tcPr>
            <w:tcW w:w="1607" w:type="dxa"/>
          </w:tcPr>
          <w:p w14:paraId="7D2CBCFF" w14:textId="77777777" w:rsidR="00EB6E26" w:rsidRPr="00EB6E26" w:rsidRDefault="00EB6E26" w:rsidP="00EB6E26">
            <w:pPr>
              <w:rPr>
                <w:b/>
                <w:bCs/>
                <w:lang w:val="lt-LT"/>
              </w:rPr>
            </w:pPr>
          </w:p>
        </w:tc>
        <w:tc>
          <w:tcPr>
            <w:tcW w:w="2411" w:type="dxa"/>
          </w:tcPr>
          <w:p w14:paraId="385B7E92" w14:textId="77777777" w:rsidR="00EB6E26" w:rsidRPr="00EB6E26" w:rsidRDefault="00EB6E26" w:rsidP="00EB6E26">
            <w:pPr>
              <w:rPr>
                <w:b/>
                <w:bCs/>
                <w:lang w:val="lt-LT"/>
              </w:rPr>
            </w:pPr>
          </w:p>
        </w:tc>
        <w:tc>
          <w:tcPr>
            <w:tcW w:w="2692" w:type="dxa"/>
          </w:tcPr>
          <w:p w14:paraId="29136B4D" w14:textId="77777777" w:rsidR="00EB6E26" w:rsidRPr="00EB6E26" w:rsidRDefault="00EB6E26" w:rsidP="00EB6E26">
            <w:pPr>
              <w:rPr>
                <w:b/>
                <w:bCs/>
                <w:lang w:val="lt-LT"/>
              </w:rPr>
            </w:pPr>
          </w:p>
        </w:tc>
      </w:tr>
    </w:tbl>
    <w:p w14:paraId="79F2BA05" w14:textId="77777777" w:rsidR="00EB6E26" w:rsidRPr="00EB6E26" w:rsidRDefault="00EB6E26" w:rsidP="00EB6E26">
      <w:pPr>
        <w:rPr>
          <w:b/>
          <w:bCs/>
          <w:lang w:val="lt-LT"/>
        </w:rPr>
      </w:pPr>
    </w:p>
    <w:p w14:paraId="6FD74D98" w14:textId="77777777" w:rsidR="00EB6E26" w:rsidRPr="00EB6E26" w:rsidRDefault="00EB6E26" w:rsidP="00EB6E26">
      <w:pPr>
        <w:jc w:val="both"/>
        <w:rPr>
          <w:lang w:val="lt-LT"/>
        </w:rPr>
      </w:pPr>
      <w:r w:rsidRPr="00EB6E26">
        <w:rPr>
          <w:lang w:val="lt-LT"/>
        </w:rPr>
        <w:t>* Gyventojui nepateikiant lentelėje nurodomų duomenų ir (ar) atsisakius pasirašyti, informaciją surenkantis asmuo užpildo lentelės 4, 7 ir 8 skiltis. Lentelės 7 skiltyje nurodoma, kad asmuo atsisakė teikti informaciją ir (ar) pasirašyti.</w:t>
      </w:r>
    </w:p>
    <w:p w14:paraId="31C8C31F" w14:textId="77777777" w:rsidR="00EB6E26" w:rsidRPr="00EB6E26" w:rsidRDefault="00EB6E26" w:rsidP="00EB6E26">
      <w:pPr>
        <w:jc w:val="both"/>
        <w:rPr>
          <w:lang w:val="lt-LT"/>
        </w:rPr>
      </w:pPr>
      <w:r w:rsidRPr="00EB6E26">
        <w:rPr>
          <w:b/>
          <w:bCs/>
          <w:lang w:val="lt-LT"/>
        </w:rPr>
        <w:t xml:space="preserve">** </w:t>
      </w:r>
      <w:r w:rsidRPr="00EB6E26">
        <w:rPr>
          <w:lang w:val="lt-LT"/>
        </w:rPr>
        <w:t xml:space="preserve">Gyventojams </w:t>
      </w:r>
      <w:r w:rsidRPr="00EB6E26">
        <w:rPr>
          <w:color w:val="000000"/>
          <w:shd w:val="clear" w:color="auto" w:fill="FFFFFF"/>
          <w:lang w:val="lt-LT" w:eastAsia="lt-LT"/>
        </w:rPr>
        <w:t>dėl fizinės negalios, ligos ar kitokių priežasčių negalintiems patiems pasirašyti, lentelės 7 skiltyje nurodoma nepasirašymo priežastis.</w:t>
      </w:r>
    </w:p>
    <w:p w14:paraId="7DF23C52" w14:textId="77777777" w:rsidR="00EB6E26" w:rsidRPr="00EB6E26" w:rsidRDefault="00EB6E26" w:rsidP="00EB6E26">
      <w:pPr>
        <w:jc w:val="center"/>
        <w:rPr>
          <w:lang w:val="lt-LT"/>
        </w:rPr>
      </w:pPr>
      <w:r w:rsidRPr="00EB6E26">
        <w:rPr>
          <w:lang w:val="lt-LT"/>
        </w:rPr>
        <w:t>_______________________________________</w:t>
      </w:r>
    </w:p>
    <w:p w14:paraId="31DA6ECA" w14:textId="77777777" w:rsidR="00B15E66" w:rsidRDefault="00B15E66" w:rsidP="00EB6E26"/>
    <w:p w14:paraId="4B551D32" w14:textId="77777777" w:rsidR="008F68CA" w:rsidRDefault="008F68CA" w:rsidP="00EB6E26"/>
    <w:p w14:paraId="1880D539" w14:textId="77777777" w:rsidR="008F68CA" w:rsidRDefault="008F68CA" w:rsidP="00EB6E26"/>
    <w:p w14:paraId="61A37A80" w14:textId="77777777" w:rsidR="008F68CA" w:rsidRDefault="008F68CA" w:rsidP="00EB6E26"/>
    <w:p w14:paraId="1273BB4C" w14:textId="77777777" w:rsidR="008F68CA" w:rsidRPr="008F68CA" w:rsidRDefault="008F68CA" w:rsidP="008F68CA">
      <w:pPr>
        <w:ind w:left="10206"/>
        <w:jc w:val="both"/>
        <w:rPr>
          <w:lang w:val="lt-LT"/>
        </w:rPr>
      </w:pPr>
      <w:r w:rsidRPr="008F68CA">
        <w:rPr>
          <w:lang w:val="lt-LT"/>
        </w:rPr>
        <w:lastRenderedPageBreak/>
        <w:t xml:space="preserve">Gyventojų evakavimo ir laikino apgyvendinimo organizavimo Vilniaus miesto savivaldybėje tvarkos aprašo </w:t>
      </w:r>
    </w:p>
    <w:p w14:paraId="7CE50F4C" w14:textId="77777777" w:rsidR="008F68CA" w:rsidRPr="008F68CA" w:rsidRDefault="008F68CA" w:rsidP="008F68CA">
      <w:pPr>
        <w:ind w:left="10206"/>
        <w:jc w:val="both"/>
        <w:rPr>
          <w:lang w:val="lt-LT"/>
        </w:rPr>
      </w:pPr>
      <w:r w:rsidRPr="008F68CA">
        <w:rPr>
          <w:lang w:val="lt-LT"/>
        </w:rPr>
        <w:t>7 priedas</w:t>
      </w:r>
    </w:p>
    <w:p w14:paraId="7A88DBC1" w14:textId="77777777" w:rsidR="008F68CA" w:rsidRDefault="008F68CA" w:rsidP="008F68CA">
      <w:pPr>
        <w:jc w:val="both"/>
      </w:pPr>
    </w:p>
    <w:p w14:paraId="6F6372C5" w14:textId="77777777" w:rsidR="008F68CA" w:rsidRDefault="008F68CA" w:rsidP="008F68CA">
      <w:pPr>
        <w:jc w:val="center"/>
        <w:rPr>
          <w:b/>
          <w:bCs/>
        </w:rPr>
      </w:pPr>
      <w:r w:rsidRPr="00435528">
        <w:rPr>
          <w:b/>
          <w:bCs/>
        </w:rPr>
        <w:t>GYVENTOJŲ EVAKAVIMO SURINKIMO IR TARPINIO GYVENTOJŲ EVAKAVIMO PUNKT</w:t>
      </w:r>
      <w:r>
        <w:rPr>
          <w:b/>
          <w:bCs/>
        </w:rPr>
        <w:t>UOSE TURIMOS ĮRANGOS IŠDĖSTYMO</w:t>
      </w:r>
      <w:r w:rsidRPr="00435528">
        <w:rPr>
          <w:b/>
          <w:bCs/>
        </w:rPr>
        <w:t xml:space="preserve"> PAVYZDINĖ SCHEMA</w:t>
      </w:r>
      <w:r>
        <w:rPr>
          <w:b/>
          <w:bCs/>
        </w:rPr>
        <w:t xml:space="preserve"> </w:t>
      </w:r>
    </w:p>
    <w:p w14:paraId="5536F2EA" w14:textId="77777777" w:rsidR="008F68CA" w:rsidRDefault="008F68CA" w:rsidP="008F68CA">
      <w:pPr>
        <w:rPr>
          <w:b/>
          <w:bCs/>
        </w:rPr>
      </w:pPr>
      <w:r>
        <w:rPr>
          <w:b/>
          <w:bCs/>
          <w:noProof/>
        </w:rPr>
        <mc:AlternateContent>
          <mc:Choice Requires="wps">
            <w:drawing>
              <wp:anchor distT="0" distB="0" distL="114300" distR="114300" simplePos="0" relativeHeight="252198912" behindDoc="0" locked="0" layoutInCell="1" allowOverlap="1" wp14:anchorId="62D9FA68" wp14:editId="5F685FBD">
                <wp:simplePos x="0" y="0"/>
                <wp:positionH relativeFrom="column">
                  <wp:posOffset>2165668</wp:posOffset>
                </wp:positionH>
                <wp:positionV relativeFrom="paragraph">
                  <wp:posOffset>1371758</wp:posOffset>
                </wp:positionV>
                <wp:extent cx="1947862" cy="720437"/>
                <wp:effectExtent l="4128" t="0" r="0" b="0"/>
                <wp:wrapNone/>
                <wp:docPr id="280520101" name="Teksto laukas 2"/>
                <wp:cNvGraphicFramePr/>
                <a:graphic xmlns:a="http://schemas.openxmlformats.org/drawingml/2006/main">
                  <a:graphicData uri="http://schemas.microsoft.com/office/word/2010/wordprocessingShape">
                    <wps:wsp>
                      <wps:cNvSpPr txBox="1"/>
                      <wps:spPr>
                        <a:xfrm rot="16200000">
                          <a:off x="0" y="0"/>
                          <a:ext cx="1947862" cy="720437"/>
                        </a:xfrm>
                        <a:prstGeom prst="rect">
                          <a:avLst/>
                        </a:prstGeom>
                        <a:noFill/>
                        <a:ln w="6350">
                          <a:noFill/>
                        </a:ln>
                      </wps:spPr>
                      <wps:txbx>
                        <w:txbxContent>
                          <w:p w14:paraId="3C2EAB55" w14:textId="77777777" w:rsidR="008F68CA" w:rsidRPr="00B93C78" w:rsidRDefault="008F68CA" w:rsidP="008F68CA">
                            <w:pPr>
                              <w:jc w:val="center"/>
                              <w:rPr>
                                <w:i/>
                                <w:iCs/>
                                <w:sz w:val="18"/>
                                <w:szCs w:val="18"/>
                              </w:rPr>
                            </w:pPr>
                            <w:r>
                              <w:rPr>
                                <w:i/>
                                <w:iCs/>
                                <w:sz w:val="18"/>
                                <w:szCs w:val="18"/>
                              </w:rPr>
                              <w:t>Elektros energijos tiekimas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D9FA68" id="Teksto laukas 2" o:spid="_x0000_s1168" type="#_x0000_t202" style="position:absolute;margin-left:170.55pt;margin-top:108pt;width:153.35pt;height:56.75pt;rotation:-90;z-index:25219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" filled="f" stroked="f" strokeweight=".5pt">
                <v:textbox>
                  <w:txbxContent>
                    <w:p w14:paraId="3C2EAB55" w14:textId="77777777" w:rsidR="008F68CA" w:rsidRPr="00B93C78" w:rsidRDefault="008F68CA" w:rsidP="008F68CA">
                      <w:pPr>
                        <w:jc w:val="center"/>
                        <w:rPr>
                          <w:i/>
                          <w:iCs/>
                          <w:sz w:val="18"/>
                          <w:szCs w:val="18"/>
                        </w:rPr>
                      </w:pPr>
                      <w:proofErr w:type="spellStart"/>
                      <w:r>
                        <w:rPr>
                          <w:i/>
                          <w:iCs/>
                          <w:sz w:val="18"/>
                          <w:szCs w:val="18"/>
                        </w:rPr>
                        <w:t>Elektros</w:t>
                      </w:r>
                      <w:proofErr w:type="spellEnd"/>
                      <w:r>
                        <w:rPr>
                          <w:i/>
                          <w:iCs/>
                          <w:sz w:val="18"/>
                          <w:szCs w:val="18"/>
                        </w:rPr>
                        <w:t xml:space="preserve"> </w:t>
                      </w:r>
                      <w:proofErr w:type="spellStart"/>
                      <w:r>
                        <w:rPr>
                          <w:i/>
                          <w:iCs/>
                          <w:sz w:val="18"/>
                          <w:szCs w:val="18"/>
                        </w:rPr>
                        <w:t>energijos</w:t>
                      </w:r>
                      <w:proofErr w:type="spellEnd"/>
                      <w:r>
                        <w:rPr>
                          <w:i/>
                          <w:iCs/>
                          <w:sz w:val="18"/>
                          <w:szCs w:val="18"/>
                        </w:rPr>
                        <w:t xml:space="preserve"> </w:t>
                      </w:r>
                      <w:proofErr w:type="spellStart"/>
                      <w:r>
                        <w:rPr>
                          <w:i/>
                          <w:iCs/>
                          <w:sz w:val="18"/>
                          <w:szCs w:val="18"/>
                        </w:rPr>
                        <w:t>tiekimas</w:t>
                      </w:r>
                      <w:proofErr w:type="spellEnd"/>
                    </w:p>
                  </w:txbxContent>
                </v:textbox>
              </v:shape>
            </w:pict>
          </mc:Fallback>
        </mc:AlternateContent>
      </w:r>
      <w:r>
        <w:rPr>
          <w:b/>
          <w:bCs/>
          <w:noProof/>
        </w:rPr>
        <mc:AlternateContent>
          <mc:Choice Requires="wpg">
            <w:drawing>
              <wp:anchor distT="0" distB="0" distL="114300" distR="114300" simplePos="0" relativeHeight="252196864" behindDoc="0" locked="0" layoutInCell="1" allowOverlap="1" wp14:anchorId="422DCE72" wp14:editId="7255BDC2">
                <wp:simplePos x="0" y="0"/>
                <wp:positionH relativeFrom="column">
                  <wp:posOffset>3066733</wp:posOffset>
                </wp:positionH>
                <wp:positionV relativeFrom="paragraph">
                  <wp:posOffset>2338070</wp:posOffset>
                </wp:positionV>
                <wp:extent cx="75565" cy="133350"/>
                <wp:effectExtent l="0" t="0" r="19685" b="19050"/>
                <wp:wrapNone/>
                <wp:docPr id="839134040" name="Grupė 22"/>
                <wp:cNvGraphicFramePr/>
                <a:graphic xmlns:a="http://schemas.openxmlformats.org/drawingml/2006/main">
                  <a:graphicData uri="http://schemas.microsoft.com/office/word/2010/wordprocessingGroup">
                    <wpg:wgp>
                      <wpg:cNvGrpSpPr/>
                      <wpg:grpSpPr>
                        <a:xfrm>
                          <a:off x="0" y="0"/>
                          <a:ext cx="75565" cy="133350"/>
                          <a:chOff x="0" y="0"/>
                          <a:chExt cx="75565" cy="133350"/>
                        </a:xfrm>
                      </wpg:grpSpPr>
                      <wps:wsp>
                        <wps:cNvPr id="77918754" name="Tiesioji jungtis 21"/>
                        <wps:cNvCnPr/>
                        <wps:spPr>
                          <a:xfrm>
                            <a:off x="0" y="0"/>
                            <a:ext cx="61913" cy="57150"/>
                          </a:xfrm>
                          <a:prstGeom prst="line">
                            <a:avLst/>
                          </a:prstGeom>
                          <a:ln w="19050"/>
                        </wps:spPr>
                        <wps:style>
                          <a:lnRef idx="1">
                            <a:schemeClr val="accent6"/>
                          </a:lnRef>
                          <a:fillRef idx="0">
                            <a:schemeClr val="accent6"/>
                          </a:fillRef>
                          <a:effectRef idx="0">
                            <a:schemeClr val="accent6"/>
                          </a:effectRef>
                          <a:fontRef idx="minor">
                            <a:schemeClr val="tx1"/>
                          </a:fontRef>
                        </wps:style>
                        <wps:bodyPr/>
                      </wps:wsp>
                      <wps:wsp>
                        <wps:cNvPr id="1690066480" name="Tiesioji jungtis 21"/>
                        <wps:cNvCnPr/>
                        <wps:spPr>
                          <a:xfrm flipV="1">
                            <a:off x="0" y="57150"/>
                            <a:ext cx="75565" cy="76200"/>
                          </a:xfrm>
                          <a:prstGeom prst="line">
                            <a:avLst/>
                          </a:prstGeom>
                          <a:ln w="19050"/>
                        </wps:spPr>
                        <wps:style>
                          <a:lnRef idx="1">
                            <a:schemeClr val="accent6"/>
                          </a:lnRef>
                          <a:fillRef idx="0">
                            <a:schemeClr val="accent6"/>
                          </a:fillRef>
                          <a:effectRef idx="0">
                            <a:schemeClr val="accent6"/>
                          </a:effectRef>
                          <a:fontRef idx="minor">
                            <a:schemeClr val="tx1"/>
                          </a:fontRef>
                        </wps:style>
                        <wps:bodyPr/>
                      </wps:wsp>
                    </wpg:wgp>
                  </a:graphicData>
                </a:graphic>
              </wp:anchor>
            </w:drawing>
          </mc:Choice>
          <mc:Fallback>
            <w:pict>
              <v:group w14:anchorId="405F8FAE" id="Grupė 22" o:spid="_x0000_s1026" style="position:absolute;margin-left:241.5pt;margin-top:184.1pt;width:5.95pt;height:10.5pt;z-index:252196864" coordsize="7556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">
                <v:line id="Tiesioji jungtis 21" o:spid="_x0000_s1027" style="position:absolute;visibility:visible;mso-wrap-style:square" from="0,0" to="61913,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" strokecolor="#70ad47 [3209]" strokeweight="1.5pt">
                  <v:stroke joinstyle="miter"/>
                </v:line>
                <v:line id="Tiesioji jungtis 21" o:spid="_x0000_s1028" style="position:absolute;flip:y;visibility:visible;mso-wrap-style:square" from="0,57150" to="75565,133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" strokecolor="#70ad47 [3209]" strokeweight="1.5pt">
                  <v:stroke joinstyle="miter"/>
                </v:line>
              </v:group>
            </w:pict>
          </mc:Fallback>
        </mc:AlternateContent>
      </w:r>
      <w:r>
        <w:rPr>
          <w:b/>
          <w:bCs/>
          <w:noProof/>
        </w:rPr>
        <mc:AlternateContent>
          <mc:Choice Requires="wpg">
            <w:drawing>
              <wp:anchor distT="0" distB="0" distL="114300" distR="114300" simplePos="0" relativeHeight="252197888" behindDoc="0" locked="0" layoutInCell="1" allowOverlap="1" wp14:anchorId="5E5DAD37" wp14:editId="4ACB0CFE">
                <wp:simplePos x="0" y="0"/>
                <wp:positionH relativeFrom="column">
                  <wp:posOffset>3743007</wp:posOffset>
                </wp:positionH>
                <wp:positionV relativeFrom="paragraph">
                  <wp:posOffset>2336959</wp:posOffset>
                </wp:positionV>
                <wp:extent cx="75565" cy="133350"/>
                <wp:effectExtent l="0" t="0" r="19685" b="19050"/>
                <wp:wrapNone/>
                <wp:docPr id="1431151229" name="Grupė 22"/>
                <wp:cNvGraphicFramePr/>
                <a:graphic xmlns:a="http://schemas.openxmlformats.org/drawingml/2006/main">
                  <a:graphicData uri="http://schemas.microsoft.com/office/word/2010/wordprocessingGroup">
                    <wpg:wgp>
                      <wpg:cNvGrpSpPr/>
                      <wpg:grpSpPr>
                        <a:xfrm>
                          <a:off x="0" y="0"/>
                          <a:ext cx="75565" cy="133350"/>
                          <a:chOff x="0" y="0"/>
                          <a:chExt cx="75565" cy="133350"/>
                        </a:xfrm>
                      </wpg:grpSpPr>
                      <wps:wsp>
                        <wps:cNvPr id="1004056653" name="Tiesioji jungtis 21"/>
                        <wps:cNvCnPr/>
                        <wps:spPr>
                          <a:xfrm>
                            <a:off x="0" y="0"/>
                            <a:ext cx="61913" cy="57150"/>
                          </a:xfrm>
                          <a:prstGeom prst="line">
                            <a:avLst/>
                          </a:prstGeom>
                          <a:ln w="19050"/>
                        </wps:spPr>
                        <wps:style>
                          <a:lnRef idx="1">
                            <a:schemeClr val="accent6"/>
                          </a:lnRef>
                          <a:fillRef idx="0">
                            <a:schemeClr val="accent6"/>
                          </a:fillRef>
                          <a:effectRef idx="0">
                            <a:schemeClr val="accent6"/>
                          </a:effectRef>
                          <a:fontRef idx="minor">
                            <a:schemeClr val="tx1"/>
                          </a:fontRef>
                        </wps:style>
                        <wps:bodyPr/>
                      </wps:wsp>
                      <wps:wsp>
                        <wps:cNvPr id="1702558433" name="Tiesioji jungtis 21"/>
                        <wps:cNvCnPr/>
                        <wps:spPr>
                          <a:xfrm flipV="1">
                            <a:off x="0" y="57150"/>
                            <a:ext cx="75565" cy="76200"/>
                          </a:xfrm>
                          <a:prstGeom prst="line">
                            <a:avLst/>
                          </a:prstGeom>
                          <a:ln w="19050"/>
                        </wps:spPr>
                        <wps:style>
                          <a:lnRef idx="1">
                            <a:schemeClr val="accent6"/>
                          </a:lnRef>
                          <a:fillRef idx="0">
                            <a:schemeClr val="accent6"/>
                          </a:fillRef>
                          <a:effectRef idx="0">
                            <a:schemeClr val="accent6"/>
                          </a:effectRef>
                          <a:fontRef idx="minor">
                            <a:schemeClr val="tx1"/>
                          </a:fontRef>
                        </wps:style>
                        <wps:bodyPr/>
                      </wps:wsp>
                    </wpg:wgp>
                  </a:graphicData>
                </a:graphic>
              </wp:anchor>
            </w:drawing>
          </mc:Choice>
          <mc:Fallback>
            <w:pict>
              <v:group w14:anchorId="47FFA47E" id="Grupė 22" o:spid="_x0000_s1026" style="position:absolute;margin-left:294.7pt;margin-top:184pt;width:5.95pt;height:10.5pt;z-index:252197888" coordsize="7556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">
                <v:line id="Tiesioji jungtis 21" o:spid="_x0000_s1027" style="position:absolute;visibility:visible;mso-wrap-style:square" from="0,0" to="61913,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" strokecolor="#70ad47 [3209]" strokeweight="1.5pt">
                  <v:stroke joinstyle="miter"/>
                </v:line>
                <v:line id="Tiesioji jungtis 21" o:spid="_x0000_s1028" style="position:absolute;flip:y;visibility:visible;mso-wrap-style:square" from="0,57150" to="75565,133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" strokecolor="#70ad47 [3209]" strokeweight="1.5pt">
                  <v:stroke joinstyle="miter"/>
                </v:line>
              </v:group>
            </w:pict>
          </mc:Fallback>
        </mc:AlternateContent>
      </w:r>
      <w:r>
        <w:rPr>
          <w:b/>
          <w:bCs/>
          <w:noProof/>
        </w:rPr>
        <mc:AlternateContent>
          <mc:Choice Requires="wpg">
            <w:drawing>
              <wp:anchor distT="0" distB="0" distL="114300" distR="114300" simplePos="0" relativeHeight="252195840" behindDoc="0" locked="0" layoutInCell="1" allowOverlap="1" wp14:anchorId="6ABE4955" wp14:editId="211032A6">
                <wp:simplePos x="0" y="0"/>
                <wp:positionH relativeFrom="column">
                  <wp:posOffset>3743325</wp:posOffset>
                </wp:positionH>
                <wp:positionV relativeFrom="paragraph">
                  <wp:posOffset>1557020</wp:posOffset>
                </wp:positionV>
                <wp:extent cx="75565" cy="133350"/>
                <wp:effectExtent l="0" t="0" r="19685" b="19050"/>
                <wp:wrapNone/>
                <wp:docPr id="991303915" name="Grupė 22"/>
                <wp:cNvGraphicFramePr/>
                <a:graphic xmlns:a="http://schemas.openxmlformats.org/drawingml/2006/main">
                  <a:graphicData uri="http://schemas.microsoft.com/office/word/2010/wordprocessingGroup">
                    <wpg:wgp>
                      <wpg:cNvGrpSpPr/>
                      <wpg:grpSpPr>
                        <a:xfrm>
                          <a:off x="0" y="0"/>
                          <a:ext cx="75565" cy="133350"/>
                          <a:chOff x="0" y="0"/>
                          <a:chExt cx="75565" cy="133350"/>
                        </a:xfrm>
                      </wpg:grpSpPr>
                      <wps:wsp>
                        <wps:cNvPr id="2016927108" name="Tiesioji jungtis 21"/>
                        <wps:cNvCnPr/>
                        <wps:spPr>
                          <a:xfrm>
                            <a:off x="0" y="0"/>
                            <a:ext cx="61913" cy="57150"/>
                          </a:xfrm>
                          <a:prstGeom prst="line">
                            <a:avLst/>
                          </a:prstGeom>
                          <a:ln w="19050"/>
                        </wps:spPr>
                        <wps:style>
                          <a:lnRef idx="1">
                            <a:schemeClr val="accent6"/>
                          </a:lnRef>
                          <a:fillRef idx="0">
                            <a:schemeClr val="accent6"/>
                          </a:fillRef>
                          <a:effectRef idx="0">
                            <a:schemeClr val="accent6"/>
                          </a:effectRef>
                          <a:fontRef idx="minor">
                            <a:schemeClr val="tx1"/>
                          </a:fontRef>
                        </wps:style>
                        <wps:bodyPr/>
                      </wps:wsp>
                      <wps:wsp>
                        <wps:cNvPr id="1947190974" name="Tiesioji jungtis 21"/>
                        <wps:cNvCnPr/>
                        <wps:spPr>
                          <a:xfrm flipV="1">
                            <a:off x="0" y="57150"/>
                            <a:ext cx="75565" cy="76200"/>
                          </a:xfrm>
                          <a:prstGeom prst="line">
                            <a:avLst/>
                          </a:prstGeom>
                          <a:ln w="19050"/>
                        </wps:spPr>
                        <wps:style>
                          <a:lnRef idx="1">
                            <a:schemeClr val="accent6"/>
                          </a:lnRef>
                          <a:fillRef idx="0">
                            <a:schemeClr val="accent6"/>
                          </a:fillRef>
                          <a:effectRef idx="0">
                            <a:schemeClr val="accent6"/>
                          </a:effectRef>
                          <a:fontRef idx="minor">
                            <a:schemeClr val="tx1"/>
                          </a:fontRef>
                        </wps:style>
                        <wps:bodyPr/>
                      </wps:wsp>
                    </wpg:wgp>
                  </a:graphicData>
                </a:graphic>
              </wp:anchor>
            </w:drawing>
          </mc:Choice>
          <mc:Fallback>
            <w:pict>
              <v:group w14:anchorId="581BA60A" id="Grupė 22" o:spid="_x0000_s1026" style="position:absolute;margin-left:294.75pt;margin-top:122.6pt;width:5.95pt;height:10.5pt;z-index:252195840" coordsize="7556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">
                <v:line id="Tiesioji jungtis 21" o:spid="_x0000_s1027" style="position:absolute;visibility:visible;mso-wrap-style:square" from="0,0" to="61913,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" strokecolor="#70ad47 [3209]" strokeweight="1.5pt">
                  <v:stroke joinstyle="miter"/>
                </v:line>
                <v:line id="Tiesioji jungtis 21" o:spid="_x0000_s1028" style="position:absolute;flip:y;visibility:visible;mso-wrap-style:square" from="0,57150" to="75565,133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" strokecolor="#70ad47 [3209]" strokeweight="1.5pt">
                  <v:stroke joinstyle="miter"/>
                </v:line>
              </v:group>
            </w:pict>
          </mc:Fallback>
        </mc:AlternateContent>
      </w:r>
      <w:r>
        <w:rPr>
          <w:b/>
          <w:bCs/>
          <w:noProof/>
        </w:rPr>
        <mc:AlternateContent>
          <mc:Choice Requires="wpg">
            <w:drawing>
              <wp:anchor distT="0" distB="0" distL="114300" distR="114300" simplePos="0" relativeHeight="252194816" behindDoc="0" locked="0" layoutInCell="1" allowOverlap="1" wp14:anchorId="0573CBF2" wp14:editId="4663BAE3">
                <wp:simplePos x="0" y="0"/>
                <wp:positionH relativeFrom="column">
                  <wp:posOffset>3047365</wp:posOffset>
                </wp:positionH>
                <wp:positionV relativeFrom="paragraph">
                  <wp:posOffset>1564799</wp:posOffset>
                </wp:positionV>
                <wp:extent cx="75565" cy="133350"/>
                <wp:effectExtent l="0" t="0" r="19685" b="19050"/>
                <wp:wrapNone/>
                <wp:docPr id="227294077" name="Grupė 22"/>
                <wp:cNvGraphicFramePr/>
                <a:graphic xmlns:a="http://schemas.openxmlformats.org/drawingml/2006/main">
                  <a:graphicData uri="http://schemas.microsoft.com/office/word/2010/wordprocessingGroup">
                    <wpg:wgp>
                      <wpg:cNvGrpSpPr/>
                      <wpg:grpSpPr>
                        <a:xfrm>
                          <a:off x="0" y="0"/>
                          <a:ext cx="75565" cy="133350"/>
                          <a:chOff x="0" y="0"/>
                          <a:chExt cx="75565" cy="133350"/>
                        </a:xfrm>
                      </wpg:grpSpPr>
                      <wps:wsp>
                        <wps:cNvPr id="138792752" name="Tiesioji jungtis 21"/>
                        <wps:cNvCnPr/>
                        <wps:spPr>
                          <a:xfrm>
                            <a:off x="0" y="0"/>
                            <a:ext cx="61913" cy="57150"/>
                          </a:xfrm>
                          <a:prstGeom prst="line">
                            <a:avLst/>
                          </a:prstGeom>
                          <a:ln w="19050"/>
                        </wps:spPr>
                        <wps:style>
                          <a:lnRef idx="1">
                            <a:schemeClr val="accent6"/>
                          </a:lnRef>
                          <a:fillRef idx="0">
                            <a:schemeClr val="accent6"/>
                          </a:fillRef>
                          <a:effectRef idx="0">
                            <a:schemeClr val="accent6"/>
                          </a:effectRef>
                          <a:fontRef idx="minor">
                            <a:schemeClr val="tx1"/>
                          </a:fontRef>
                        </wps:style>
                        <wps:bodyPr/>
                      </wps:wsp>
                      <wps:wsp>
                        <wps:cNvPr id="1634210465" name="Tiesioji jungtis 21"/>
                        <wps:cNvCnPr/>
                        <wps:spPr>
                          <a:xfrm flipV="1">
                            <a:off x="0" y="57150"/>
                            <a:ext cx="75565" cy="76200"/>
                          </a:xfrm>
                          <a:prstGeom prst="line">
                            <a:avLst/>
                          </a:prstGeom>
                          <a:ln w="19050"/>
                        </wps:spPr>
                        <wps:style>
                          <a:lnRef idx="1">
                            <a:schemeClr val="accent6"/>
                          </a:lnRef>
                          <a:fillRef idx="0">
                            <a:schemeClr val="accent6"/>
                          </a:fillRef>
                          <a:effectRef idx="0">
                            <a:schemeClr val="accent6"/>
                          </a:effectRef>
                          <a:fontRef idx="minor">
                            <a:schemeClr val="tx1"/>
                          </a:fontRef>
                        </wps:style>
                        <wps:bodyPr/>
                      </wps:wsp>
                    </wpg:wgp>
                  </a:graphicData>
                </a:graphic>
              </wp:anchor>
            </w:drawing>
          </mc:Choice>
          <mc:Fallback>
            <w:pict>
              <v:group w14:anchorId="00B9567B" id="Grupė 22" o:spid="_x0000_s1026" style="position:absolute;margin-left:239.95pt;margin-top:123.2pt;width:5.95pt;height:10.5pt;z-index:252194816" coordsize="7556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">
                <v:line id="Tiesioji jungtis 21" o:spid="_x0000_s1027" style="position:absolute;visibility:visible;mso-wrap-style:square" from="0,0" to="61913,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" strokecolor="#70ad47 [3209]" strokeweight="1.5pt">
                  <v:stroke joinstyle="miter"/>
                </v:line>
                <v:line id="Tiesioji jungtis 21" o:spid="_x0000_s1028" style="position:absolute;flip:y;visibility:visible;mso-wrap-style:square" from="0,57150" to="75565,133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" strokecolor="#70ad47 [3209]" strokeweight="1.5pt">
                  <v:stroke joinstyle="miter"/>
                </v:line>
              </v:group>
            </w:pict>
          </mc:Fallback>
        </mc:AlternateContent>
      </w:r>
      <w:r>
        <w:rPr>
          <w:b/>
          <w:bCs/>
          <w:noProof/>
        </w:rPr>
        <mc:AlternateContent>
          <mc:Choice Requires="wpg">
            <w:drawing>
              <wp:anchor distT="0" distB="0" distL="114300" distR="114300" simplePos="0" relativeHeight="252193792" behindDoc="0" locked="0" layoutInCell="1" allowOverlap="1" wp14:anchorId="7B05643D" wp14:editId="18E366D5">
                <wp:simplePos x="0" y="0"/>
                <wp:positionH relativeFrom="column">
                  <wp:posOffset>2752724</wp:posOffset>
                </wp:positionH>
                <wp:positionV relativeFrom="paragraph">
                  <wp:posOffset>1890714</wp:posOffset>
                </wp:positionV>
                <wp:extent cx="75565" cy="133350"/>
                <wp:effectExtent l="9208" t="0" r="9842" b="28893"/>
                <wp:wrapNone/>
                <wp:docPr id="734993661" name="Grupė 22"/>
                <wp:cNvGraphicFramePr/>
                <a:graphic xmlns:a="http://schemas.openxmlformats.org/drawingml/2006/main">
                  <a:graphicData uri="http://schemas.microsoft.com/office/word/2010/wordprocessingGroup">
                    <wpg:wgp>
                      <wpg:cNvGrpSpPr/>
                      <wpg:grpSpPr>
                        <a:xfrm rot="5400000">
                          <a:off x="0" y="0"/>
                          <a:ext cx="75565" cy="133350"/>
                          <a:chOff x="0" y="0"/>
                          <a:chExt cx="75565" cy="133350"/>
                        </a:xfrm>
                      </wpg:grpSpPr>
                      <wps:wsp>
                        <wps:cNvPr id="1162973217" name="Tiesioji jungtis 21"/>
                        <wps:cNvCnPr/>
                        <wps:spPr>
                          <a:xfrm>
                            <a:off x="0" y="0"/>
                            <a:ext cx="61913" cy="57150"/>
                          </a:xfrm>
                          <a:prstGeom prst="line">
                            <a:avLst/>
                          </a:prstGeom>
                          <a:ln w="19050"/>
                        </wps:spPr>
                        <wps:style>
                          <a:lnRef idx="1">
                            <a:schemeClr val="accent6"/>
                          </a:lnRef>
                          <a:fillRef idx="0">
                            <a:schemeClr val="accent6"/>
                          </a:fillRef>
                          <a:effectRef idx="0">
                            <a:schemeClr val="accent6"/>
                          </a:effectRef>
                          <a:fontRef idx="minor">
                            <a:schemeClr val="tx1"/>
                          </a:fontRef>
                        </wps:style>
                        <wps:bodyPr/>
                      </wps:wsp>
                      <wps:wsp>
                        <wps:cNvPr id="452052183" name="Tiesioji jungtis 21"/>
                        <wps:cNvCnPr/>
                        <wps:spPr>
                          <a:xfrm flipV="1">
                            <a:off x="0" y="57150"/>
                            <a:ext cx="75565" cy="76200"/>
                          </a:xfrm>
                          <a:prstGeom prst="line">
                            <a:avLst/>
                          </a:prstGeom>
                          <a:ln w="19050"/>
                        </wps:spPr>
                        <wps:style>
                          <a:lnRef idx="1">
                            <a:schemeClr val="accent6"/>
                          </a:lnRef>
                          <a:fillRef idx="0">
                            <a:schemeClr val="accent6"/>
                          </a:fillRef>
                          <a:effectRef idx="0">
                            <a:schemeClr val="accent6"/>
                          </a:effectRef>
                          <a:fontRef idx="minor">
                            <a:schemeClr val="tx1"/>
                          </a:fontRef>
                        </wps:style>
                        <wps:bodyPr/>
                      </wps:wsp>
                    </wpg:wgp>
                  </a:graphicData>
                </a:graphic>
              </wp:anchor>
            </w:drawing>
          </mc:Choice>
          <mc:Fallback>
            <w:pict>
              <v:group w14:anchorId="6C4E889A" id="Grupė 22" o:spid="_x0000_s1026" style="position:absolute;margin-left:216.75pt;margin-top:148.9pt;width:5.95pt;height:10.5pt;rotation:90;z-index:252193792" coordsize="7556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">
                <v:line id="Tiesioji jungtis 21" o:spid="_x0000_s1027" style="position:absolute;visibility:visible;mso-wrap-style:square" from="0,0" to="61913,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" strokecolor="#70ad47 [3209]" strokeweight="1.5pt">
                  <v:stroke joinstyle="miter"/>
                </v:line>
                <v:line id="Tiesioji jungtis 21" o:spid="_x0000_s1028" style="position:absolute;flip:y;visibility:visible;mso-wrap-style:square" from="0,57150" to="75565,133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" strokecolor="#70ad47 [3209]" strokeweight="1.5pt">
                  <v:stroke joinstyle="miter"/>
                </v:line>
              </v:group>
            </w:pict>
          </mc:Fallback>
        </mc:AlternateContent>
      </w:r>
      <w:r>
        <w:rPr>
          <w:b/>
          <w:bCs/>
          <w:noProof/>
        </w:rPr>
        <mc:AlternateContent>
          <mc:Choice Requires="wpg">
            <w:drawing>
              <wp:anchor distT="0" distB="0" distL="114300" distR="114300" simplePos="0" relativeHeight="252192768" behindDoc="0" locked="0" layoutInCell="1" allowOverlap="1" wp14:anchorId="66ECB7CB" wp14:editId="2253CC5A">
                <wp:simplePos x="0" y="0"/>
                <wp:positionH relativeFrom="column">
                  <wp:posOffset>2609532</wp:posOffset>
                </wp:positionH>
                <wp:positionV relativeFrom="paragraph">
                  <wp:posOffset>2485707</wp:posOffset>
                </wp:positionV>
                <wp:extent cx="75565" cy="133350"/>
                <wp:effectExtent l="0" t="0" r="38735" b="19050"/>
                <wp:wrapNone/>
                <wp:docPr id="1429190624" name="Grupė 22"/>
                <wp:cNvGraphicFramePr/>
                <a:graphic xmlns:a="http://schemas.openxmlformats.org/drawingml/2006/main">
                  <a:graphicData uri="http://schemas.microsoft.com/office/word/2010/wordprocessingGroup">
                    <wpg:wgp>
                      <wpg:cNvGrpSpPr/>
                      <wpg:grpSpPr>
                        <a:xfrm rot="10800000">
                          <a:off x="0" y="0"/>
                          <a:ext cx="75565" cy="133350"/>
                          <a:chOff x="0" y="0"/>
                          <a:chExt cx="75565" cy="133350"/>
                        </a:xfrm>
                      </wpg:grpSpPr>
                      <wps:wsp>
                        <wps:cNvPr id="162826159" name="Tiesioji jungtis 21"/>
                        <wps:cNvCnPr/>
                        <wps:spPr>
                          <a:xfrm>
                            <a:off x="0" y="0"/>
                            <a:ext cx="61913" cy="57150"/>
                          </a:xfrm>
                          <a:prstGeom prst="line">
                            <a:avLst/>
                          </a:prstGeom>
                          <a:ln w="19050"/>
                        </wps:spPr>
                        <wps:style>
                          <a:lnRef idx="1">
                            <a:schemeClr val="accent6"/>
                          </a:lnRef>
                          <a:fillRef idx="0">
                            <a:schemeClr val="accent6"/>
                          </a:fillRef>
                          <a:effectRef idx="0">
                            <a:schemeClr val="accent6"/>
                          </a:effectRef>
                          <a:fontRef idx="minor">
                            <a:schemeClr val="tx1"/>
                          </a:fontRef>
                        </wps:style>
                        <wps:bodyPr/>
                      </wps:wsp>
                      <wps:wsp>
                        <wps:cNvPr id="1319904286" name="Tiesioji jungtis 21"/>
                        <wps:cNvCnPr/>
                        <wps:spPr>
                          <a:xfrm flipV="1">
                            <a:off x="0" y="57150"/>
                            <a:ext cx="75565" cy="76200"/>
                          </a:xfrm>
                          <a:prstGeom prst="line">
                            <a:avLst/>
                          </a:prstGeom>
                          <a:ln w="19050"/>
                        </wps:spPr>
                        <wps:style>
                          <a:lnRef idx="1">
                            <a:schemeClr val="accent6"/>
                          </a:lnRef>
                          <a:fillRef idx="0">
                            <a:schemeClr val="accent6"/>
                          </a:fillRef>
                          <a:effectRef idx="0">
                            <a:schemeClr val="accent6"/>
                          </a:effectRef>
                          <a:fontRef idx="minor">
                            <a:schemeClr val="tx1"/>
                          </a:fontRef>
                        </wps:style>
                        <wps:bodyPr/>
                      </wps:wsp>
                    </wpg:wgp>
                  </a:graphicData>
                </a:graphic>
              </wp:anchor>
            </w:drawing>
          </mc:Choice>
          <mc:Fallback>
            <w:pict>
              <v:group w14:anchorId="46955C6D" id="Grupė 22" o:spid="_x0000_s1026" style="position:absolute;margin-left:205.45pt;margin-top:195.7pt;width:5.95pt;height:10.5pt;rotation:180;z-index:252192768" coordsize="7556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">
                <v:line id="Tiesioji jungtis 21" o:spid="_x0000_s1027" style="position:absolute;visibility:visible;mso-wrap-style:square" from="0,0" to="61913,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" strokecolor="#70ad47 [3209]" strokeweight="1.5pt">
                  <v:stroke joinstyle="miter"/>
                </v:line>
                <v:line id="Tiesioji jungtis 21" o:spid="_x0000_s1028" style="position:absolute;flip:y;visibility:visible;mso-wrap-style:square" from="0,57150" to="75565,133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" strokecolor="#70ad47 [3209]" strokeweight="1.5pt">
                  <v:stroke joinstyle="miter"/>
                </v:line>
              </v:group>
            </w:pict>
          </mc:Fallback>
        </mc:AlternateContent>
      </w:r>
      <w:r>
        <w:rPr>
          <w:b/>
          <w:bCs/>
          <w:noProof/>
        </w:rPr>
        <mc:AlternateContent>
          <mc:Choice Requires="wpg">
            <w:drawing>
              <wp:anchor distT="0" distB="0" distL="114300" distR="114300" simplePos="0" relativeHeight="252191744" behindDoc="0" locked="0" layoutInCell="1" allowOverlap="1" wp14:anchorId="03D357DD" wp14:editId="5DDE717B">
                <wp:simplePos x="0" y="0"/>
                <wp:positionH relativeFrom="column">
                  <wp:posOffset>2594928</wp:posOffset>
                </wp:positionH>
                <wp:positionV relativeFrom="paragraph">
                  <wp:posOffset>1480185</wp:posOffset>
                </wp:positionV>
                <wp:extent cx="75565" cy="133350"/>
                <wp:effectExtent l="0" t="0" r="38735" b="19050"/>
                <wp:wrapNone/>
                <wp:docPr id="919407230" name="Grupė 22"/>
                <wp:cNvGraphicFramePr/>
                <a:graphic xmlns:a="http://schemas.openxmlformats.org/drawingml/2006/main">
                  <a:graphicData uri="http://schemas.microsoft.com/office/word/2010/wordprocessingGroup">
                    <wpg:wgp>
                      <wpg:cNvGrpSpPr/>
                      <wpg:grpSpPr>
                        <a:xfrm rot="10800000">
                          <a:off x="0" y="0"/>
                          <a:ext cx="75565" cy="133350"/>
                          <a:chOff x="0" y="0"/>
                          <a:chExt cx="75565" cy="133350"/>
                        </a:xfrm>
                      </wpg:grpSpPr>
                      <wps:wsp>
                        <wps:cNvPr id="1290173795" name="Tiesioji jungtis 21"/>
                        <wps:cNvCnPr/>
                        <wps:spPr>
                          <a:xfrm>
                            <a:off x="0" y="0"/>
                            <a:ext cx="61913" cy="57150"/>
                          </a:xfrm>
                          <a:prstGeom prst="line">
                            <a:avLst/>
                          </a:prstGeom>
                          <a:ln w="19050"/>
                        </wps:spPr>
                        <wps:style>
                          <a:lnRef idx="1">
                            <a:schemeClr val="accent6"/>
                          </a:lnRef>
                          <a:fillRef idx="0">
                            <a:schemeClr val="accent6"/>
                          </a:fillRef>
                          <a:effectRef idx="0">
                            <a:schemeClr val="accent6"/>
                          </a:effectRef>
                          <a:fontRef idx="minor">
                            <a:schemeClr val="tx1"/>
                          </a:fontRef>
                        </wps:style>
                        <wps:bodyPr/>
                      </wps:wsp>
                      <wps:wsp>
                        <wps:cNvPr id="925216031" name="Tiesioji jungtis 21"/>
                        <wps:cNvCnPr/>
                        <wps:spPr>
                          <a:xfrm flipV="1">
                            <a:off x="0" y="57150"/>
                            <a:ext cx="75565" cy="76200"/>
                          </a:xfrm>
                          <a:prstGeom prst="line">
                            <a:avLst/>
                          </a:prstGeom>
                          <a:ln w="19050"/>
                        </wps:spPr>
                        <wps:style>
                          <a:lnRef idx="1">
                            <a:schemeClr val="accent6"/>
                          </a:lnRef>
                          <a:fillRef idx="0">
                            <a:schemeClr val="accent6"/>
                          </a:fillRef>
                          <a:effectRef idx="0">
                            <a:schemeClr val="accent6"/>
                          </a:effectRef>
                          <a:fontRef idx="minor">
                            <a:schemeClr val="tx1"/>
                          </a:fontRef>
                        </wps:style>
                        <wps:bodyPr/>
                      </wps:wsp>
                    </wpg:wgp>
                  </a:graphicData>
                </a:graphic>
              </wp:anchor>
            </w:drawing>
          </mc:Choice>
          <mc:Fallback>
            <w:pict>
              <v:group w14:anchorId="0B9CC160" id="Grupė 22" o:spid="_x0000_s1026" style="position:absolute;margin-left:204.35pt;margin-top:116.55pt;width:5.95pt;height:10.5pt;rotation:180;z-index:252191744" coordsize="7556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">
                <v:line id="Tiesioji jungtis 21" o:spid="_x0000_s1027" style="position:absolute;visibility:visible;mso-wrap-style:square" from="0,0" to="61913,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" strokecolor="#70ad47 [3209]" strokeweight="1.5pt">
                  <v:stroke joinstyle="miter"/>
                </v:line>
                <v:line id="Tiesioji jungtis 21" o:spid="_x0000_s1028" style="position:absolute;flip:y;visibility:visible;mso-wrap-style:square" from="0,57150" to="75565,133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" strokecolor="#70ad47 [3209]" strokeweight="1.5pt">
                  <v:stroke joinstyle="miter"/>
                </v:line>
              </v:group>
            </w:pict>
          </mc:Fallback>
        </mc:AlternateContent>
      </w:r>
      <w:r>
        <w:rPr>
          <w:b/>
          <w:bCs/>
          <w:noProof/>
        </w:rPr>
        <mc:AlternateContent>
          <mc:Choice Requires="wpg">
            <w:drawing>
              <wp:anchor distT="0" distB="0" distL="114300" distR="114300" simplePos="0" relativeHeight="252190720" behindDoc="0" locked="0" layoutInCell="1" allowOverlap="1" wp14:anchorId="39B45E5D" wp14:editId="5794F817">
                <wp:simplePos x="0" y="0"/>
                <wp:positionH relativeFrom="column">
                  <wp:posOffset>2742882</wp:posOffset>
                </wp:positionH>
                <wp:positionV relativeFrom="paragraph">
                  <wp:posOffset>1195071</wp:posOffset>
                </wp:positionV>
                <wp:extent cx="75565" cy="133350"/>
                <wp:effectExtent l="9208" t="0" r="9842" b="28893"/>
                <wp:wrapNone/>
                <wp:docPr id="1283214837" name="Grupė 22"/>
                <wp:cNvGraphicFramePr/>
                <a:graphic xmlns:a="http://schemas.openxmlformats.org/drawingml/2006/main">
                  <a:graphicData uri="http://schemas.microsoft.com/office/word/2010/wordprocessingGroup">
                    <wpg:wgp>
                      <wpg:cNvGrpSpPr/>
                      <wpg:grpSpPr>
                        <a:xfrm rot="5400000">
                          <a:off x="0" y="0"/>
                          <a:ext cx="75565" cy="133350"/>
                          <a:chOff x="0" y="0"/>
                          <a:chExt cx="75565" cy="133350"/>
                        </a:xfrm>
                      </wpg:grpSpPr>
                      <wps:wsp>
                        <wps:cNvPr id="1583121547" name="Tiesioji jungtis 21"/>
                        <wps:cNvCnPr/>
                        <wps:spPr>
                          <a:xfrm>
                            <a:off x="0" y="0"/>
                            <a:ext cx="61913" cy="57150"/>
                          </a:xfrm>
                          <a:prstGeom prst="line">
                            <a:avLst/>
                          </a:prstGeom>
                          <a:ln w="19050"/>
                        </wps:spPr>
                        <wps:style>
                          <a:lnRef idx="1">
                            <a:schemeClr val="accent6"/>
                          </a:lnRef>
                          <a:fillRef idx="0">
                            <a:schemeClr val="accent6"/>
                          </a:fillRef>
                          <a:effectRef idx="0">
                            <a:schemeClr val="accent6"/>
                          </a:effectRef>
                          <a:fontRef idx="minor">
                            <a:schemeClr val="tx1"/>
                          </a:fontRef>
                        </wps:style>
                        <wps:bodyPr/>
                      </wps:wsp>
                      <wps:wsp>
                        <wps:cNvPr id="721401835" name="Tiesioji jungtis 21"/>
                        <wps:cNvCnPr/>
                        <wps:spPr>
                          <a:xfrm flipV="1">
                            <a:off x="0" y="57150"/>
                            <a:ext cx="75565" cy="76200"/>
                          </a:xfrm>
                          <a:prstGeom prst="line">
                            <a:avLst/>
                          </a:prstGeom>
                          <a:ln w="19050"/>
                        </wps:spPr>
                        <wps:style>
                          <a:lnRef idx="1">
                            <a:schemeClr val="accent6"/>
                          </a:lnRef>
                          <a:fillRef idx="0">
                            <a:schemeClr val="accent6"/>
                          </a:fillRef>
                          <a:effectRef idx="0">
                            <a:schemeClr val="accent6"/>
                          </a:effectRef>
                          <a:fontRef idx="minor">
                            <a:schemeClr val="tx1"/>
                          </a:fontRef>
                        </wps:style>
                        <wps:bodyPr/>
                      </wps:wsp>
                    </wpg:wgp>
                  </a:graphicData>
                </a:graphic>
              </wp:anchor>
            </w:drawing>
          </mc:Choice>
          <mc:Fallback>
            <w:pict>
              <v:group w14:anchorId="4776CB2F" id="Grupė 22" o:spid="_x0000_s1026" style="position:absolute;margin-left:215.95pt;margin-top:94.1pt;width:5.95pt;height:10.5pt;rotation:90;z-index:252190720" coordsize="7556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">
                <v:line id="Tiesioji jungtis 21" o:spid="_x0000_s1027" style="position:absolute;visibility:visible;mso-wrap-style:square" from="0,0" to="61913,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" strokecolor="#70ad47 [3209]" strokeweight="1.5pt">
                  <v:stroke joinstyle="miter"/>
                </v:line>
                <v:line id="Tiesioji jungtis 21" o:spid="_x0000_s1028" style="position:absolute;flip:y;visibility:visible;mso-wrap-style:square" from="0,57150" to="75565,133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" strokecolor="#70ad47 [3209]" strokeweight="1.5pt">
                  <v:stroke joinstyle="miter"/>
                </v:line>
              </v:group>
            </w:pict>
          </mc:Fallback>
        </mc:AlternateContent>
      </w:r>
      <w:r>
        <w:rPr>
          <w:b/>
          <w:bCs/>
          <w:noProof/>
        </w:rPr>
        <mc:AlternateContent>
          <mc:Choice Requires="wpg">
            <w:drawing>
              <wp:anchor distT="0" distB="0" distL="114300" distR="114300" simplePos="0" relativeHeight="252189696" behindDoc="0" locked="0" layoutInCell="1" allowOverlap="1" wp14:anchorId="08FE7030" wp14:editId="24228F25">
                <wp:simplePos x="0" y="0"/>
                <wp:positionH relativeFrom="column">
                  <wp:posOffset>2533650</wp:posOffset>
                </wp:positionH>
                <wp:positionV relativeFrom="paragraph">
                  <wp:posOffset>990283</wp:posOffset>
                </wp:positionV>
                <wp:extent cx="75565" cy="133350"/>
                <wp:effectExtent l="0" t="0" r="19685" b="19050"/>
                <wp:wrapNone/>
                <wp:docPr id="1918908835" name="Grupė 22"/>
                <wp:cNvGraphicFramePr/>
                <a:graphic xmlns:a="http://schemas.openxmlformats.org/drawingml/2006/main">
                  <a:graphicData uri="http://schemas.microsoft.com/office/word/2010/wordprocessingGroup">
                    <wpg:wgp>
                      <wpg:cNvGrpSpPr/>
                      <wpg:grpSpPr>
                        <a:xfrm>
                          <a:off x="0" y="0"/>
                          <a:ext cx="75565" cy="133350"/>
                          <a:chOff x="0" y="0"/>
                          <a:chExt cx="75565" cy="133350"/>
                        </a:xfrm>
                      </wpg:grpSpPr>
                      <wps:wsp>
                        <wps:cNvPr id="823368122" name="Tiesioji jungtis 21"/>
                        <wps:cNvCnPr/>
                        <wps:spPr>
                          <a:xfrm>
                            <a:off x="0" y="0"/>
                            <a:ext cx="61913" cy="57150"/>
                          </a:xfrm>
                          <a:prstGeom prst="line">
                            <a:avLst/>
                          </a:prstGeom>
                          <a:ln w="19050"/>
                        </wps:spPr>
                        <wps:style>
                          <a:lnRef idx="1">
                            <a:schemeClr val="accent6"/>
                          </a:lnRef>
                          <a:fillRef idx="0">
                            <a:schemeClr val="accent6"/>
                          </a:fillRef>
                          <a:effectRef idx="0">
                            <a:schemeClr val="accent6"/>
                          </a:effectRef>
                          <a:fontRef idx="minor">
                            <a:schemeClr val="tx1"/>
                          </a:fontRef>
                        </wps:style>
                        <wps:bodyPr/>
                      </wps:wsp>
                      <wps:wsp>
                        <wps:cNvPr id="613058510" name="Tiesioji jungtis 21"/>
                        <wps:cNvCnPr/>
                        <wps:spPr>
                          <a:xfrm flipV="1">
                            <a:off x="0" y="57150"/>
                            <a:ext cx="75565" cy="76200"/>
                          </a:xfrm>
                          <a:prstGeom prst="line">
                            <a:avLst/>
                          </a:prstGeom>
                          <a:ln w="19050"/>
                        </wps:spPr>
                        <wps:style>
                          <a:lnRef idx="1">
                            <a:schemeClr val="accent6"/>
                          </a:lnRef>
                          <a:fillRef idx="0">
                            <a:schemeClr val="accent6"/>
                          </a:fillRef>
                          <a:effectRef idx="0">
                            <a:schemeClr val="accent6"/>
                          </a:effectRef>
                          <a:fontRef idx="minor">
                            <a:schemeClr val="tx1"/>
                          </a:fontRef>
                        </wps:style>
                        <wps:bodyPr/>
                      </wps:wsp>
                    </wpg:wgp>
                  </a:graphicData>
                </a:graphic>
              </wp:anchor>
            </w:drawing>
          </mc:Choice>
          <mc:Fallback>
            <w:pict>
              <v:group w14:anchorId="3E5D3C10" id="Grupė 22" o:spid="_x0000_s1026" style="position:absolute;margin-left:199.5pt;margin-top:78pt;width:5.95pt;height:10.5pt;z-index:252189696" coordsize="75565,133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">
                <v:line id="Tiesioji jungtis 21" o:spid="_x0000_s1027" style="position:absolute;visibility:visible;mso-wrap-style:square" from="0,0" to="61913,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" strokecolor="#70ad47 [3209]" strokeweight="1.5pt">
                  <v:stroke joinstyle="miter"/>
                </v:line>
                <v:line id="Tiesioji jungtis 21" o:spid="_x0000_s1028" style="position:absolute;flip:y;visibility:visible;mso-wrap-style:square" from="0,57150" to="75565,133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" strokecolor="#70ad47 [3209]" strokeweight="1.5pt">
                  <v:stroke joinstyle="miter"/>
                </v:line>
              </v:group>
            </w:pict>
          </mc:Fallback>
        </mc:AlternateContent>
      </w:r>
      <w:r>
        <w:rPr>
          <w:b/>
          <w:bCs/>
          <w:noProof/>
        </w:rPr>
        <mc:AlternateContent>
          <mc:Choice Requires="wps">
            <w:drawing>
              <wp:anchor distT="0" distB="0" distL="114300" distR="114300" simplePos="0" relativeHeight="252188672" behindDoc="0" locked="0" layoutInCell="1" allowOverlap="1" wp14:anchorId="5CDA50A3" wp14:editId="3E546105">
                <wp:simplePos x="0" y="0"/>
                <wp:positionH relativeFrom="column">
                  <wp:posOffset>2807018</wp:posOffset>
                </wp:positionH>
                <wp:positionV relativeFrom="paragraph">
                  <wp:posOffset>2404745</wp:posOffset>
                </wp:positionV>
                <wp:extent cx="1350645" cy="0"/>
                <wp:effectExtent l="0" t="0" r="0" b="0"/>
                <wp:wrapNone/>
                <wp:docPr id="1199465491" name="Tiesioji jungtis 20"/>
                <wp:cNvGraphicFramePr/>
                <a:graphic xmlns:a="http://schemas.openxmlformats.org/drawingml/2006/main">
                  <a:graphicData uri="http://schemas.microsoft.com/office/word/2010/wordprocessingShape">
                    <wps:wsp>
                      <wps:cNvCnPr/>
                      <wps:spPr>
                        <a:xfrm>
                          <a:off x="0" y="0"/>
                          <a:ext cx="1350645" cy="0"/>
                        </a:xfrm>
                        <a:prstGeom prst="line">
                          <a:avLst/>
                        </a:prstGeom>
                      </wps:spPr>
                      <wps:style>
                        <a:lnRef idx="2">
                          <a:schemeClr val="accent6"/>
                        </a:lnRef>
                        <a:fillRef idx="0">
                          <a:schemeClr val="accent6"/>
                        </a:fillRef>
                        <a:effectRef idx="1">
                          <a:schemeClr val="accent6"/>
                        </a:effectRef>
                        <a:fontRef idx="minor">
                          <a:schemeClr val="tx1"/>
                        </a:fontRef>
                      </wps:style>
                      <wps:bodyPr/>
                    </wps:wsp>
                  </a:graphicData>
                </a:graphic>
              </wp:anchor>
            </w:drawing>
          </mc:Choice>
          <mc:Fallback>
            <w:pict>
              <v:line w14:anchorId="6A88294E" id="Tiesioji jungtis 20" o:spid="_x0000_s1026" style="position:absolute;z-index:252188672;visibility:visible;mso-wrap-style:square;mso-wrap-distance-left:9pt;mso-wrap-distance-top:0;mso-wrap-distance-right:9pt;mso-wrap-distance-bottom:0;mso-position-horizontal:absolute;mso-position-horizontal-relative:text;mso-position-vertical:absolute;mso-position-vertical-relative:text" from="221.05pt,189.35pt" to="327.4pt,18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" strokecolor="#70ad47 [3209]" strokeweight="1pt">
                <v:stroke joinstyle="miter"/>
              </v:line>
            </w:pict>
          </mc:Fallback>
        </mc:AlternateContent>
      </w:r>
      <w:r>
        <w:rPr>
          <w:b/>
          <w:bCs/>
          <w:noProof/>
        </w:rPr>
        <mc:AlternateContent>
          <mc:Choice Requires="wps">
            <w:drawing>
              <wp:anchor distT="0" distB="0" distL="114300" distR="114300" simplePos="0" relativeHeight="252171264" behindDoc="0" locked="0" layoutInCell="1" allowOverlap="1" wp14:anchorId="461AD48F" wp14:editId="0E594054">
                <wp:simplePos x="0" y="0"/>
                <wp:positionH relativeFrom="column">
                  <wp:posOffset>3317557</wp:posOffset>
                </wp:positionH>
                <wp:positionV relativeFrom="paragraph">
                  <wp:posOffset>1656397</wp:posOffset>
                </wp:positionV>
                <wp:extent cx="727364" cy="339436"/>
                <wp:effectExtent l="0" t="19050" r="34925" b="41910"/>
                <wp:wrapNone/>
                <wp:docPr id="339410136" name="Rodyklė: dešinėn 8"/>
                <wp:cNvGraphicFramePr/>
                <a:graphic xmlns:a="http://schemas.openxmlformats.org/drawingml/2006/main">
                  <a:graphicData uri="http://schemas.microsoft.com/office/word/2010/wordprocessingShape">
                    <wps:wsp>
                      <wps:cNvSpPr/>
                      <wps:spPr>
                        <a:xfrm>
                          <a:off x="0" y="0"/>
                          <a:ext cx="727364" cy="339436"/>
                        </a:xfrm>
                        <a:prstGeom prst="rightArrow">
                          <a:avLst/>
                        </a:prstGeom>
                        <a:solidFill>
                          <a:schemeClr val="bg1">
                            <a:lumMod val="95000"/>
                          </a:schemeClr>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1BF839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odyklė: dešinėn 8" o:spid="_x0000_s1026" type="#_x0000_t13" style="position:absolute;margin-left:261.2pt;margin-top:130.4pt;width:57.25pt;height:26.75pt;z-index:252171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" adj="16560" fillcolor="#f2f2f2 [3052]" strokecolor="#091723 [484]" strokeweight="1pt"/>
            </w:pict>
          </mc:Fallback>
        </mc:AlternateContent>
      </w:r>
      <w:r>
        <w:rPr>
          <w:b/>
          <w:bCs/>
          <w:noProof/>
        </w:rPr>
        <mc:AlternateContent>
          <mc:Choice Requires="wps">
            <w:drawing>
              <wp:anchor distT="0" distB="0" distL="114300" distR="114300" simplePos="0" relativeHeight="252187648" behindDoc="0" locked="0" layoutInCell="1" allowOverlap="1" wp14:anchorId="110589D8" wp14:editId="1C85E735">
                <wp:simplePos x="0" y="0"/>
                <wp:positionH relativeFrom="column">
                  <wp:posOffset>2792729</wp:posOffset>
                </wp:positionH>
                <wp:positionV relativeFrom="paragraph">
                  <wp:posOffset>1623695</wp:posOffset>
                </wp:positionV>
                <wp:extent cx="1350645" cy="0"/>
                <wp:effectExtent l="0" t="0" r="0" b="0"/>
                <wp:wrapNone/>
                <wp:docPr id="1520507686" name="Tiesioji jungtis 20"/>
                <wp:cNvGraphicFramePr/>
                <a:graphic xmlns:a="http://schemas.openxmlformats.org/drawingml/2006/main">
                  <a:graphicData uri="http://schemas.microsoft.com/office/word/2010/wordprocessingShape">
                    <wps:wsp>
                      <wps:cNvCnPr/>
                      <wps:spPr>
                        <a:xfrm>
                          <a:off x="0" y="0"/>
                          <a:ext cx="1350645" cy="0"/>
                        </a:xfrm>
                        <a:prstGeom prst="line">
                          <a:avLst/>
                        </a:prstGeom>
                      </wps:spPr>
                      <wps:style>
                        <a:lnRef idx="2">
                          <a:schemeClr val="accent6"/>
                        </a:lnRef>
                        <a:fillRef idx="0">
                          <a:schemeClr val="accent6"/>
                        </a:fillRef>
                        <a:effectRef idx="1">
                          <a:schemeClr val="accent6"/>
                        </a:effectRef>
                        <a:fontRef idx="minor">
                          <a:schemeClr val="tx1"/>
                        </a:fontRef>
                      </wps:style>
                      <wps:bodyPr/>
                    </wps:wsp>
                  </a:graphicData>
                </a:graphic>
              </wp:anchor>
            </w:drawing>
          </mc:Choice>
          <mc:Fallback>
            <w:pict>
              <v:line w14:anchorId="5EE5D9A9" id="Tiesioji jungtis 20" o:spid="_x0000_s1026" style="position:absolute;z-index:252187648;visibility:visible;mso-wrap-style:square;mso-wrap-distance-left:9pt;mso-wrap-distance-top:0;mso-wrap-distance-right:9pt;mso-wrap-distance-bottom:0;mso-position-horizontal:absolute;mso-position-horizontal-relative:text;mso-position-vertical:absolute;mso-position-vertical-relative:text" from="219.9pt,127.85pt" to="326.25pt,12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" strokecolor="#70ad47 [3209]" strokeweight="1pt">
                <v:stroke joinstyle="miter"/>
              </v:line>
            </w:pict>
          </mc:Fallback>
        </mc:AlternateContent>
      </w:r>
      <w:r>
        <w:rPr>
          <w:b/>
          <w:bCs/>
          <w:noProof/>
        </w:rPr>
        <mc:AlternateContent>
          <mc:Choice Requires="wps">
            <w:drawing>
              <wp:anchor distT="0" distB="0" distL="114300" distR="114300" simplePos="0" relativeHeight="252156928" behindDoc="0" locked="0" layoutInCell="1" allowOverlap="1" wp14:anchorId="58039785" wp14:editId="1CD8BD28">
                <wp:simplePos x="0" y="0"/>
                <wp:positionH relativeFrom="page">
                  <wp:posOffset>1980316</wp:posOffset>
                </wp:positionH>
                <wp:positionV relativeFrom="paragraph">
                  <wp:posOffset>2268855</wp:posOffset>
                </wp:positionV>
                <wp:extent cx="1539240" cy="647700"/>
                <wp:effectExtent l="0" t="0" r="0" b="0"/>
                <wp:wrapNone/>
                <wp:docPr id="1856140094" name="Teksto laukas 2"/>
                <wp:cNvGraphicFramePr/>
                <a:graphic xmlns:a="http://schemas.openxmlformats.org/drawingml/2006/main">
                  <a:graphicData uri="http://schemas.microsoft.com/office/word/2010/wordprocessingShape">
                    <wps:wsp>
                      <wps:cNvSpPr txBox="1"/>
                      <wps:spPr>
                        <a:xfrm>
                          <a:off x="0" y="0"/>
                          <a:ext cx="1539240" cy="647700"/>
                        </a:xfrm>
                        <a:prstGeom prst="rect">
                          <a:avLst/>
                        </a:prstGeom>
                        <a:noFill/>
                        <a:ln w="6350">
                          <a:noFill/>
                        </a:ln>
                      </wps:spPr>
                      <wps:txbx>
                        <w:txbxContent>
                          <w:p w14:paraId="0944E966" w14:textId="77777777" w:rsidR="008F68CA" w:rsidRDefault="008F68CA" w:rsidP="008F68CA">
                            <w:r>
                              <w:t>Jūrinis konteineris Nr. 2</w:t>
                            </w:r>
                          </w:p>
                          <w:p w14:paraId="33BAA9A0" w14:textId="77777777" w:rsidR="008F68CA" w:rsidRDefault="008F68CA" w:rsidP="008F68CA">
                            <w:r>
                              <w:t>(</w:t>
                            </w:r>
                            <w:r>
                              <w:t>poilsio zona evakavimo punkto darbuotojams)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039785" id="_x0000_s1169" type="#_x0000_t202" style="position:absolute;margin-left:155.95pt;margin-top:178.65pt;width:121.2pt;height:51pt;z-index:252156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" filled="f" stroked="f" strokeweight=".5pt">
                <v:textbox>
                  <w:txbxContent>
                    <w:p w14:paraId="0944E966" w14:textId="77777777" w:rsidR="008F68CA" w:rsidRDefault="008F68CA" w:rsidP="008F68CA">
                      <w:proofErr w:type="spellStart"/>
                      <w:r>
                        <w:t>Jūrinis</w:t>
                      </w:r>
                      <w:proofErr w:type="spellEnd"/>
                      <w:r>
                        <w:t xml:space="preserve"> </w:t>
                      </w:r>
                      <w:proofErr w:type="spellStart"/>
                      <w:r>
                        <w:t>konteineris</w:t>
                      </w:r>
                      <w:proofErr w:type="spellEnd"/>
                      <w:r>
                        <w:t xml:space="preserve"> Nr. 2</w:t>
                      </w:r>
                    </w:p>
                    <w:p w14:paraId="33BAA9A0" w14:textId="77777777" w:rsidR="008F68CA" w:rsidRDefault="008F68CA" w:rsidP="008F68CA">
                      <w:r>
                        <w:t>(</w:t>
                      </w:r>
                      <w:proofErr w:type="spellStart"/>
                      <w:proofErr w:type="gramStart"/>
                      <w:r>
                        <w:t>poilsio</w:t>
                      </w:r>
                      <w:proofErr w:type="spellEnd"/>
                      <w:proofErr w:type="gramEnd"/>
                      <w:r>
                        <w:t xml:space="preserve"> zona </w:t>
                      </w:r>
                      <w:proofErr w:type="spellStart"/>
                      <w:r>
                        <w:t>evakavimo</w:t>
                      </w:r>
                      <w:proofErr w:type="spellEnd"/>
                      <w:r>
                        <w:t xml:space="preserve"> </w:t>
                      </w:r>
                      <w:proofErr w:type="spellStart"/>
                      <w:r>
                        <w:t>punkto</w:t>
                      </w:r>
                      <w:proofErr w:type="spellEnd"/>
                      <w:r>
                        <w:t xml:space="preserve"> </w:t>
                      </w:r>
                      <w:proofErr w:type="spellStart"/>
                      <w:r>
                        <w:t>darbuotojams</w:t>
                      </w:r>
                      <w:proofErr w:type="spellEnd"/>
                      <w:r>
                        <w:t>)</w:t>
                      </w:r>
                    </w:p>
                  </w:txbxContent>
                </v:textbox>
                <w10:wrap anchorx="page"/>
              </v:shape>
            </w:pict>
          </mc:Fallback>
        </mc:AlternateContent>
      </w:r>
      <w:r>
        <w:rPr>
          <w:b/>
          <w:bCs/>
          <w:noProof/>
        </w:rPr>
        <mc:AlternateContent>
          <mc:Choice Requires="wps">
            <w:drawing>
              <wp:anchor distT="0" distB="0" distL="114300" distR="114300" simplePos="0" relativeHeight="252155904" behindDoc="0" locked="0" layoutInCell="1" allowOverlap="1" wp14:anchorId="41DD7A54" wp14:editId="68AAB757">
                <wp:simplePos x="0" y="0"/>
                <wp:positionH relativeFrom="column">
                  <wp:posOffset>1113155</wp:posOffset>
                </wp:positionH>
                <wp:positionV relativeFrom="paragraph">
                  <wp:posOffset>2239010</wp:posOffset>
                </wp:positionV>
                <wp:extent cx="1402080" cy="708660"/>
                <wp:effectExtent l="0" t="0" r="26670" b="15240"/>
                <wp:wrapNone/>
                <wp:docPr id="76532429" name="Stačiakampis: įstriži suapvalinti kampai 3"/>
                <wp:cNvGraphicFramePr/>
                <a:graphic xmlns:a="http://schemas.openxmlformats.org/drawingml/2006/main">
                  <a:graphicData uri="http://schemas.microsoft.com/office/word/2010/wordprocessingShape">
                    <wps:wsp>
                      <wps:cNvSpPr/>
                      <wps:spPr>
                        <a:xfrm>
                          <a:off x="0" y="0"/>
                          <a:ext cx="1402080" cy="708660"/>
                        </a:xfrm>
                        <a:prstGeom prst="round2DiagRect">
                          <a:avLst/>
                        </a:prstGeom>
                        <a:solidFill>
                          <a:schemeClr val="accent1">
                            <a:lumMod val="40000"/>
                            <a:lumOff val="60000"/>
                          </a:schemeClr>
                        </a:solidFill>
                        <a:effectLst>
                          <a:innerShdw blurRad="63500" dist="50800" dir="13500000">
                            <a:prstClr val="black">
                              <a:alpha val="50000"/>
                            </a:prstClr>
                          </a:inn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86FE040" id="Stačiakampis: įstriži suapvalinti kampai 3" o:spid="_x0000_s1026" style="position:absolute;margin-left:87.65pt;margin-top:176.3pt;width:110.4pt;height:55.8pt;z-index:252155904;visibility:visible;mso-wrap-style:square;mso-wrap-distance-left:9pt;mso-wrap-distance-top:0;mso-wrap-distance-right:9pt;mso-wrap-distance-bottom:0;mso-position-horizontal:absolute;mso-position-horizontal-relative:text;mso-position-vertical:absolute;mso-position-vertical-relative:text;v-text-anchor:middle" coordsize="1402080,708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" path="m118112,l1402080,r,l1402080,590548v,65231,-52881,118112,-118112,118112l,708660r,l,118112c,52881,52881,,118112,xe" fillcolor="#bdd6ee [1300]" strokecolor="#091723 [484]" strokeweight="1pt">
                <v:stroke joinstyle="miter"/>
                <v:path arrowok="t" o:connecttype="custom" o:connectlocs="118112,0;1402080,0;1402080,0;1402080,590548;1283968,708660;0,708660;0,708660;0,118112;118112,0" o:connectangles="0,0,0,0,0,0,0,0,0"/>
              </v:shape>
            </w:pict>
          </mc:Fallback>
        </mc:AlternateContent>
      </w:r>
      <w:r>
        <w:rPr>
          <w:b/>
          <w:bCs/>
          <w:noProof/>
        </w:rPr>
        <mc:AlternateContent>
          <mc:Choice Requires="wps">
            <w:drawing>
              <wp:anchor distT="0" distB="0" distL="114300" distR="114300" simplePos="0" relativeHeight="252186624" behindDoc="0" locked="0" layoutInCell="1" allowOverlap="1" wp14:anchorId="784861BD" wp14:editId="0BDA8766">
                <wp:simplePos x="0" y="0"/>
                <wp:positionH relativeFrom="column">
                  <wp:posOffset>2514600</wp:posOffset>
                </wp:positionH>
                <wp:positionV relativeFrom="paragraph">
                  <wp:posOffset>2554522</wp:posOffset>
                </wp:positionV>
                <wp:extent cx="270510" cy="0"/>
                <wp:effectExtent l="0" t="0" r="0" b="0"/>
                <wp:wrapNone/>
                <wp:docPr id="1392896301" name="Tiesioji jungtis 19"/>
                <wp:cNvGraphicFramePr/>
                <a:graphic xmlns:a="http://schemas.openxmlformats.org/drawingml/2006/main">
                  <a:graphicData uri="http://schemas.microsoft.com/office/word/2010/wordprocessingShape">
                    <wps:wsp>
                      <wps:cNvCnPr/>
                      <wps:spPr>
                        <a:xfrm>
                          <a:off x="0" y="0"/>
                          <a:ext cx="270510" cy="0"/>
                        </a:xfrm>
                        <a:prstGeom prst="line">
                          <a:avLst/>
                        </a:prstGeom>
                      </wps:spPr>
                      <wps:style>
                        <a:lnRef idx="2">
                          <a:schemeClr val="accent6"/>
                        </a:lnRef>
                        <a:fillRef idx="0">
                          <a:schemeClr val="accent6"/>
                        </a:fillRef>
                        <a:effectRef idx="1">
                          <a:schemeClr val="accent6"/>
                        </a:effectRef>
                        <a:fontRef idx="minor">
                          <a:schemeClr val="tx1"/>
                        </a:fontRef>
                      </wps:style>
                      <wps:bodyPr/>
                    </wps:wsp>
                  </a:graphicData>
                </a:graphic>
              </wp:anchor>
            </w:drawing>
          </mc:Choice>
          <mc:Fallback>
            <w:pict>
              <v:line w14:anchorId="6CBC27D7" id="Tiesioji jungtis 19" o:spid="_x0000_s1026" style="position:absolute;z-index:252186624;visibility:visible;mso-wrap-style:square;mso-wrap-distance-left:9pt;mso-wrap-distance-top:0;mso-wrap-distance-right:9pt;mso-wrap-distance-bottom:0;mso-position-horizontal:absolute;mso-position-horizontal-relative:text;mso-position-vertical:absolute;mso-position-vertical-relative:text" from="198pt,201.15pt" to="219.3pt,20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" strokecolor="#70ad47 [3209]" strokeweight="1pt">
                <v:stroke joinstyle="miter"/>
              </v:line>
            </w:pict>
          </mc:Fallback>
        </mc:AlternateContent>
      </w:r>
      <w:r>
        <w:rPr>
          <w:b/>
          <w:bCs/>
          <w:noProof/>
        </w:rPr>
        <mc:AlternateContent>
          <mc:Choice Requires="wps">
            <w:drawing>
              <wp:anchor distT="0" distB="0" distL="114300" distR="114300" simplePos="0" relativeHeight="252154880" behindDoc="0" locked="0" layoutInCell="1" allowOverlap="1" wp14:anchorId="598911B8" wp14:editId="7A79AC7D">
                <wp:simplePos x="0" y="0"/>
                <wp:positionH relativeFrom="page">
                  <wp:posOffset>1983187</wp:posOffset>
                </wp:positionH>
                <wp:positionV relativeFrom="paragraph">
                  <wp:posOffset>1461770</wp:posOffset>
                </wp:positionV>
                <wp:extent cx="1539240" cy="533400"/>
                <wp:effectExtent l="0" t="0" r="0" b="0"/>
                <wp:wrapNone/>
                <wp:docPr id="1208343401" name="Teksto laukas 2"/>
                <wp:cNvGraphicFramePr/>
                <a:graphic xmlns:a="http://schemas.openxmlformats.org/drawingml/2006/main">
                  <a:graphicData uri="http://schemas.microsoft.com/office/word/2010/wordprocessingShape">
                    <wps:wsp>
                      <wps:cNvSpPr txBox="1"/>
                      <wps:spPr>
                        <a:xfrm>
                          <a:off x="0" y="0"/>
                          <a:ext cx="1539240" cy="533400"/>
                        </a:xfrm>
                        <a:prstGeom prst="rect">
                          <a:avLst/>
                        </a:prstGeom>
                        <a:noFill/>
                        <a:ln w="6350">
                          <a:noFill/>
                        </a:ln>
                      </wps:spPr>
                      <wps:txbx>
                        <w:txbxContent>
                          <w:p w14:paraId="6ECB74D8" w14:textId="77777777" w:rsidR="008F68CA" w:rsidRDefault="008F68CA" w:rsidP="008F68CA">
                            <w:r>
                              <w:t>Jūrinis konteineris Nr. 1</w:t>
                            </w:r>
                          </w:p>
                          <w:p w14:paraId="0E4E7929" w14:textId="77777777" w:rsidR="008F68CA" w:rsidRDefault="008F68CA" w:rsidP="008F68CA">
                            <w:r>
                              <w:t>(</w:t>
                            </w:r>
                            <w:r>
                              <w:t>inventoriaus patalpa)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8911B8" id="_x0000_s1170" type="#_x0000_t202" style="position:absolute;margin-left:156.15pt;margin-top:115.1pt;width:121.2pt;height:42pt;z-index:252154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" filled="f" stroked="f" strokeweight=".5pt">
                <v:textbox>
                  <w:txbxContent>
                    <w:p w14:paraId="6ECB74D8" w14:textId="77777777" w:rsidR="008F68CA" w:rsidRDefault="008F68CA" w:rsidP="008F68CA">
                      <w:proofErr w:type="spellStart"/>
                      <w:r>
                        <w:t>Jūrinis</w:t>
                      </w:r>
                      <w:proofErr w:type="spellEnd"/>
                      <w:r>
                        <w:t xml:space="preserve"> </w:t>
                      </w:r>
                      <w:proofErr w:type="spellStart"/>
                      <w:r>
                        <w:t>konteineris</w:t>
                      </w:r>
                      <w:proofErr w:type="spellEnd"/>
                      <w:r>
                        <w:t xml:space="preserve"> Nr. 1</w:t>
                      </w:r>
                    </w:p>
                    <w:p w14:paraId="0E4E7929" w14:textId="77777777" w:rsidR="008F68CA" w:rsidRDefault="008F68CA" w:rsidP="008F68CA">
                      <w:r>
                        <w:t>(</w:t>
                      </w:r>
                      <w:proofErr w:type="spellStart"/>
                      <w:proofErr w:type="gramStart"/>
                      <w:r>
                        <w:t>inventoriaus</w:t>
                      </w:r>
                      <w:proofErr w:type="spellEnd"/>
                      <w:proofErr w:type="gramEnd"/>
                      <w:r>
                        <w:t xml:space="preserve"> </w:t>
                      </w:r>
                      <w:proofErr w:type="spellStart"/>
                      <w:r>
                        <w:t>patalpa</w:t>
                      </w:r>
                      <w:proofErr w:type="spellEnd"/>
                      <w:r>
                        <w:t>)</w:t>
                      </w:r>
                    </w:p>
                  </w:txbxContent>
                </v:textbox>
                <w10:wrap anchorx="page"/>
              </v:shape>
            </w:pict>
          </mc:Fallback>
        </mc:AlternateContent>
      </w:r>
      <w:r>
        <w:rPr>
          <w:b/>
          <w:bCs/>
          <w:noProof/>
        </w:rPr>
        <mc:AlternateContent>
          <mc:Choice Requires="wps">
            <w:drawing>
              <wp:anchor distT="0" distB="0" distL="114300" distR="114300" simplePos="0" relativeHeight="252184576" behindDoc="0" locked="0" layoutInCell="1" allowOverlap="1" wp14:anchorId="28DB1FC9" wp14:editId="795F3CE8">
                <wp:simplePos x="0" y="0"/>
                <wp:positionH relativeFrom="column">
                  <wp:posOffset>2785219</wp:posOffset>
                </wp:positionH>
                <wp:positionV relativeFrom="paragraph">
                  <wp:posOffset>1037700</wp:posOffset>
                </wp:positionV>
                <wp:extent cx="4363" cy="1523751"/>
                <wp:effectExtent l="0" t="0" r="34290" b="19685"/>
                <wp:wrapNone/>
                <wp:docPr id="1955596472" name="Tiesioji jungtis 18"/>
                <wp:cNvGraphicFramePr/>
                <a:graphic xmlns:a="http://schemas.openxmlformats.org/drawingml/2006/main">
                  <a:graphicData uri="http://schemas.microsoft.com/office/word/2010/wordprocessingShape">
                    <wps:wsp>
                      <wps:cNvCnPr/>
                      <wps:spPr>
                        <a:xfrm>
                          <a:off x="0" y="0"/>
                          <a:ext cx="4363" cy="1523751"/>
                        </a:xfrm>
                        <a:prstGeom prst="line">
                          <a:avLst/>
                        </a:prstGeom>
                      </wps:spPr>
                      <wps:style>
                        <a:lnRef idx="2">
                          <a:schemeClr val="accent6"/>
                        </a:lnRef>
                        <a:fillRef idx="0">
                          <a:schemeClr val="accent6"/>
                        </a:fillRef>
                        <a:effectRef idx="1">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61F4D26" id="Tiesioji jungtis 18" o:spid="_x0000_s1026" style="position:absolute;z-index:25218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9.3pt,81.7pt" to="219.65pt,20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" strokecolor="#70ad47 [3209]" strokeweight="1pt">
                <v:stroke joinstyle="miter"/>
              </v:line>
            </w:pict>
          </mc:Fallback>
        </mc:AlternateContent>
      </w:r>
      <w:r>
        <w:rPr>
          <w:b/>
          <w:bCs/>
          <w:noProof/>
        </w:rPr>
        <mc:AlternateContent>
          <mc:Choice Requires="wps">
            <w:drawing>
              <wp:anchor distT="0" distB="0" distL="114300" distR="114300" simplePos="0" relativeHeight="252183552" behindDoc="0" locked="0" layoutInCell="1" allowOverlap="1" wp14:anchorId="55B076C8" wp14:editId="6DC9C313">
                <wp:simplePos x="0" y="0"/>
                <wp:positionH relativeFrom="column">
                  <wp:posOffset>2305050</wp:posOffset>
                </wp:positionH>
                <wp:positionV relativeFrom="paragraph">
                  <wp:posOffset>1046480</wp:posOffset>
                </wp:positionV>
                <wp:extent cx="487680" cy="0"/>
                <wp:effectExtent l="0" t="0" r="0" b="0"/>
                <wp:wrapNone/>
                <wp:docPr id="73961585" name="Tiesioji jungtis 17"/>
                <wp:cNvGraphicFramePr/>
                <a:graphic xmlns:a="http://schemas.openxmlformats.org/drawingml/2006/main">
                  <a:graphicData uri="http://schemas.microsoft.com/office/word/2010/wordprocessingShape">
                    <wps:wsp>
                      <wps:cNvCnPr/>
                      <wps:spPr>
                        <a:xfrm>
                          <a:off x="0" y="0"/>
                          <a:ext cx="487680" cy="0"/>
                        </a:xfrm>
                        <a:prstGeom prst="line">
                          <a:avLst/>
                        </a:prstGeom>
                      </wps:spPr>
                      <wps:style>
                        <a:lnRef idx="2">
                          <a:schemeClr val="accent6"/>
                        </a:lnRef>
                        <a:fillRef idx="0">
                          <a:schemeClr val="accent6"/>
                        </a:fillRef>
                        <a:effectRef idx="1">
                          <a:schemeClr val="accent6"/>
                        </a:effectRef>
                        <a:fontRef idx="minor">
                          <a:schemeClr val="tx1"/>
                        </a:fontRef>
                      </wps:style>
                      <wps:bodyPr/>
                    </wps:wsp>
                  </a:graphicData>
                </a:graphic>
              </wp:anchor>
            </w:drawing>
          </mc:Choice>
          <mc:Fallback>
            <w:pict>
              <v:line w14:anchorId="01F5005F" id="Tiesioji jungtis 17" o:spid="_x0000_s1026" style="position:absolute;z-index:252183552;visibility:visible;mso-wrap-style:square;mso-wrap-distance-left:9pt;mso-wrap-distance-top:0;mso-wrap-distance-right:9pt;mso-wrap-distance-bottom:0;mso-position-horizontal:absolute;mso-position-horizontal-relative:text;mso-position-vertical:absolute;mso-position-vertical-relative:text" from="181.5pt,82.4pt" to="219.9pt,8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" strokecolor="#70ad47 [3209]" strokeweight="1pt">
                <v:stroke joinstyle="miter"/>
              </v:line>
            </w:pict>
          </mc:Fallback>
        </mc:AlternateContent>
      </w:r>
      <w:r>
        <w:rPr>
          <w:b/>
          <w:bCs/>
          <w:noProof/>
        </w:rPr>
        <mc:AlternateContent>
          <mc:Choice Requires="wps">
            <w:drawing>
              <wp:anchor distT="0" distB="0" distL="114300" distR="114300" simplePos="0" relativeHeight="252185600" behindDoc="0" locked="0" layoutInCell="1" allowOverlap="1" wp14:anchorId="704DA9BC" wp14:editId="6E75789F">
                <wp:simplePos x="0" y="0"/>
                <wp:positionH relativeFrom="column">
                  <wp:posOffset>2514600</wp:posOffset>
                </wp:positionH>
                <wp:positionV relativeFrom="paragraph">
                  <wp:posOffset>1549400</wp:posOffset>
                </wp:positionV>
                <wp:extent cx="270510" cy="0"/>
                <wp:effectExtent l="0" t="0" r="0" b="0"/>
                <wp:wrapNone/>
                <wp:docPr id="427096728" name="Tiesioji jungtis 19"/>
                <wp:cNvGraphicFramePr/>
                <a:graphic xmlns:a="http://schemas.openxmlformats.org/drawingml/2006/main">
                  <a:graphicData uri="http://schemas.microsoft.com/office/word/2010/wordprocessingShape">
                    <wps:wsp>
                      <wps:cNvCnPr/>
                      <wps:spPr>
                        <a:xfrm>
                          <a:off x="0" y="0"/>
                          <a:ext cx="270510" cy="0"/>
                        </a:xfrm>
                        <a:prstGeom prst="line">
                          <a:avLst/>
                        </a:prstGeom>
                      </wps:spPr>
                      <wps:style>
                        <a:lnRef idx="2">
                          <a:schemeClr val="accent6"/>
                        </a:lnRef>
                        <a:fillRef idx="0">
                          <a:schemeClr val="accent6"/>
                        </a:fillRef>
                        <a:effectRef idx="1">
                          <a:schemeClr val="accent6"/>
                        </a:effectRef>
                        <a:fontRef idx="minor">
                          <a:schemeClr val="tx1"/>
                        </a:fontRef>
                      </wps:style>
                      <wps:bodyPr/>
                    </wps:wsp>
                  </a:graphicData>
                </a:graphic>
              </wp:anchor>
            </w:drawing>
          </mc:Choice>
          <mc:Fallback>
            <w:pict>
              <v:line w14:anchorId="65CC881E" id="Tiesioji jungtis 19" o:spid="_x0000_s1026" style="position:absolute;z-index:252185600;visibility:visible;mso-wrap-style:square;mso-wrap-distance-left:9pt;mso-wrap-distance-top:0;mso-wrap-distance-right:9pt;mso-wrap-distance-bottom:0;mso-position-horizontal:absolute;mso-position-horizontal-relative:text;mso-position-vertical:absolute;mso-position-vertical-relative:text" from="198pt,122pt" to="219.3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" strokecolor="#70ad47 [3209]" strokeweight="1pt">
                <v:stroke joinstyle="miter"/>
              </v:line>
            </w:pict>
          </mc:Fallback>
        </mc:AlternateContent>
      </w:r>
      <w:r>
        <w:rPr>
          <w:b/>
          <w:bCs/>
          <w:noProof/>
        </w:rPr>
        <mc:AlternateContent>
          <mc:Choice Requires="wps">
            <w:drawing>
              <wp:anchor distT="0" distB="0" distL="114300" distR="114300" simplePos="0" relativeHeight="252158976" behindDoc="0" locked="0" layoutInCell="1" allowOverlap="1" wp14:anchorId="2BA1582F" wp14:editId="67C0D69E">
                <wp:simplePos x="0" y="0"/>
                <wp:positionH relativeFrom="column">
                  <wp:posOffset>1529542</wp:posOffset>
                </wp:positionH>
                <wp:positionV relativeFrom="paragraph">
                  <wp:posOffset>3145098</wp:posOffset>
                </wp:positionV>
                <wp:extent cx="510540" cy="335280"/>
                <wp:effectExtent l="0" t="0" r="0" b="7620"/>
                <wp:wrapNone/>
                <wp:docPr id="440338904" name="Teksto laukas 4"/>
                <wp:cNvGraphicFramePr/>
                <a:graphic xmlns:a="http://schemas.openxmlformats.org/drawingml/2006/main">
                  <a:graphicData uri="http://schemas.microsoft.com/office/word/2010/wordprocessingShape">
                    <wps:wsp>
                      <wps:cNvSpPr txBox="1"/>
                      <wps:spPr>
                        <a:xfrm>
                          <a:off x="0" y="0"/>
                          <a:ext cx="510540" cy="335280"/>
                        </a:xfrm>
                        <a:prstGeom prst="rect">
                          <a:avLst/>
                        </a:prstGeom>
                        <a:noFill/>
                        <a:ln w="6350">
                          <a:noFill/>
                        </a:ln>
                      </wps:spPr>
                      <wps:txbx>
                        <w:txbxContent>
                          <w:p w14:paraId="2D5799CF" w14:textId="77777777" w:rsidR="008F68CA" w:rsidRDefault="008F68CA" w:rsidP="008F68CA">
                            <w:r>
                              <w:t>WC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A1582F" id="Teksto laukas 4" o:spid="_x0000_s1171" type="#_x0000_t202" style="position:absolute;margin-left:120.45pt;margin-top:247.65pt;width:40.2pt;height:26.4pt;z-index:25215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" filled="f" stroked="f" strokeweight=".5pt">
                <v:textbox>
                  <w:txbxContent>
                    <w:p w14:paraId="2D5799CF" w14:textId="77777777" w:rsidR="008F68CA" w:rsidRDefault="008F68CA" w:rsidP="008F68CA">
                      <w:r>
                        <w:t>WC 1</w:t>
                      </w:r>
                    </w:p>
                  </w:txbxContent>
                </v:textbox>
              </v:shape>
            </w:pict>
          </mc:Fallback>
        </mc:AlternateContent>
      </w:r>
      <w:r>
        <w:rPr>
          <w:b/>
          <w:bCs/>
          <w:noProof/>
        </w:rPr>
        <mc:AlternateContent>
          <mc:Choice Requires="wps">
            <w:drawing>
              <wp:anchor distT="0" distB="0" distL="114300" distR="114300" simplePos="0" relativeHeight="252161024" behindDoc="0" locked="0" layoutInCell="1" allowOverlap="1" wp14:anchorId="6BF6598A" wp14:editId="64D603C8">
                <wp:simplePos x="0" y="0"/>
                <wp:positionH relativeFrom="column">
                  <wp:posOffset>1527464</wp:posOffset>
                </wp:positionH>
                <wp:positionV relativeFrom="paragraph">
                  <wp:posOffset>3641090</wp:posOffset>
                </wp:positionV>
                <wp:extent cx="525780" cy="350520"/>
                <wp:effectExtent l="0" t="0" r="0" b="0"/>
                <wp:wrapNone/>
                <wp:docPr id="1409151592" name="Teksto laukas 4"/>
                <wp:cNvGraphicFramePr/>
                <a:graphic xmlns:a="http://schemas.openxmlformats.org/drawingml/2006/main">
                  <a:graphicData uri="http://schemas.microsoft.com/office/word/2010/wordprocessingShape">
                    <wps:wsp>
                      <wps:cNvSpPr txBox="1"/>
                      <wps:spPr>
                        <a:xfrm>
                          <a:off x="0" y="0"/>
                          <a:ext cx="525780" cy="350520"/>
                        </a:xfrm>
                        <a:prstGeom prst="rect">
                          <a:avLst/>
                        </a:prstGeom>
                        <a:noFill/>
                        <a:ln w="6350">
                          <a:noFill/>
                        </a:ln>
                      </wps:spPr>
                      <wps:txbx>
                        <w:txbxContent>
                          <w:p w14:paraId="66BB18FF" w14:textId="77777777" w:rsidR="008F68CA" w:rsidRDefault="008F68CA" w:rsidP="008F68CA">
                            <w:r>
                              <w:t>WC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F6598A" id="_x0000_s1172" type="#_x0000_t202" style="position:absolute;margin-left:120.25pt;margin-top:286.7pt;width:41.4pt;height:27.6pt;z-index:25216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" filled="f" stroked="f" strokeweight=".5pt">
                <v:textbox>
                  <w:txbxContent>
                    <w:p w14:paraId="66BB18FF" w14:textId="77777777" w:rsidR="008F68CA" w:rsidRDefault="008F68CA" w:rsidP="008F68CA">
                      <w:r>
                        <w:t>WC 2</w:t>
                      </w:r>
                    </w:p>
                  </w:txbxContent>
                </v:textbox>
              </v:shape>
            </w:pict>
          </mc:Fallback>
        </mc:AlternateContent>
      </w:r>
      <w:r>
        <w:rPr>
          <w:b/>
          <w:bCs/>
          <w:noProof/>
        </w:rPr>
        <mc:AlternateContent>
          <mc:Choice Requires="wps">
            <w:drawing>
              <wp:anchor distT="0" distB="0" distL="114300" distR="114300" simplePos="0" relativeHeight="252160000" behindDoc="0" locked="0" layoutInCell="1" allowOverlap="1" wp14:anchorId="015C0B38" wp14:editId="4327049D">
                <wp:simplePos x="0" y="0"/>
                <wp:positionH relativeFrom="column">
                  <wp:posOffset>1498831</wp:posOffset>
                </wp:positionH>
                <wp:positionV relativeFrom="paragraph">
                  <wp:posOffset>3574299</wp:posOffset>
                </wp:positionV>
                <wp:extent cx="518160" cy="441960"/>
                <wp:effectExtent l="38100" t="38100" r="110490" b="110490"/>
                <wp:wrapNone/>
                <wp:docPr id="1599288154" name="Stačiakampis 5"/>
                <wp:cNvGraphicFramePr/>
                <a:graphic xmlns:a="http://schemas.openxmlformats.org/drawingml/2006/main">
                  <a:graphicData uri="http://schemas.microsoft.com/office/word/2010/wordprocessingShape">
                    <wps:wsp>
                      <wps:cNvSpPr/>
                      <wps:spPr>
                        <a:xfrm>
                          <a:off x="0" y="0"/>
                          <a:ext cx="518160" cy="441960"/>
                        </a:xfrm>
                        <a:prstGeom prst="rect">
                          <a:avLst/>
                        </a:prstGeom>
                        <a:solidFill>
                          <a:schemeClr val="accent1">
                            <a:lumMod val="20000"/>
                            <a:lumOff val="80000"/>
                          </a:schemeClr>
                        </a:solidFill>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BE033E5" id="Stačiakampis 5" o:spid="_x0000_s1026" style="position:absolute;margin-left:118pt;margin-top:281.45pt;width:40.8pt;height:34.8pt;z-index:2521600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" fillcolor="#deeaf6 [660]" strokecolor="#091723 [484]" strokeweight="1pt">
                <v:shadow on="t" color="black" opacity="26214f" origin="-.5,-.5" offset=".74836mm,.74836mm"/>
              </v:rect>
            </w:pict>
          </mc:Fallback>
        </mc:AlternateContent>
      </w:r>
      <w:r>
        <w:rPr>
          <w:b/>
          <w:bCs/>
          <w:noProof/>
        </w:rPr>
        <mc:AlternateContent>
          <mc:Choice Requires="wps">
            <w:drawing>
              <wp:anchor distT="0" distB="0" distL="114300" distR="114300" simplePos="0" relativeHeight="252157952" behindDoc="0" locked="0" layoutInCell="1" allowOverlap="1" wp14:anchorId="4AE8C763" wp14:editId="5F3609CA">
                <wp:simplePos x="0" y="0"/>
                <wp:positionH relativeFrom="column">
                  <wp:posOffset>1499755</wp:posOffset>
                </wp:positionH>
                <wp:positionV relativeFrom="paragraph">
                  <wp:posOffset>3069590</wp:posOffset>
                </wp:positionV>
                <wp:extent cx="518160" cy="441960"/>
                <wp:effectExtent l="38100" t="38100" r="110490" b="110490"/>
                <wp:wrapNone/>
                <wp:docPr id="1707594946" name="Stačiakampis 5"/>
                <wp:cNvGraphicFramePr/>
                <a:graphic xmlns:a="http://schemas.openxmlformats.org/drawingml/2006/main">
                  <a:graphicData uri="http://schemas.microsoft.com/office/word/2010/wordprocessingShape">
                    <wps:wsp>
                      <wps:cNvSpPr/>
                      <wps:spPr>
                        <a:xfrm>
                          <a:off x="0" y="0"/>
                          <a:ext cx="518160" cy="441960"/>
                        </a:xfrm>
                        <a:prstGeom prst="rect">
                          <a:avLst/>
                        </a:prstGeom>
                        <a:solidFill>
                          <a:schemeClr val="accent1">
                            <a:lumMod val="20000"/>
                            <a:lumOff val="80000"/>
                          </a:schemeClr>
                        </a:solidFill>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0E4B835" id="Stačiakampis 5" o:spid="_x0000_s1026" style="position:absolute;margin-left:118.1pt;margin-top:241.7pt;width:40.8pt;height:34.8pt;z-index:252157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" fillcolor="#deeaf6 [660]" strokecolor="#091723 [484]" strokeweight="1pt">
                <v:shadow on="t" color="black" opacity="26214f" origin="-.5,-.5" offset=".74836mm,.74836mm"/>
              </v:rect>
            </w:pict>
          </mc:Fallback>
        </mc:AlternateContent>
      </w:r>
      <w:r>
        <w:rPr>
          <w:b/>
          <w:bCs/>
          <w:noProof/>
        </w:rPr>
        <mc:AlternateContent>
          <mc:Choice Requires="wps">
            <w:drawing>
              <wp:anchor distT="0" distB="0" distL="114300" distR="114300" simplePos="0" relativeHeight="252176384" behindDoc="0" locked="0" layoutInCell="1" allowOverlap="1" wp14:anchorId="372268A5" wp14:editId="3E1548C0">
                <wp:simplePos x="0" y="0"/>
                <wp:positionH relativeFrom="column">
                  <wp:posOffset>6032789</wp:posOffset>
                </wp:positionH>
                <wp:positionV relativeFrom="paragraph">
                  <wp:posOffset>1929649</wp:posOffset>
                </wp:positionV>
                <wp:extent cx="838200" cy="720437"/>
                <wp:effectExtent l="0" t="0" r="0" b="3810"/>
                <wp:wrapNone/>
                <wp:docPr id="905174781" name="Teksto laukas 2"/>
                <wp:cNvGraphicFramePr/>
                <a:graphic xmlns:a="http://schemas.openxmlformats.org/drawingml/2006/main">
                  <a:graphicData uri="http://schemas.microsoft.com/office/word/2010/wordprocessingShape">
                    <wps:wsp>
                      <wps:cNvSpPr txBox="1"/>
                      <wps:spPr>
                        <a:xfrm>
                          <a:off x="0" y="0"/>
                          <a:ext cx="838200" cy="720437"/>
                        </a:xfrm>
                        <a:prstGeom prst="rect">
                          <a:avLst/>
                        </a:prstGeom>
                        <a:noFill/>
                        <a:ln w="6350">
                          <a:noFill/>
                        </a:ln>
                      </wps:spPr>
                      <wps:txbx>
                        <w:txbxContent>
                          <w:p w14:paraId="4652D7D5" w14:textId="77777777" w:rsidR="008F68CA" w:rsidRPr="00B93C78" w:rsidRDefault="008F68CA" w:rsidP="008F68CA">
                            <w:pPr>
                              <w:jc w:val="center"/>
                              <w:rPr>
                                <w:i/>
                                <w:iCs/>
                                <w:sz w:val="18"/>
                                <w:szCs w:val="18"/>
                              </w:rPr>
                            </w:pPr>
                            <w:r w:rsidRPr="00B93C78">
                              <w:rPr>
                                <w:i/>
                                <w:iCs/>
                                <w:sz w:val="18"/>
                                <w:szCs w:val="18"/>
                              </w:rPr>
                              <w:t>Gyventojų judėjimo kryptis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2268A5" id="_x0000_s1173" type="#_x0000_t202" style="position:absolute;margin-left:475pt;margin-top:151.95pt;width:66pt;height:56.75pt;z-index:25217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" filled="f" stroked="f" strokeweight=".5pt">
                <v:textbox>
                  <w:txbxContent>
                    <w:p w14:paraId="4652D7D5" w14:textId="77777777" w:rsidR="008F68CA" w:rsidRPr="00B93C78" w:rsidRDefault="008F68CA" w:rsidP="008F68CA">
                      <w:pPr>
                        <w:jc w:val="center"/>
                        <w:rPr>
                          <w:i/>
                          <w:iCs/>
                          <w:sz w:val="18"/>
                          <w:szCs w:val="18"/>
                        </w:rPr>
                      </w:pPr>
                      <w:proofErr w:type="spellStart"/>
                      <w:r w:rsidRPr="00B93C78">
                        <w:rPr>
                          <w:i/>
                          <w:iCs/>
                          <w:sz w:val="18"/>
                          <w:szCs w:val="18"/>
                        </w:rPr>
                        <w:t>Gyventojų</w:t>
                      </w:r>
                      <w:proofErr w:type="spellEnd"/>
                      <w:r w:rsidRPr="00B93C78">
                        <w:rPr>
                          <w:i/>
                          <w:iCs/>
                          <w:sz w:val="18"/>
                          <w:szCs w:val="18"/>
                        </w:rPr>
                        <w:t xml:space="preserve"> </w:t>
                      </w:r>
                      <w:proofErr w:type="spellStart"/>
                      <w:r w:rsidRPr="00B93C78">
                        <w:rPr>
                          <w:i/>
                          <w:iCs/>
                          <w:sz w:val="18"/>
                          <w:szCs w:val="18"/>
                        </w:rPr>
                        <w:t>judėjimo</w:t>
                      </w:r>
                      <w:proofErr w:type="spellEnd"/>
                      <w:r w:rsidRPr="00B93C78">
                        <w:rPr>
                          <w:i/>
                          <w:iCs/>
                          <w:sz w:val="18"/>
                          <w:szCs w:val="18"/>
                        </w:rPr>
                        <w:t xml:space="preserve"> </w:t>
                      </w:r>
                      <w:proofErr w:type="spellStart"/>
                      <w:r w:rsidRPr="00B93C78">
                        <w:rPr>
                          <w:i/>
                          <w:iCs/>
                          <w:sz w:val="18"/>
                          <w:szCs w:val="18"/>
                        </w:rPr>
                        <w:t>kryptis</w:t>
                      </w:r>
                      <w:proofErr w:type="spellEnd"/>
                    </w:p>
                  </w:txbxContent>
                </v:textbox>
              </v:shape>
            </w:pict>
          </mc:Fallback>
        </mc:AlternateContent>
      </w:r>
      <w:r>
        <w:rPr>
          <w:b/>
          <w:bCs/>
          <w:noProof/>
        </w:rPr>
        <mc:AlternateContent>
          <mc:Choice Requires="wps">
            <w:drawing>
              <wp:anchor distT="0" distB="0" distL="114300" distR="114300" simplePos="0" relativeHeight="252182528" behindDoc="0" locked="0" layoutInCell="1" allowOverlap="1" wp14:anchorId="5194BA2D" wp14:editId="51B734AD">
                <wp:simplePos x="0" y="0"/>
                <wp:positionH relativeFrom="column">
                  <wp:posOffset>6718820</wp:posOffset>
                </wp:positionH>
                <wp:positionV relativeFrom="paragraph">
                  <wp:posOffset>1412066</wp:posOffset>
                </wp:positionV>
                <wp:extent cx="1226127" cy="720437"/>
                <wp:effectExtent l="5080" t="0" r="0" b="0"/>
                <wp:wrapNone/>
                <wp:docPr id="1762423604" name="Teksto laukas 2"/>
                <wp:cNvGraphicFramePr/>
                <a:graphic xmlns:a="http://schemas.openxmlformats.org/drawingml/2006/main">
                  <a:graphicData uri="http://schemas.microsoft.com/office/word/2010/wordprocessingShape">
                    <wps:wsp>
                      <wps:cNvSpPr txBox="1"/>
                      <wps:spPr>
                        <a:xfrm rot="16200000">
                          <a:off x="0" y="0"/>
                          <a:ext cx="1226127" cy="720437"/>
                        </a:xfrm>
                        <a:prstGeom prst="rect">
                          <a:avLst/>
                        </a:prstGeom>
                        <a:noFill/>
                        <a:ln w="6350">
                          <a:noFill/>
                        </a:ln>
                      </wps:spPr>
                      <wps:txbx>
                        <w:txbxContent>
                          <w:p w14:paraId="682E9815" w14:textId="77777777" w:rsidR="008F68CA" w:rsidRPr="00B93C78" w:rsidRDefault="008F68CA" w:rsidP="008F68CA">
                            <w:pPr>
                              <w:jc w:val="center"/>
                              <w:rPr>
                                <w:i/>
                                <w:iCs/>
                                <w:sz w:val="16"/>
                                <w:szCs w:val="16"/>
                              </w:rPr>
                            </w:pPr>
                            <w:r>
                              <w:rPr>
                                <w:i/>
                                <w:iCs/>
                                <w:sz w:val="16"/>
                                <w:szCs w:val="16"/>
                              </w:rPr>
                              <w:t xml:space="preserve">Išvykimo kryptis </w:t>
                            </w:r>
                            <w:r w:rsidRPr="00B93C78">
                              <w:rPr>
                                <w:i/>
                                <w:iCs/>
                                <w:sz w:val="16"/>
                                <w:szCs w:val="16"/>
                              </w:rPr>
                              <w:t>priklauso nuo teritorijos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94BA2D" id="_x0000_s1174" type="#_x0000_t202" style="position:absolute;margin-left:529.05pt;margin-top:111.2pt;width:96.55pt;height:56.75pt;rotation:-90;z-index:25218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" filled="f" stroked="f" strokeweight=".5pt">
                <v:textbox>
                  <w:txbxContent>
                    <w:p w14:paraId="682E9815" w14:textId="77777777" w:rsidR="008F68CA" w:rsidRPr="00B93C78" w:rsidRDefault="008F68CA" w:rsidP="008F68CA">
                      <w:pPr>
                        <w:jc w:val="center"/>
                        <w:rPr>
                          <w:i/>
                          <w:iCs/>
                          <w:sz w:val="16"/>
                          <w:szCs w:val="16"/>
                        </w:rPr>
                      </w:pPr>
                      <w:proofErr w:type="spellStart"/>
                      <w:r>
                        <w:rPr>
                          <w:i/>
                          <w:iCs/>
                          <w:sz w:val="16"/>
                          <w:szCs w:val="16"/>
                        </w:rPr>
                        <w:t>Išvykimo</w:t>
                      </w:r>
                      <w:proofErr w:type="spellEnd"/>
                      <w:r>
                        <w:rPr>
                          <w:i/>
                          <w:iCs/>
                          <w:sz w:val="16"/>
                          <w:szCs w:val="16"/>
                        </w:rPr>
                        <w:t xml:space="preserve"> </w:t>
                      </w:r>
                      <w:proofErr w:type="spellStart"/>
                      <w:r>
                        <w:rPr>
                          <w:i/>
                          <w:iCs/>
                          <w:sz w:val="16"/>
                          <w:szCs w:val="16"/>
                        </w:rPr>
                        <w:t>kryptis</w:t>
                      </w:r>
                      <w:proofErr w:type="spellEnd"/>
                      <w:r>
                        <w:rPr>
                          <w:i/>
                          <w:iCs/>
                          <w:sz w:val="16"/>
                          <w:szCs w:val="16"/>
                        </w:rPr>
                        <w:t xml:space="preserve"> </w:t>
                      </w:r>
                      <w:proofErr w:type="spellStart"/>
                      <w:r w:rsidRPr="00B93C78">
                        <w:rPr>
                          <w:i/>
                          <w:iCs/>
                          <w:sz w:val="16"/>
                          <w:szCs w:val="16"/>
                        </w:rPr>
                        <w:t>priklauso</w:t>
                      </w:r>
                      <w:proofErr w:type="spellEnd"/>
                      <w:r w:rsidRPr="00B93C78">
                        <w:rPr>
                          <w:i/>
                          <w:iCs/>
                          <w:sz w:val="16"/>
                          <w:szCs w:val="16"/>
                        </w:rPr>
                        <w:t xml:space="preserve"> </w:t>
                      </w:r>
                      <w:proofErr w:type="spellStart"/>
                      <w:r w:rsidRPr="00B93C78">
                        <w:rPr>
                          <w:i/>
                          <w:iCs/>
                          <w:sz w:val="16"/>
                          <w:szCs w:val="16"/>
                        </w:rPr>
                        <w:t>nuo</w:t>
                      </w:r>
                      <w:proofErr w:type="spellEnd"/>
                      <w:r w:rsidRPr="00B93C78">
                        <w:rPr>
                          <w:i/>
                          <w:iCs/>
                          <w:sz w:val="16"/>
                          <w:szCs w:val="16"/>
                        </w:rPr>
                        <w:t xml:space="preserve"> </w:t>
                      </w:r>
                      <w:proofErr w:type="spellStart"/>
                      <w:r w:rsidRPr="00B93C78">
                        <w:rPr>
                          <w:i/>
                          <w:iCs/>
                          <w:sz w:val="16"/>
                          <w:szCs w:val="16"/>
                        </w:rPr>
                        <w:t>teritorijos</w:t>
                      </w:r>
                      <w:proofErr w:type="spellEnd"/>
                    </w:p>
                  </w:txbxContent>
                </v:textbox>
              </v:shape>
            </w:pict>
          </mc:Fallback>
        </mc:AlternateContent>
      </w:r>
      <w:r>
        <w:rPr>
          <w:b/>
          <w:bCs/>
          <w:noProof/>
        </w:rPr>
        <mc:AlternateContent>
          <mc:Choice Requires="wps">
            <w:drawing>
              <wp:anchor distT="0" distB="0" distL="114300" distR="114300" simplePos="0" relativeHeight="252173312" behindDoc="0" locked="0" layoutInCell="1" allowOverlap="1" wp14:anchorId="7C6CB300" wp14:editId="711C0540">
                <wp:simplePos x="0" y="0"/>
                <wp:positionH relativeFrom="column">
                  <wp:posOffset>6488950</wp:posOffset>
                </wp:positionH>
                <wp:positionV relativeFrom="paragraph">
                  <wp:posOffset>1051155</wp:posOffset>
                </wp:positionV>
                <wp:extent cx="727364" cy="339436"/>
                <wp:effectExtent l="0" t="15557" r="38417" b="19368"/>
                <wp:wrapNone/>
                <wp:docPr id="381269773" name="Rodyklė: dešinėn 8"/>
                <wp:cNvGraphicFramePr/>
                <a:graphic xmlns:a="http://schemas.openxmlformats.org/drawingml/2006/main">
                  <a:graphicData uri="http://schemas.microsoft.com/office/word/2010/wordprocessingShape">
                    <wps:wsp>
                      <wps:cNvSpPr/>
                      <wps:spPr>
                        <a:xfrm rot="16200000">
                          <a:off x="0" y="0"/>
                          <a:ext cx="727364" cy="339436"/>
                        </a:xfrm>
                        <a:prstGeom prst="rightArrow">
                          <a:avLst/>
                        </a:prstGeom>
                        <a:solidFill>
                          <a:schemeClr val="bg1">
                            <a:lumMod val="95000"/>
                          </a:schemeClr>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1A39F64" id="Rodyklė: dešinėn 8" o:spid="_x0000_s1026" type="#_x0000_t13" style="position:absolute;margin-left:510.95pt;margin-top:82.75pt;width:57.25pt;height:26.75pt;rotation:-90;z-index:252173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" adj="16560" fillcolor="#f2f2f2 [3052]" strokecolor="#091723 [484]" strokeweight="1pt"/>
            </w:pict>
          </mc:Fallback>
        </mc:AlternateContent>
      </w:r>
      <w:r>
        <w:rPr>
          <w:b/>
          <w:bCs/>
          <w:noProof/>
        </w:rPr>
        <mc:AlternateContent>
          <mc:Choice Requires="wps">
            <w:drawing>
              <wp:anchor distT="0" distB="0" distL="114300" distR="114300" simplePos="0" relativeHeight="252180480" behindDoc="0" locked="0" layoutInCell="1" allowOverlap="1" wp14:anchorId="5B026B00" wp14:editId="06CFB77E">
                <wp:simplePos x="0" y="0"/>
                <wp:positionH relativeFrom="column">
                  <wp:posOffset>6501851</wp:posOffset>
                </wp:positionH>
                <wp:positionV relativeFrom="paragraph">
                  <wp:posOffset>1935972</wp:posOffset>
                </wp:positionV>
                <wp:extent cx="727364" cy="339436"/>
                <wp:effectExtent l="3493" t="0" r="38417" b="38418"/>
                <wp:wrapNone/>
                <wp:docPr id="1462316514" name="Rodyklė: dešinėn 8"/>
                <wp:cNvGraphicFramePr/>
                <a:graphic xmlns:a="http://schemas.openxmlformats.org/drawingml/2006/main">
                  <a:graphicData uri="http://schemas.microsoft.com/office/word/2010/wordprocessingShape">
                    <wps:wsp>
                      <wps:cNvSpPr/>
                      <wps:spPr>
                        <a:xfrm rot="5400000">
                          <a:off x="0" y="0"/>
                          <a:ext cx="727364" cy="339436"/>
                        </a:xfrm>
                        <a:prstGeom prst="rightArrow">
                          <a:avLst/>
                        </a:prstGeom>
                        <a:solidFill>
                          <a:schemeClr val="bg1">
                            <a:lumMod val="95000"/>
                          </a:schemeClr>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DF5929C" id="Rodyklė: dešinėn 8" o:spid="_x0000_s1026" type="#_x0000_t13" style="position:absolute;margin-left:511.95pt;margin-top:152.45pt;width:57.25pt;height:26.75pt;rotation:90;z-index:252180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" adj="16560" fillcolor="#f2f2f2 [3052]" strokecolor="#091723 [484]" strokeweight="1pt"/>
            </w:pict>
          </mc:Fallback>
        </mc:AlternateContent>
      </w:r>
      <w:r>
        <w:rPr>
          <w:b/>
          <w:bCs/>
          <w:noProof/>
        </w:rPr>
        <mc:AlternateContent>
          <mc:Choice Requires="wps">
            <w:drawing>
              <wp:anchor distT="0" distB="0" distL="114300" distR="114300" simplePos="0" relativeHeight="252181504" behindDoc="0" locked="0" layoutInCell="1" allowOverlap="1" wp14:anchorId="69BF241A" wp14:editId="64D8F6A6">
                <wp:simplePos x="0" y="0"/>
                <wp:positionH relativeFrom="column">
                  <wp:posOffset>6495559</wp:posOffset>
                </wp:positionH>
                <wp:positionV relativeFrom="paragraph">
                  <wp:posOffset>2757431</wp:posOffset>
                </wp:positionV>
                <wp:extent cx="727364" cy="339436"/>
                <wp:effectExtent l="3493" t="0" r="38417" b="38418"/>
                <wp:wrapNone/>
                <wp:docPr id="2074820243" name="Rodyklė: dešinėn 8"/>
                <wp:cNvGraphicFramePr/>
                <a:graphic xmlns:a="http://schemas.openxmlformats.org/drawingml/2006/main">
                  <a:graphicData uri="http://schemas.microsoft.com/office/word/2010/wordprocessingShape">
                    <wps:wsp>
                      <wps:cNvSpPr/>
                      <wps:spPr>
                        <a:xfrm rot="5400000">
                          <a:off x="0" y="0"/>
                          <a:ext cx="727364" cy="339436"/>
                        </a:xfrm>
                        <a:prstGeom prst="rightArrow">
                          <a:avLst/>
                        </a:prstGeom>
                        <a:solidFill>
                          <a:schemeClr val="bg1">
                            <a:lumMod val="95000"/>
                          </a:schemeClr>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9B5FCEB" id="Rodyklė: dešinėn 8" o:spid="_x0000_s1026" type="#_x0000_t13" style="position:absolute;margin-left:511.45pt;margin-top:217.1pt;width:57.25pt;height:26.75pt;rotation:90;z-index:252181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" adj="16560" fillcolor="#f2f2f2 [3052]" strokecolor="#091723 [484]" strokeweight="1pt"/>
            </w:pict>
          </mc:Fallback>
        </mc:AlternateContent>
      </w:r>
      <w:r>
        <w:rPr>
          <w:b/>
          <w:bCs/>
          <w:noProof/>
        </w:rPr>
        <mc:AlternateContent>
          <mc:Choice Requires="wps">
            <w:drawing>
              <wp:anchor distT="0" distB="0" distL="114300" distR="114300" simplePos="0" relativeHeight="252179456" behindDoc="0" locked="0" layoutInCell="1" allowOverlap="1" wp14:anchorId="727B2C26" wp14:editId="7A599294">
                <wp:simplePos x="0" y="0"/>
                <wp:positionH relativeFrom="column">
                  <wp:posOffset>6005368</wp:posOffset>
                </wp:positionH>
                <wp:positionV relativeFrom="paragraph">
                  <wp:posOffset>3498388</wp:posOffset>
                </wp:positionV>
                <wp:extent cx="1572144" cy="276918"/>
                <wp:effectExtent l="0" t="0" r="0" b="0"/>
                <wp:wrapNone/>
                <wp:docPr id="36057251" name="Teksto laukas 9"/>
                <wp:cNvGraphicFramePr/>
                <a:graphic xmlns:a="http://schemas.openxmlformats.org/drawingml/2006/main">
                  <a:graphicData uri="http://schemas.microsoft.com/office/word/2010/wordprocessingShape">
                    <wps:wsp>
                      <wps:cNvSpPr txBox="1"/>
                      <wps:spPr>
                        <a:xfrm>
                          <a:off x="0" y="0"/>
                          <a:ext cx="1572144" cy="276918"/>
                        </a:xfrm>
                        <a:prstGeom prst="rect">
                          <a:avLst/>
                        </a:prstGeom>
                        <a:noFill/>
                        <a:ln w="6350">
                          <a:noFill/>
                        </a:ln>
                      </wps:spPr>
                      <wps:txbx>
                        <w:txbxContent>
                          <w:p w14:paraId="6EAC1930" w14:textId="77777777" w:rsidR="008F68CA" w:rsidRPr="00D82871" w:rsidRDefault="008F68CA" w:rsidP="008F68CA">
                            <w:pPr>
                              <w:jc w:val="center"/>
                              <w:rPr>
                                <w:b/>
                                <w:bCs/>
                              </w:rPr>
                            </w:pPr>
                            <w:r>
                              <w:rPr>
                                <w:b/>
                                <w:bCs/>
                              </w:rPr>
                              <w:t>IŠVYKIMO AIKŠTELĖ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7B2C26" id="Teksto laukas 9" o:spid="_x0000_s1175" type="#_x0000_t202" style="position:absolute;margin-left:472.85pt;margin-top:275.45pt;width:123.8pt;height:21.8pt;z-index:25217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" filled="f" stroked="f" strokeweight=".5pt">
                <v:textbox>
                  <w:txbxContent>
                    <w:p w14:paraId="6EAC1930" w14:textId="77777777" w:rsidR="008F68CA" w:rsidRPr="00D82871" w:rsidRDefault="008F68CA" w:rsidP="008F68CA">
                      <w:pPr>
                        <w:jc w:val="center"/>
                        <w:rPr>
                          <w:b/>
                          <w:bCs/>
                        </w:rPr>
                      </w:pPr>
                      <w:r>
                        <w:rPr>
                          <w:b/>
                          <w:bCs/>
                        </w:rPr>
                        <w:t>IŠVYKIMO AIKŠTELĖ</w:t>
                      </w:r>
                    </w:p>
                  </w:txbxContent>
                </v:textbox>
              </v:shape>
            </w:pict>
          </mc:Fallback>
        </mc:AlternateContent>
      </w:r>
      <w:r>
        <w:rPr>
          <w:b/>
          <w:bCs/>
          <w:noProof/>
        </w:rPr>
        <mc:AlternateContent>
          <mc:Choice Requires="wps">
            <w:drawing>
              <wp:anchor distT="0" distB="0" distL="114300" distR="114300" simplePos="0" relativeHeight="252178432" behindDoc="0" locked="0" layoutInCell="1" allowOverlap="1" wp14:anchorId="595943CE" wp14:editId="508B2268">
                <wp:simplePos x="0" y="0"/>
                <wp:positionH relativeFrom="column">
                  <wp:posOffset>5734858</wp:posOffset>
                </wp:positionH>
                <wp:positionV relativeFrom="paragraph">
                  <wp:posOffset>3351876</wp:posOffset>
                </wp:positionV>
                <wp:extent cx="2126673" cy="574964"/>
                <wp:effectExtent l="0" t="0" r="26035" b="15875"/>
                <wp:wrapNone/>
                <wp:docPr id="1231826311" name="Stačiakampis: trimatė kraštinė 11"/>
                <wp:cNvGraphicFramePr/>
                <a:graphic xmlns:a="http://schemas.openxmlformats.org/drawingml/2006/main">
                  <a:graphicData uri="http://schemas.microsoft.com/office/word/2010/wordprocessingShape">
                    <wps:wsp>
                      <wps:cNvSpPr/>
                      <wps:spPr>
                        <a:xfrm>
                          <a:off x="0" y="0"/>
                          <a:ext cx="2126673" cy="574964"/>
                        </a:xfrm>
                        <a:prstGeom prst="bevel">
                          <a:avLst/>
                        </a:prstGeom>
                        <a:no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B0E8D35" id="_x0000_t84" coordsize="21600,21600" o:spt="84" adj="2700" path="m,l,21600r21600,l21600,xem@0@0nfl@0@2@1@2@1@0xem,nfl@0@0em,21600nfl@0@2em21600,21600nfl@1@2em21600,nfl@1@0e">
                <v:stroke joinstyle="miter"/>
                <v:formulas>
                  <v:f eqn="val #0"/>
                  <v:f eqn="sum width 0 #0"/>
                  <v:f eqn="sum height 0 #0"/>
                  <v:f eqn="prod width 1 2"/>
                  <v:f eqn="prod height 1 2"/>
                  <v:f eqn="prod #0 1 2"/>
                  <v:f eqn="prod #0 3 2"/>
                  <v:f eqn="sum @1 @5 0"/>
                  <v:f eqn="sum @2 @5 0"/>
                </v:formulas>
                <v:path o:extrusionok="f" limo="10800,10800" o:connecttype="custom" o:connectlocs="0,@4;@0,@4;@3,21600;@3,@2;21600,@4;@1,@4;@3,0;@3,@0" textboxrect="@0,@0,@1,@2"/>
                <v:handles>
                  <v:h position="#0,topLeft" switch="" xrange="0,10800"/>
                </v:handles>
                <o:complex v:ext="view"/>
              </v:shapetype>
              <v:shape id="Stačiakampis: trimatė kraštinė 11" o:spid="_x0000_s1026" type="#_x0000_t84" style="position:absolute;margin-left:451.55pt;margin-top:263.95pt;width:167.45pt;height:45.25pt;z-index:252178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" filled="f" strokecolor="#091723 [484]" strokeweight="1pt"/>
            </w:pict>
          </mc:Fallback>
        </mc:AlternateContent>
      </w:r>
      <w:r>
        <w:rPr>
          <w:b/>
          <w:bCs/>
          <w:noProof/>
        </w:rPr>
        <mc:AlternateContent>
          <mc:Choice Requires="wps">
            <w:drawing>
              <wp:anchor distT="0" distB="0" distL="114300" distR="114300" simplePos="0" relativeHeight="252172288" behindDoc="0" locked="0" layoutInCell="1" allowOverlap="1" wp14:anchorId="04B3D131" wp14:editId="016CFD60">
                <wp:simplePos x="0" y="0"/>
                <wp:positionH relativeFrom="column">
                  <wp:posOffset>5769783</wp:posOffset>
                </wp:positionH>
                <wp:positionV relativeFrom="paragraph">
                  <wp:posOffset>1549919</wp:posOffset>
                </wp:positionV>
                <wp:extent cx="727364" cy="339436"/>
                <wp:effectExtent l="0" t="19050" r="34925" b="41910"/>
                <wp:wrapNone/>
                <wp:docPr id="78363825" name="Rodyklė: dešinėn 8"/>
                <wp:cNvGraphicFramePr/>
                <a:graphic xmlns:a="http://schemas.openxmlformats.org/drawingml/2006/main">
                  <a:graphicData uri="http://schemas.microsoft.com/office/word/2010/wordprocessingShape">
                    <wps:wsp>
                      <wps:cNvSpPr/>
                      <wps:spPr>
                        <a:xfrm>
                          <a:off x="0" y="0"/>
                          <a:ext cx="727364" cy="339436"/>
                        </a:xfrm>
                        <a:prstGeom prst="rightArrow">
                          <a:avLst/>
                        </a:prstGeom>
                        <a:solidFill>
                          <a:schemeClr val="bg1">
                            <a:lumMod val="95000"/>
                          </a:schemeClr>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30AD390" id="Rodyklė: dešinėn 8" o:spid="_x0000_s1026" type="#_x0000_t13" style="position:absolute;margin-left:454.3pt;margin-top:122.05pt;width:57.25pt;height:26.75pt;z-index:252172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" adj="16560" fillcolor="#f2f2f2 [3052]" strokecolor="#091723 [484]" strokeweight="1pt"/>
            </w:pict>
          </mc:Fallback>
        </mc:AlternateContent>
      </w:r>
      <w:r>
        <w:rPr>
          <w:b/>
          <w:bCs/>
          <w:noProof/>
        </w:rPr>
        <mc:AlternateContent>
          <mc:Choice Requires="wps">
            <w:drawing>
              <wp:anchor distT="0" distB="0" distL="114300" distR="114300" simplePos="0" relativeHeight="252177408" behindDoc="0" locked="0" layoutInCell="1" allowOverlap="1" wp14:anchorId="4D4104AC" wp14:editId="525D082F">
                <wp:simplePos x="0" y="0"/>
                <wp:positionH relativeFrom="column">
                  <wp:posOffset>5645266</wp:posOffset>
                </wp:positionH>
                <wp:positionV relativeFrom="paragraph">
                  <wp:posOffset>186574</wp:posOffset>
                </wp:positionV>
                <wp:extent cx="2126673" cy="574964"/>
                <wp:effectExtent l="0" t="0" r="26035" b="15875"/>
                <wp:wrapNone/>
                <wp:docPr id="1983444252" name="Stačiakampis: trimatė kraštinė 11"/>
                <wp:cNvGraphicFramePr/>
                <a:graphic xmlns:a="http://schemas.openxmlformats.org/drawingml/2006/main">
                  <a:graphicData uri="http://schemas.microsoft.com/office/word/2010/wordprocessingShape">
                    <wps:wsp>
                      <wps:cNvSpPr/>
                      <wps:spPr>
                        <a:xfrm>
                          <a:off x="0" y="0"/>
                          <a:ext cx="2126673" cy="574964"/>
                        </a:xfrm>
                        <a:prstGeom prst="bevel">
                          <a:avLst/>
                        </a:prstGeom>
                        <a:no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FD5B968" id="Stačiakampis: trimatė kraštinė 11" o:spid="_x0000_s1026" type="#_x0000_t84" style="position:absolute;margin-left:444.5pt;margin-top:14.7pt;width:167.45pt;height:45.25pt;z-index:252177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" filled="f" strokecolor="#091723 [484]" strokeweight="1pt"/>
            </w:pict>
          </mc:Fallback>
        </mc:AlternateContent>
      </w:r>
      <w:r>
        <w:rPr>
          <w:b/>
          <w:bCs/>
          <w:noProof/>
        </w:rPr>
        <mc:AlternateContent>
          <mc:Choice Requires="wps">
            <w:drawing>
              <wp:anchor distT="0" distB="0" distL="114300" distR="114300" simplePos="0" relativeHeight="252165120" behindDoc="0" locked="0" layoutInCell="1" allowOverlap="1" wp14:anchorId="560FE63D" wp14:editId="3B0092F8">
                <wp:simplePos x="0" y="0"/>
                <wp:positionH relativeFrom="column">
                  <wp:posOffset>3422996</wp:posOffset>
                </wp:positionH>
                <wp:positionV relativeFrom="paragraph">
                  <wp:posOffset>924618</wp:posOffset>
                </wp:positionV>
                <wp:extent cx="838200" cy="720437"/>
                <wp:effectExtent l="0" t="0" r="0" b="3810"/>
                <wp:wrapNone/>
                <wp:docPr id="1670960945" name="Teksto laukas 2"/>
                <wp:cNvGraphicFramePr/>
                <a:graphic xmlns:a="http://schemas.openxmlformats.org/drawingml/2006/main">
                  <a:graphicData uri="http://schemas.microsoft.com/office/word/2010/wordprocessingShape">
                    <wps:wsp>
                      <wps:cNvSpPr txBox="1"/>
                      <wps:spPr>
                        <a:xfrm>
                          <a:off x="0" y="0"/>
                          <a:ext cx="838200" cy="720437"/>
                        </a:xfrm>
                        <a:prstGeom prst="rect">
                          <a:avLst/>
                        </a:prstGeom>
                        <a:noFill/>
                        <a:ln w="6350">
                          <a:noFill/>
                        </a:ln>
                      </wps:spPr>
                      <wps:txbx>
                        <w:txbxContent>
                          <w:p w14:paraId="0AAF1AD4" w14:textId="77777777" w:rsidR="008F68CA" w:rsidRPr="00B93C78" w:rsidRDefault="008F68CA" w:rsidP="008F68CA">
                            <w:pPr>
                              <w:jc w:val="center"/>
                              <w:rPr>
                                <w:i/>
                                <w:iCs/>
                                <w:sz w:val="18"/>
                                <w:szCs w:val="18"/>
                              </w:rPr>
                            </w:pPr>
                            <w:r w:rsidRPr="00B93C78">
                              <w:rPr>
                                <w:i/>
                                <w:iCs/>
                                <w:sz w:val="18"/>
                                <w:szCs w:val="18"/>
                              </w:rPr>
                              <w:t>Gyventojų judėjimo kryptis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0FE63D" id="_x0000_s1176" type="#_x0000_t202" style="position:absolute;margin-left:269.55pt;margin-top:72.8pt;width:66pt;height:56.75pt;z-index:25216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" filled="f" stroked="f" strokeweight=".5pt">
                <v:textbox>
                  <w:txbxContent>
                    <w:p w14:paraId="0AAF1AD4" w14:textId="77777777" w:rsidR="008F68CA" w:rsidRPr="00B93C78" w:rsidRDefault="008F68CA" w:rsidP="008F68CA">
                      <w:pPr>
                        <w:jc w:val="center"/>
                        <w:rPr>
                          <w:i/>
                          <w:iCs/>
                          <w:sz w:val="18"/>
                          <w:szCs w:val="18"/>
                        </w:rPr>
                      </w:pPr>
                      <w:proofErr w:type="spellStart"/>
                      <w:r w:rsidRPr="00B93C78">
                        <w:rPr>
                          <w:i/>
                          <w:iCs/>
                          <w:sz w:val="18"/>
                          <w:szCs w:val="18"/>
                        </w:rPr>
                        <w:t>Gyventojų</w:t>
                      </w:r>
                      <w:proofErr w:type="spellEnd"/>
                      <w:r w:rsidRPr="00B93C78">
                        <w:rPr>
                          <w:i/>
                          <w:iCs/>
                          <w:sz w:val="18"/>
                          <w:szCs w:val="18"/>
                        </w:rPr>
                        <w:t xml:space="preserve"> </w:t>
                      </w:r>
                      <w:proofErr w:type="spellStart"/>
                      <w:r w:rsidRPr="00B93C78">
                        <w:rPr>
                          <w:i/>
                          <w:iCs/>
                          <w:sz w:val="18"/>
                          <w:szCs w:val="18"/>
                        </w:rPr>
                        <w:t>judėjimo</w:t>
                      </w:r>
                      <w:proofErr w:type="spellEnd"/>
                      <w:r w:rsidRPr="00B93C78">
                        <w:rPr>
                          <w:i/>
                          <w:iCs/>
                          <w:sz w:val="18"/>
                          <w:szCs w:val="18"/>
                        </w:rPr>
                        <w:t xml:space="preserve"> </w:t>
                      </w:r>
                      <w:proofErr w:type="spellStart"/>
                      <w:r w:rsidRPr="00B93C78">
                        <w:rPr>
                          <w:i/>
                          <w:iCs/>
                          <w:sz w:val="18"/>
                          <w:szCs w:val="18"/>
                        </w:rPr>
                        <w:t>kryptis</w:t>
                      </w:r>
                      <w:proofErr w:type="spellEnd"/>
                    </w:p>
                  </w:txbxContent>
                </v:textbox>
              </v:shape>
            </w:pict>
          </mc:Fallback>
        </mc:AlternateContent>
      </w:r>
      <w:r>
        <w:rPr>
          <w:b/>
          <w:bCs/>
          <w:noProof/>
        </w:rPr>
        <mc:AlternateContent>
          <mc:Choice Requires="wps">
            <w:drawing>
              <wp:anchor distT="0" distB="0" distL="114300" distR="114300" simplePos="0" relativeHeight="252164096" behindDoc="0" locked="0" layoutInCell="1" allowOverlap="1" wp14:anchorId="201301A6" wp14:editId="1432F0B5">
                <wp:simplePos x="0" y="0"/>
                <wp:positionH relativeFrom="column">
                  <wp:posOffset>3060497</wp:posOffset>
                </wp:positionH>
                <wp:positionV relativeFrom="paragraph">
                  <wp:posOffset>1030173</wp:posOffset>
                </wp:positionV>
                <wp:extent cx="727364" cy="339436"/>
                <wp:effectExtent l="3493" t="0" r="38417" b="38418"/>
                <wp:wrapNone/>
                <wp:docPr id="337999390" name="Rodyklė: dešinėn 8"/>
                <wp:cNvGraphicFramePr/>
                <a:graphic xmlns:a="http://schemas.openxmlformats.org/drawingml/2006/main">
                  <a:graphicData uri="http://schemas.microsoft.com/office/word/2010/wordprocessingShape">
                    <wps:wsp>
                      <wps:cNvSpPr/>
                      <wps:spPr>
                        <a:xfrm rot="5400000">
                          <a:off x="0" y="0"/>
                          <a:ext cx="727364" cy="339436"/>
                        </a:xfrm>
                        <a:prstGeom prst="rightArrow">
                          <a:avLst/>
                        </a:prstGeom>
                        <a:solidFill>
                          <a:schemeClr val="bg1">
                            <a:lumMod val="95000"/>
                          </a:schemeClr>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B07E8ED" id="Rodyklė: dešinėn 8" o:spid="_x0000_s1026" type="#_x0000_t13" style="position:absolute;margin-left:241pt;margin-top:81.1pt;width:57.25pt;height:26.75pt;rotation:90;z-index:2521640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" adj="16560" fillcolor="#f2f2f2 [3052]" strokecolor="#091723 [484]" strokeweight="1pt"/>
            </w:pict>
          </mc:Fallback>
        </mc:AlternateContent>
      </w:r>
      <w:r>
        <w:rPr>
          <w:b/>
          <w:bCs/>
          <w:noProof/>
        </w:rPr>
        <mc:AlternateContent>
          <mc:Choice Requires="wps">
            <w:drawing>
              <wp:anchor distT="0" distB="0" distL="114300" distR="114300" simplePos="0" relativeHeight="252166144" behindDoc="0" locked="0" layoutInCell="1" allowOverlap="1" wp14:anchorId="01491A76" wp14:editId="6C88D803">
                <wp:simplePos x="0" y="0"/>
                <wp:positionH relativeFrom="column">
                  <wp:posOffset>2604885</wp:posOffset>
                </wp:positionH>
                <wp:positionV relativeFrom="paragraph">
                  <wp:posOffset>303068</wp:posOffset>
                </wp:positionV>
                <wp:extent cx="1572144" cy="276918"/>
                <wp:effectExtent l="0" t="0" r="0" b="0"/>
                <wp:wrapNone/>
                <wp:docPr id="388113137" name="Teksto laukas 9"/>
                <wp:cNvGraphicFramePr/>
                <a:graphic xmlns:a="http://schemas.openxmlformats.org/drawingml/2006/main">
                  <a:graphicData uri="http://schemas.microsoft.com/office/word/2010/wordprocessingShape">
                    <wps:wsp>
                      <wps:cNvSpPr txBox="1"/>
                      <wps:spPr>
                        <a:xfrm>
                          <a:off x="0" y="0"/>
                          <a:ext cx="1572144" cy="276918"/>
                        </a:xfrm>
                        <a:prstGeom prst="rect">
                          <a:avLst/>
                        </a:prstGeom>
                        <a:noFill/>
                        <a:ln w="6350">
                          <a:noFill/>
                        </a:ln>
                      </wps:spPr>
                      <wps:txbx>
                        <w:txbxContent>
                          <w:p w14:paraId="2611FAEF" w14:textId="77777777" w:rsidR="008F68CA" w:rsidRPr="00D82871" w:rsidRDefault="008F68CA" w:rsidP="008F68CA">
                            <w:pPr>
                              <w:jc w:val="center"/>
                              <w:rPr>
                                <w:b/>
                                <w:bCs/>
                              </w:rPr>
                            </w:pPr>
                            <w:r w:rsidRPr="00D82871">
                              <w:rPr>
                                <w:b/>
                                <w:bCs/>
                              </w:rPr>
                              <w:t>ATVYKIMAS</w:t>
                            </w:r>
                            <w:r>
                              <w:rPr>
                                <w:b/>
                                <w:bCs/>
                              </w:rPr>
                              <w:t xml:space="preserve"> (ĮĖJIMAS)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491A76" id="_x0000_s1177" type="#_x0000_t202" style="position:absolute;margin-left:205.1pt;margin-top:23.85pt;width:123.8pt;height:21.8pt;z-index:25216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" filled="f" stroked="f" strokeweight=".5pt">
                <v:textbox>
                  <w:txbxContent>
                    <w:p w14:paraId="2611FAEF" w14:textId="77777777" w:rsidR="008F68CA" w:rsidRPr="00D82871" w:rsidRDefault="008F68CA" w:rsidP="008F68CA">
                      <w:pPr>
                        <w:jc w:val="center"/>
                        <w:rPr>
                          <w:b/>
                          <w:bCs/>
                        </w:rPr>
                      </w:pPr>
                      <w:r w:rsidRPr="00D82871">
                        <w:rPr>
                          <w:b/>
                          <w:bCs/>
                        </w:rPr>
                        <w:t>ATVYKIMAS</w:t>
                      </w:r>
                      <w:r>
                        <w:rPr>
                          <w:b/>
                          <w:bCs/>
                        </w:rPr>
                        <w:t xml:space="preserve"> (ĮĖJIMAS)</w:t>
                      </w:r>
                    </w:p>
                  </w:txbxContent>
                </v:textbox>
              </v:shape>
            </w:pict>
          </mc:Fallback>
        </mc:AlternateContent>
      </w:r>
      <w:r>
        <w:rPr>
          <w:b/>
          <w:bCs/>
          <w:noProof/>
        </w:rPr>
        <mc:AlternateContent>
          <mc:Choice Requires="wps">
            <w:drawing>
              <wp:anchor distT="0" distB="0" distL="114300" distR="114300" simplePos="0" relativeHeight="252174336" behindDoc="0" locked="0" layoutInCell="1" allowOverlap="1" wp14:anchorId="58D3DF4E" wp14:editId="532A8E39">
                <wp:simplePos x="0" y="0"/>
                <wp:positionH relativeFrom="column">
                  <wp:posOffset>2382462</wp:posOffset>
                </wp:positionH>
                <wp:positionV relativeFrom="paragraph">
                  <wp:posOffset>172720</wp:posOffset>
                </wp:positionV>
                <wp:extent cx="2126673" cy="574964"/>
                <wp:effectExtent l="0" t="0" r="26035" b="15875"/>
                <wp:wrapNone/>
                <wp:docPr id="1208835768" name="Stačiakampis: trimatė kraštinė 11"/>
                <wp:cNvGraphicFramePr/>
                <a:graphic xmlns:a="http://schemas.openxmlformats.org/drawingml/2006/main">
                  <a:graphicData uri="http://schemas.microsoft.com/office/word/2010/wordprocessingShape">
                    <wps:wsp>
                      <wps:cNvSpPr/>
                      <wps:spPr>
                        <a:xfrm>
                          <a:off x="0" y="0"/>
                          <a:ext cx="2126673" cy="574964"/>
                        </a:xfrm>
                        <a:prstGeom prst="bevel">
                          <a:avLst/>
                        </a:prstGeom>
                        <a:no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FD4B25A" id="Stačiakampis: trimatė kraštinė 11" o:spid="_x0000_s1026" type="#_x0000_t84" style="position:absolute;margin-left:187.6pt;margin-top:13.6pt;width:167.45pt;height:45.25pt;z-index:252174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" filled="f" strokecolor="#091723 [484]" strokeweight="1pt"/>
            </w:pict>
          </mc:Fallback>
        </mc:AlternateContent>
      </w:r>
      <w:r>
        <w:rPr>
          <w:b/>
          <w:bCs/>
          <w:noProof/>
        </w:rPr>
        <mc:AlternateContent>
          <mc:Choice Requires="wps">
            <w:drawing>
              <wp:anchor distT="0" distB="0" distL="114300" distR="114300" simplePos="0" relativeHeight="252175360" behindDoc="0" locked="0" layoutInCell="1" allowOverlap="1" wp14:anchorId="229F0736" wp14:editId="49E468AD">
                <wp:simplePos x="0" y="0"/>
                <wp:positionH relativeFrom="column">
                  <wp:posOffset>5950008</wp:posOffset>
                </wp:positionH>
                <wp:positionV relativeFrom="paragraph">
                  <wp:posOffset>316980</wp:posOffset>
                </wp:positionV>
                <wp:extent cx="1572144" cy="276918"/>
                <wp:effectExtent l="0" t="0" r="0" b="0"/>
                <wp:wrapNone/>
                <wp:docPr id="2765513" name="Teksto laukas 9"/>
                <wp:cNvGraphicFramePr/>
                <a:graphic xmlns:a="http://schemas.openxmlformats.org/drawingml/2006/main">
                  <a:graphicData uri="http://schemas.microsoft.com/office/word/2010/wordprocessingShape">
                    <wps:wsp>
                      <wps:cNvSpPr txBox="1"/>
                      <wps:spPr>
                        <a:xfrm>
                          <a:off x="0" y="0"/>
                          <a:ext cx="1572144" cy="276918"/>
                        </a:xfrm>
                        <a:prstGeom prst="rect">
                          <a:avLst/>
                        </a:prstGeom>
                        <a:noFill/>
                        <a:ln w="6350">
                          <a:noFill/>
                        </a:ln>
                      </wps:spPr>
                      <wps:txbx>
                        <w:txbxContent>
                          <w:p w14:paraId="6491597F" w14:textId="77777777" w:rsidR="008F68CA" w:rsidRPr="00D82871" w:rsidRDefault="008F68CA" w:rsidP="008F68CA">
                            <w:pPr>
                              <w:jc w:val="center"/>
                              <w:rPr>
                                <w:b/>
                                <w:bCs/>
                              </w:rPr>
                            </w:pPr>
                            <w:r>
                              <w:rPr>
                                <w:b/>
                                <w:bCs/>
                              </w:rPr>
                              <w:t>IŠVYKIMO AIKŠTELĖ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9F0736" id="_x0000_s1178" type="#_x0000_t202" style="position:absolute;margin-left:468.5pt;margin-top:24.95pt;width:123.8pt;height:21.8pt;z-index:25217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" filled="f" stroked="f" strokeweight=".5pt">
                <v:textbox>
                  <w:txbxContent>
                    <w:p w14:paraId="6491597F" w14:textId="77777777" w:rsidR="008F68CA" w:rsidRPr="00D82871" w:rsidRDefault="008F68CA" w:rsidP="008F68CA">
                      <w:pPr>
                        <w:jc w:val="center"/>
                        <w:rPr>
                          <w:b/>
                          <w:bCs/>
                        </w:rPr>
                      </w:pPr>
                      <w:r>
                        <w:rPr>
                          <w:b/>
                          <w:bCs/>
                        </w:rPr>
                        <w:t>IŠVYKIMO AIKŠTELĖ</w:t>
                      </w:r>
                    </w:p>
                  </w:txbxContent>
                </v:textbox>
              </v:shape>
            </w:pict>
          </mc:Fallback>
        </mc:AlternateContent>
      </w:r>
      <w:r>
        <w:rPr>
          <w:b/>
          <w:bCs/>
          <w:noProof/>
        </w:rPr>
        <mc:AlternateContent>
          <mc:Choice Requires="wps">
            <w:drawing>
              <wp:anchor distT="0" distB="0" distL="114300" distR="114300" simplePos="0" relativeHeight="252170240" behindDoc="0" locked="0" layoutInCell="1" allowOverlap="1" wp14:anchorId="5A908851" wp14:editId="75CA7299">
                <wp:simplePos x="0" y="0"/>
                <wp:positionH relativeFrom="page">
                  <wp:posOffset>5042882</wp:posOffset>
                </wp:positionH>
                <wp:positionV relativeFrom="paragraph">
                  <wp:posOffset>2348404</wp:posOffset>
                </wp:positionV>
                <wp:extent cx="1475509" cy="533400"/>
                <wp:effectExtent l="0" t="0" r="0" b="0"/>
                <wp:wrapNone/>
                <wp:docPr id="310110271" name="Teksto laukas 2"/>
                <wp:cNvGraphicFramePr/>
                <a:graphic xmlns:a="http://schemas.openxmlformats.org/drawingml/2006/main">
                  <a:graphicData uri="http://schemas.microsoft.com/office/word/2010/wordprocessingShape">
                    <wps:wsp>
                      <wps:cNvSpPr txBox="1"/>
                      <wps:spPr>
                        <a:xfrm>
                          <a:off x="0" y="0"/>
                          <a:ext cx="1475509" cy="533400"/>
                        </a:xfrm>
                        <a:prstGeom prst="rect">
                          <a:avLst/>
                        </a:prstGeom>
                        <a:noFill/>
                        <a:ln w="6350">
                          <a:noFill/>
                        </a:ln>
                      </wps:spPr>
                      <wps:txbx>
                        <w:txbxContent>
                          <w:p w14:paraId="611177AD" w14:textId="77777777" w:rsidR="008F68CA" w:rsidRDefault="008F68CA" w:rsidP="008F68CA">
                            <w:pPr>
                              <w:jc w:val="center"/>
                            </w:pPr>
                            <w:r>
                              <w:t>Pripučiamoji palapinė</w:t>
                            </w:r>
                          </w:p>
                          <w:p w14:paraId="76290594" w14:textId="77777777" w:rsidR="008F68CA" w:rsidRDefault="008F68CA" w:rsidP="008F68CA">
                            <w:pPr>
                              <w:jc w:val="center"/>
                            </w:pPr>
                            <w:r>
                              <w:t>(</w:t>
                            </w:r>
                            <w:r>
                              <w:t>medicinos punktas)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908851" id="_x0000_s1179" type="#_x0000_t202" style="position:absolute;margin-left:397.1pt;margin-top:184.9pt;width:116.2pt;height:42pt;z-index:252170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" filled="f" stroked="f" strokeweight=".5pt">
                <v:textbox>
                  <w:txbxContent>
                    <w:p w14:paraId="611177AD" w14:textId="77777777" w:rsidR="008F68CA" w:rsidRDefault="008F68CA" w:rsidP="008F68CA">
                      <w:pPr>
                        <w:jc w:val="center"/>
                      </w:pPr>
                      <w:proofErr w:type="spellStart"/>
                      <w:r>
                        <w:t>Pripučiamoji</w:t>
                      </w:r>
                      <w:proofErr w:type="spellEnd"/>
                      <w:r>
                        <w:t xml:space="preserve"> </w:t>
                      </w:r>
                      <w:proofErr w:type="spellStart"/>
                      <w:r>
                        <w:t>palapinė</w:t>
                      </w:r>
                      <w:proofErr w:type="spellEnd"/>
                    </w:p>
                    <w:p w14:paraId="76290594" w14:textId="77777777" w:rsidR="008F68CA" w:rsidRDefault="008F68CA" w:rsidP="008F68CA">
                      <w:pPr>
                        <w:jc w:val="center"/>
                      </w:pPr>
                      <w:r>
                        <w:t>(</w:t>
                      </w:r>
                      <w:proofErr w:type="spellStart"/>
                      <w:proofErr w:type="gramStart"/>
                      <w:r>
                        <w:t>medicinos</w:t>
                      </w:r>
                      <w:proofErr w:type="spellEnd"/>
                      <w:proofErr w:type="gramEnd"/>
                      <w:r>
                        <w:t xml:space="preserve"> </w:t>
                      </w:r>
                      <w:proofErr w:type="spellStart"/>
                      <w:r>
                        <w:t>punktas</w:t>
                      </w:r>
                      <w:proofErr w:type="spellEnd"/>
                      <w:r>
                        <w:t>)</w:t>
                      </w:r>
                    </w:p>
                  </w:txbxContent>
                </v:textbox>
                <w10:wrap anchorx="page"/>
              </v:shape>
            </w:pict>
          </mc:Fallback>
        </mc:AlternateContent>
      </w:r>
      <w:r>
        <w:rPr>
          <w:b/>
          <w:bCs/>
          <w:noProof/>
        </w:rPr>
        <mc:AlternateContent>
          <mc:Choice Requires="wps">
            <w:drawing>
              <wp:anchor distT="0" distB="0" distL="114300" distR="114300" simplePos="0" relativeHeight="252168192" behindDoc="0" locked="0" layoutInCell="1" allowOverlap="1" wp14:anchorId="729B5C5A" wp14:editId="4D32E3CD">
                <wp:simplePos x="0" y="0"/>
                <wp:positionH relativeFrom="column">
                  <wp:posOffset>4158095</wp:posOffset>
                </wp:positionH>
                <wp:positionV relativeFrom="paragraph">
                  <wp:posOffset>2213380</wp:posOffset>
                </wp:positionV>
                <wp:extent cx="1383723" cy="689264"/>
                <wp:effectExtent l="57150" t="38100" r="102235" b="130175"/>
                <wp:wrapNone/>
                <wp:docPr id="1276136598" name="Stačiakampis: viršutiniai nukirpti kampai 10"/>
                <wp:cNvGraphicFramePr/>
                <a:graphic xmlns:a="http://schemas.openxmlformats.org/drawingml/2006/main">
                  <a:graphicData uri="http://schemas.microsoft.com/office/word/2010/wordprocessingShape">
                    <wps:wsp>
                      <wps:cNvSpPr/>
                      <wps:spPr>
                        <a:xfrm>
                          <a:off x="0" y="0"/>
                          <a:ext cx="1383723" cy="689264"/>
                        </a:xfrm>
                        <a:prstGeom prst="snip2SameRect">
                          <a:avLst/>
                        </a:prstGeom>
                        <a:solidFill>
                          <a:schemeClr val="accent2">
                            <a:lumMod val="60000"/>
                            <a:lumOff val="40000"/>
                          </a:schemeClr>
                        </a:solidFill>
                        <a:ln>
                          <a:noFill/>
                        </a:ln>
                        <a:effectLst>
                          <a:outerShdw blurRad="44450" dist="27940" dir="5400000" algn="ctr">
                            <a:srgbClr val="000000">
                              <a:alpha val="32000"/>
                            </a:srgbClr>
                          </a:outerShdw>
                        </a:effectLst>
                        <a:scene3d>
                          <a:camera prst="obliqueBottomRight"/>
                          <a:lightRig rig="balanced" dir="t">
                            <a:rot lat="0" lon="0" rev="8700000"/>
                          </a:lightRig>
                        </a:scene3d>
                        <a:sp3d>
                          <a:bevelT w="190500" h="38100"/>
                        </a:sp3d>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2B5E99" id="Stačiakampis: viršutiniai nukirpti kampai 10" o:spid="_x0000_s1026" style="position:absolute;margin-left:327.4pt;margin-top:174.3pt;width:108.95pt;height:54.25pt;z-index:25216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83723,6892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" path="m114880,l1268843,r114880,114880l1383723,689264r,l,689264r,l,114880,114880,xe" fillcolor="#f4b083 [1941]" stroked="f" strokeweight="1pt">
                <v:stroke joinstyle="miter"/>
                <v:shadow on="t" color="black" opacity="20971f" offset="0,2.2pt"/>
                <o:extrusion v:ext="view" viewpoint="100pt,100pt" viewpointorigin=",.5" skewangle="0" type="perspective"/>
                <v:path arrowok="t" o:connecttype="custom" o:connectlocs="114880,0;1268843,0;1383723,114880;1383723,689264;1383723,689264;0,689264;0,689264;0,114880;114880,0" o:connectangles="0,0,0,0,0,0,0,0,0"/>
              </v:shape>
            </w:pict>
          </mc:Fallback>
        </mc:AlternateContent>
      </w:r>
      <w:r>
        <w:rPr>
          <w:b/>
          <w:bCs/>
          <w:noProof/>
        </w:rPr>
        <mc:AlternateContent>
          <mc:Choice Requires="wps">
            <w:drawing>
              <wp:anchor distT="0" distB="0" distL="114300" distR="114300" simplePos="0" relativeHeight="252167168" behindDoc="0" locked="0" layoutInCell="1" allowOverlap="1" wp14:anchorId="345A1A19" wp14:editId="7FA7F6C3">
                <wp:simplePos x="0" y="0"/>
                <wp:positionH relativeFrom="column">
                  <wp:posOffset>4151168</wp:posOffset>
                </wp:positionH>
                <wp:positionV relativeFrom="paragraph">
                  <wp:posOffset>1312834</wp:posOffset>
                </wp:positionV>
                <wp:extent cx="1349087" cy="730827"/>
                <wp:effectExtent l="57150" t="38100" r="99060" b="127000"/>
                <wp:wrapNone/>
                <wp:docPr id="1901369096" name="Stačiakampis: viršutiniai nukirpti kampai 10"/>
                <wp:cNvGraphicFramePr/>
                <a:graphic xmlns:a="http://schemas.openxmlformats.org/drawingml/2006/main">
                  <a:graphicData uri="http://schemas.microsoft.com/office/word/2010/wordprocessingShape">
                    <wps:wsp>
                      <wps:cNvSpPr/>
                      <wps:spPr>
                        <a:xfrm>
                          <a:off x="0" y="0"/>
                          <a:ext cx="1349087" cy="730827"/>
                        </a:xfrm>
                        <a:prstGeom prst="snip2SameRect">
                          <a:avLst/>
                        </a:prstGeom>
                        <a:solidFill>
                          <a:schemeClr val="accent2">
                            <a:lumMod val="60000"/>
                            <a:lumOff val="40000"/>
                          </a:schemeClr>
                        </a:solidFill>
                        <a:ln>
                          <a:noFill/>
                        </a:ln>
                        <a:effectLst>
                          <a:outerShdw blurRad="44450" dist="27940" dir="5400000" algn="ctr">
                            <a:srgbClr val="000000">
                              <a:alpha val="32000"/>
                            </a:srgbClr>
                          </a:outerShdw>
                        </a:effectLst>
                        <a:scene3d>
                          <a:camera prst="obliqueBottomRight"/>
                          <a:lightRig rig="balanced" dir="t">
                            <a:rot lat="0" lon="0" rev="8700000"/>
                          </a:lightRig>
                        </a:scene3d>
                        <a:sp3d>
                          <a:bevelT w="190500" h="38100"/>
                        </a:sp3d>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4E46F0" id="Stačiakampis: viršutiniai nukirpti kampai 10" o:spid="_x0000_s1026" style="position:absolute;margin-left:326.85pt;margin-top:103.35pt;width:106.25pt;height:57.55pt;z-index:25216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49087,7308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" path="m121807,l1227280,r121807,121807l1349087,730827r,l,730827r,l,121807,121807,xe" fillcolor="#f4b083 [1941]" stroked="f" strokeweight="1pt">
                <v:stroke joinstyle="miter"/>
                <v:shadow on="t" color="black" opacity="20971f" offset="0,2.2pt"/>
                <o:extrusion v:ext="view" viewpoint="100pt,100pt" viewpointorigin=",.5" skewangle="0" type="perspective"/>
                <v:path arrowok="t" o:connecttype="custom" o:connectlocs="121807,0;1227280,0;1349087,121807;1349087,730827;1349087,730827;0,730827;0,730827;0,121807;121807,0" o:connectangles="0,0,0,0,0,0,0,0,0"/>
              </v:shape>
            </w:pict>
          </mc:Fallback>
        </mc:AlternateContent>
      </w:r>
      <w:r>
        <w:rPr>
          <w:b/>
          <w:bCs/>
          <w:noProof/>
        </w:rPr>
        <mc:AlternateContent>
          <mc:Choice Requires="wps">
            <w:drawing>
              <wp:anchor distT="0" distB="0" distL="114300" distR="114300" simplePos="0" relativeHeight="252153856" behindDoc="0" locked="0" layoutInCell="1" allowOverlap="1" wp14:anchorId="69B29431" wp14:editId="02EC17A9">
                <wp:simplePos x="0" y="0"/>
                <wp:positionH relativeFrom="column">
                  <wp:posOffset>1112520</wp:posOffset>
                </wp:positionH>
                <wp:positionV relativeFrom="paragraph">
                  <wp:posOffset>1362710</wp:posOffset>
                </wp:positionV>
                <wp:extent cx="1402080" cy="708660"/>
                <wp:effectExtent l="0" t="0" r="26670" b="15240"/>
                <wp:wrapNone/>
                <wp:docPr id="560592553" name="Stačiakampis: įstriži suapvalinti kampai 3"/>
                <wp:cNvGraphicFramePr/>
                <a:graphic xmlns:a="http://schemas.openxmlformats.org/drawingml/2006/main">
                  <a:graphicData uri="http://schemas.microsoft.com/office/word/2010/wordprocessingShape">
                    <wps:wsp>
                      <wps:cNvSpPr/>
                      <wps:spPr>
                        <a:xfrm>
                          <a:off x="0" y="0"/>
                          <a:ext cx="1402080" cy="708660"/>
                        </a:xfrm>
                        <a:prstGeom prst="round2DiagRect">
                          <a:avLst/>
                        </a:prstGeom>
                        <a:solidFill>
                          <a:schemeClr val="accent1">
                            <a:lumMod val="40000"/>
                            <a:lumOff val="60000"/>
                          </a:schemeClr>
                        </a:solidFill>
                        <a:effectLst>
                          <a:innerShdw blurRad="63500" dist="50800" dir="13500000">
                            <a:prstClr val="black">
                              <a:alpha val="50000"/>
                            </a:prstClr>
                          </a:inn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8A0F558" id="Stačiakampis: įstriži suapvalinti kampai 3" o:spid="_x0000_s1026" style="position:absolute;margin-left:87.6pt;margin-top:107.3pt;width:110.4pt;height:55.8pt;z-index:252153856;visibility:visible;mso-wrap-style:square;mso-wrap-distance-left:9pt;mso-wrap-distance-top:0;mso-wrap-distance-right:9pt;mso-wrap-distance-bottom:0;mso-position-horizontal:absolute;mso-position-horizontal-relative:text;mso-position-vertical:absolute;mso-position-vertical-relative:text;v-text-anchor:middle" coordsize="1402080,708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" path="m118112,l1402080,r,l1402080,590548v,65231,-52881,118112,-118112,118112l,708660r,l,118112c,52881,52881,,118112,xe" fillcolor="#bdd6ee [1300]" strokecolor="#091723 [484]" strokeweight="1pt">
                <v:stroke joinstyle="miter"/>
                <v:path arrowok="t" o:connecttype="custom" o:connectlocs="118112,0;1402080,0;1402080,0;1402080,590548;1283968,708660;0,708660;0,708660;0,118112;118112,0" o:connectangles="0,0,0,0,0,0,0,0,0"/>
              </v:shape>
            </w:pict>
          </mc:Fallback>
        </mc:AlternateContent>
      </w:r>
      <w:r>
        <w:rPr>
          <w:b/>
          <w:bCs/>
          <w:noProof/>
        </w:rPr>
        <mc:AlternateContent>
          <mc:Choice Requires="wps">
            <w:drawing>
              <wp:anchor distT="0" distB="0" distL="114300" distR="114300" simplePos="0" relativeHeight="252151808" behindDoc="0" locked="0" layoutInCell="1" allowOverlap="1" wp14:anchorId="36546B89" wp14:editId="5FAE4900">
                <wp:simplePos x="0" y="0"/>
                <wp:positionH relativeFrom="column">
                  <wp:posOffset>662940</wp:posOffset>
                </wp:positionH>
                <wp:positionV relativeFrom="paragraph">
                  <wp:posOffset>97790</wp:posOffset>
                </wp:positionV>
                <wp:extent cx="7650480" cy="3977640"/>
                <wp:effectExtent l="0" t="0" r="26670" b="22860"/>
                <wp:wrapNone/>
                <wp:docPr id="992963411" name="Stačiakampis 1"/>
                <wp:cNvGraphicFramePr/>
                <a:graphic xmlns:a="http://schemas.openxmlformats.org/drawingml/2006/main">
                  <a:graphicData uri="http://schemas.microsoft.com/office/word/2010/wordprocessingShape">
                    <wps:wsp>
                      <wps:cNvSpPr/>
                      <wps:spPr>
                        <a:xfrm>
                          <a:off x="0" y="0"/>
                          <a:ext cx="7650480" cy="3977640"/>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2A3DB16" id="Stačiakampis 1" o:spid="_x0000_s1026" style="position:absolute;margin-left:52.2pt;margin-top:7.7pt;width:602.4pt;height:313.2pt;z-index:252151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" filled="f" strokecolor="black [3213]" strokeweight="1pt"/>
            </w:pict>
          </mc:Fallback>
        </mc:AlternateContent>
      </w:r>
      <w:r>
        <w:rPr>
          <w:b/>
          <w:bCs/>
          <w:noProof/>
        </w:rPr>
        <mc:AlternateContent>
          <mc:Choice Requires="wps">
            <w:drawing>
              <wp:anchor distT="0" distB="0" distL="114300" distR="114300" simplePos="0" relativeHeight="252152832" behindDoc="0" locked="0" layoutInCell="1" allowOverlap="1" wp14:anchorId="3C337ADD" wp14:editId="1DFD3F69">
                <wp:simplePos x="0" y="0"/>
                <wp:positionH relativeFrom="column">
                  <wp:posOffset>685800</wp:posOffset>
                </wp:positionH>
                <wp:positionV relativeFrom="paragraph">
                  <wp:posOffset>105410</wp:posOffset>
                </wp:positionV>
                <wp:extent cx="1165860" cy="365760"/>
                <wp:effectExtent l="0" t="0" r="0" b="0"/>
                <wp:wrapNone/>
                <wp:docPr id="1713596877" name="Teksto laukas 2"/>
                <wp:cNvGraphicFramePr/>
                <a:graphic xmlns:a="http://schemas.openxmlformats.org/drawingml/2006/main">
                  <a:graphicData uri="http://schemas.microsoft.com/office/word/2010/wordprocessingShape">
                    <wps:wsp>
                      <wps:cNvSpPr txBox="1"/>
                      <wps:spPr>
                        <a:xfrm>
                          <a:off x="0" y="0"/>
                          <a:ext cx="1165860" cy="365760"/>
                        </a:xfrm>
                        <a:prstGeom prst="rect">
                          <a:avLst/>
                        </a:prstGeom>
                        <a:noFill/>
                        <a:ln w="6350">
                          <a:noFill/>
                        </a:ln>
                      </wps:spPr>
                      <wps:txbx>
                        <w:txbxContent>
                          <w:p w14:paraId="7AE35286" w14:textId="77777777" w:rsidR="008F68CA" w:rsidRPr="00D82871" w:rsidRDefault="008F68CA" w:rsidP="008F68CA">
                            <w:pPr>
                              <w:rPr>
                                <w:i/>
                                <w:iCs/>
                              </w:rPr>
                            </w:pPr>
                            <w:r w:rsidRPr="00D82871">
                              <w:rPr>
                                <w:i/>
                                <w:iCs/>
                              </w:rPr>
                              <w:t>Įstaigos teritorija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337ADD" id="_x0000_s1180" type="#_x0000_t202" style="position:absolute;margin-left:54pt;margin-top:8.3pt;width:91.8pt;height:28.8pt;z-index:25215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" filled="f" stroked="f" strokeweight=".5pt">
                <v:textbox>
                  <w:txbxContent>
                    <w:p w14:paraId="7AE35286" w14:textId="77777777" w:rsidR="008F68CA" w:rsidRPr="00D82871" w:rsidRDefault="008F68CA" w:rsidP="008F68CA">
                      <w:pPr>
                        <w:rPr>
                          <w:i/>
                          <w:iCs/>
                        </w:rPr>
                      </w:pPr>
                      <w:proofErr w:type="spellStart"/>
                      <w:r w:rsidRPr="00D82871">
                        <w:rPr>
                          <w:i/>
                          <w:iCs/>
                        </w:rPr>
                        <w:t>Įstaigos</w:t>
                      </w:r>
                      <w:proofErr w:type="spellEnd"/>
                      <w:r w:rsidRPr="00D82871">
                        <w:rPr>
                          <w:i/>
                          <w:iCs/>
                        </w:rPr>
                        <w:t xml:space="preserve"> </w:t>
                      </w:r>
                      <w:proofErr w:type="spellStart"/>
                      <w:r w:rsidRPr="00D82871">
                        <w:rPr>
                          <w:i/>
                          <w:iCs/>
                        </w:rPr>
                        <w:t>teritorija</w:t>
                      </w:r>
                      <w:proofErr w:type="spellEnd"/>
                    </w:p>
                  </w:txbxContent>
                </v:textbox>
              </v:shape>
            </w:pict>
          </mc:Fallback>
        </mc:AlternateContent>
      </w:r>
      <w:r>
        <w:rPr>
          <w:b/>
          <w:bCs/>
        </w:rPr>
        <w:tab/>
      </w:r>
    </w:p>
    <w:p w14:paraId="3811E4E2" w14:textId="77777777" w:rsidR="008F68CA" w:rsidRDefault="008F68CA" w:rsidP="008F68CA">
      <w:pPr>
        <w:rPr>
          <w:b/>
          <w:bCs/>
        </w:rPr>
      </w:pPr>
    </w:p>
    <w:p w14:paraId="21867ED5" w14:textId="77777777" w:rsidR="008F68CA" w:rsidRDefault="008F68CA" w:rsidP="008F68CA">
      <w:pPr>
        <w:rPr>
          <w:b/>
          <w:bCs/>
        </w:rPr>
      </w:pPr>
    </w:p>
    <w:p w14:paraId="3FBC64DB" w14:textId="77777777" w:rsidR="008F68CA" w:rsidRDefault="008F68CA" w:rsidP="008F68CA">
      <w:pPr>
        <w:rPr>
          <w:b/>
          <w:bCs/>
        </w:rPr>
      </w:pPr>
    </w:p>
    <w:p w14:paraId="3975F73B" w14:textId="77777777" w:rsidR="008F68CA" w:rsidRDefault="008F68CA" w:rsidP="008F68CA">
      <w:pPr>
        <w:rPr>
          <w:b/>
          <w:bCs/>
        </w:rPr>
      </w:pPr>
      <w:r>
        <w:rPr>
          <w:b/>
          <w:bCs/>
          <w:noProof/>
        </w:rPr>
        <mc:AlternateContent>
          <mc:Choice Requires="wps">
            <w:drawing>
              <wp:anchor distT="0" distB="0" distL="114300" distR="114300" simplePos="0" relativeHeight="252163072" behindDoc="0" locked="0" layoutInCell="1" allowOverlap="1" wp14:anchorId="177671CB" wp14:editId="35F839A3">
                <wp:simplePos x="0" y="0"/>
                <wp:positionH relativeFrom="page">
                  <wp:posOffset>2195945</wp:posOffset>
                </wp:positionH>
                <wp:positionV relativeFrom="paragraph">
                  <wp:posOffset>132080</wp:posOffset>
                </wp:positionV>
                <wp:extent cx="1080770" cy="269355"/>
                <wp:effectExtent l="0" t="0" r="0" b="0"/>
                <wp:wrapNone/>
                <wp:docPr id="56458943" name="Teksto laukas 2"/>
                <wp:cNvGraphicFramePr/>
                <a:graphic xmlns:a="http://schemas.openxmlformats.org/drawingml/2006/main">
                  <a:graphicData uri="http://schemas.microsoft.com/office/word/2010/wordprocessingShape">
                    <wps:wsp>
                      <wps:cNvSpPr txBox="1"/>
                      <wps:spPr>
                        <a:xfrm>
                          <a:off x="0" y="0"/>
                          <a:ext cx="1080770" cy="269355"/>
                        </a:xfrm>
                        <a:prstGeom prst="rect">
                          <a:avLst/>
                        </a:prstGeom>
                        <a:noFill/>
                        <a:ln w="6350">
                          <a:noFill/>
                        </a:ln>
                      </wps:spPr>
                      <wps:txbx>
                        <w:txbxContent>
                          <w:p w14:paraId="5AB51281" w14:textId="77777777" w:rsidR="008F68CA" w:rsidRDefault="008F68CA" w:rsidP="008F68CA">
                            <w:r>
                              <w:t xml:space="preserve">El. </w:t>
                            </w:r>
                            <w:r>
                              <w:t>generatorius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7671CB" id="_x0000_s1181" type="#_x0000_t202" style="position:absolute;margin-left:172.9pt;margin-top:10.4pt;width:85.1pt;height:21.2pt;z-index:252163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" filled="f" stroked="f" strokeweight=".5pt">
                <v:textbox>
                  <w:txbxContent>
                    <w:p w14:paraId="5AB51281" w14:textId="77777777" w:rsidR="008F68CA" w:rsidRDefault="008F68CA" w:rsidP="008F68CA">
                      <w:r>
                        <w:t xml:space="preserve">El. </w:t>
                      </w:r>
                      <w:proofErr w:type="spellStart"/>
                      <w:r>
                        <w:t>generatorius</w:t>
                      </w:r>
                      <w:proofErr w:type="spellEnd"/>
                    </w:p>
                  </w:txbxContent>
                </v:textbox>
                <w10:wrap anchorx="page"/>
              </v:shape>
            </w:pict>
          </mc:Fallback>
        </mc:AlternateContent>
      </w:r>
      <w:r>
        <w:rPr>
          <w:b/>
          <w:bCs/>
          <w:noProof/>
        </w:rPr>
        <mc:AlternateContent>
          <mc:Choice Requires="wps">
            <w:drawing>
              <wp:anchor distT="0" distB="0" distL="114300" distR="114300" simplePos="0" relativeHeight="252162048" behindDoc="0" locked="0" layoutInCell="1" allowOverlap="1" wp14:anchorId="0EC7E13C" wp14:editId="2518650F">
                <wp:simplePos x="0" y="0"/>
                <wp:positionH relativeFrom="column">
                  <wp:posOffset>1357745</wp:posOffset>
                </wp:positionH>
                <wp:positionV relativeFrom="paragraph">
                  <wp:posOffset>132080</wp:posOffset>
                </wp:positionV>
                <wp:extent cx="950422" cy="274320"/>
                <wp:effectExtent l="0" t="0" r="21590" b="11430"/>
                <wp:wrapNone/>
                <wp:docPr id="1054063059" name="Stačiakampis: įstriži nukirpti kampai 6"/>
                <wp:cNvGraphicFramePr/>
                <a:graphic xmlns:a="http://schemas.openxmlformats.org/drawingml/2006/main">
                  <a:graphicData uri="http://schemas.microsoft.com/office/word/2010/wordprocessingShape">
                    <wps:wsp>
                      <wps:cNvSpPr/>
                      <wps:spPr>
                        <a:xfrm>
                          <a:off x="0" y="0"/>
                          <a:ext cx="950422" cy="274320"/>
                        </a:xfrm>
                        <a:prstGeom prst="snip2DiagRect">
                          <a:avLst/>
                        </a:prstGeom>
                        <a:solidFill>
                          <a:schemeClr val="tx2">
                            <a:lumMod val="20000"/>
                            <a:lumOff val="80000"/>
                          </a:schemeClr>
                        </a:solidFill>
                        <a:ln>
                          <a:solidFill>
                            <a:schemeClr val="bg1">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747FBA" id="Stačiakampis: įstriži nukirpti kampai 6" o:spid="_x0000_s1026" style="position:absolute;margin-left:106.9pt;margin-top:10.4pt;width:74.85pt;height:21.6pt;z-index:25216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950422,27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" path="m,l904701,r45721,45721l950422,274320r,l45721,274320,,228599,,xe" fillcolor="#d5dce4 [671]" strokecolor="#bfbfbf [2412]" strokeweight="1pt">
                <v:stroke joinstyle="miter"/>
                <v:path arrowok="t" o:connecttype="custom" o:connectlocs="0,0;904701,0;950422,45721;950422,274320;950422,274320;45721,274320;0,228599;0,0" o:connectangles="0,0,0,0,0,0,0,0"/>
              </v:shape>
            </w:pict>
          </mc:Fallback>
        </mc:AlternateContent>
      </w:r>
    </w:p>
    <w:p w14:paraId="7D9A6BD2" w14:textId="77777777" w:rsidR="008F68CA" w:rsidRDefault="008F68CA" w:rsidP="008F68CA">
      <w:pPr>
        <w:rPr>
          <w:b/>
          <w:bCs/>
        </w:rPr>
      </w:pPr>
    </w:p>
    <w:p w14:paraId="28274BE1" w14:textId="77777777" w:rsidR="008F68CA" w:rsidRDefault="008F68CA" w:rsidP="008F68CA">
      <w:pPr>
        <w:rPr>
          <w:b/>
          <w:bCs/>
        </w:rPr>
      </w:pPr>
    </w:p>
    <w:p w14:paraId="0696C27F" w14:textId="77777777" w:rsidR="008F68CA" w:rsidRDefault="008F68CA" w:rsidP="008F68CA">
      <w:pPr>
        <w:rPr>
          <w:b/>
          <w:bCs/>
        </w:rPr>
      </w:pPr>
      <w:r>
        <w:rPr>
          <w:b/>
          <w:bCs/>
          <w:noProof/>
        </w:rPr>
        <mc:AlternateContent>
          <mc:Choice Requires="wps">
            <w:drawing>
              <wp:anchor distT="0" distB="0" distL="114300" distR="114300" simplePos="0" relativeHeight="252169216" behindDoc="0" locked="0" layoutInCell="1" allowOverlap="1" wp14:anchorId="33E9B502" wp14:editId="27D1EF49">
                <wp:simplePos x="0" y="0"/>
                <wp:positionH relativeFrom="page">
                  <wp:posOffset>5005754</wp:posOffset>
                </wp:positionH>
                <wp:positionV relativeFrom="paragraph">
                  <wp:posOffset>127733</wp:posOffset>
                </wp:positionV>
                <wp:extent cx="1475105" cy="609600"/>
                <wp:effectExtent l="0" t="0" r="0" b="0"/>
                <wp:wrapNone/>
                <wp:docPr id="2118167349" name="Teksto laukas 2"/>
                <wp:cNvGraphicFramePr/>
                <a:graphic xmlns:a="http://schemas.openxmlformats.org/drawingml/2006/main">
                  <a:graphicData uri="http://schemas.microsoft.com/office/word/2010/wordprocessingShape">
                    <wps:wsp>
                      <wps:cNvSpPr txBox="1"/>
                      <wps:spPr>
                        <a:xfrm>
                          <a:off x="0" y="0"/>
                          <a:ext cx="1475105" cy="609600"/>
                        </a:xfrm>
                        <a:prstGeom prst="rect">
                          <a:avLst/>
                        </a:prstGeom>
                        <a:noFill/>
                        <a:ln w="6350">
                          <a:noFill/>
                        </a:ln>
                      </wps:spPr>
                      <wps:txbx>
                        <w:txbxContent>
                          <w:p w14:paraId="11AB9CDC" w14:textId="77777777" w:rsidR="008F68CA" w:rsidRDefault="008F68CA" w:rsidP="008F68CA">
                            <w:pPr>
                              <w:jc w:val="center"/>
                            </w:pPr>
                            <w:r>
                              <w:t>Išskleidžiamoji palapinė</w:t>
                            </w:r>
                          </w:p>
                          <w:p w14:paraId="7FAD511A" w14:textId="77777777" w:rsidR="008F68CA" w:rsidRDefault="008F68CA" w:rsidP="008F68CA">
                            <w:pPr>
                              <w:jc w:val="center"/>
                            </w:pPr>
                            <w:r>
                              <w:t>(</w:t>
                            </w:r>
                            <w:r>
                              <w:t>punkto darbo vietos)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E9B502" id="_x0000_s1182" type="#_x0000_t202" style="position:absolute;margin-left:394.15pt;margin-top:10.05pt;width:116.15pt;height:48pt;z-index:252169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" filled="f" stroked="f" strokeweight=".5pt">
                <v:textbox>
                  <w:txbxContent>
                    <w:p w14:paraId="11AB9CDC" w14:textId="77777777" w:rsidR="008F68CA" w:rsidRDefault="008F68CA" w:rsidP="008F68CA">
                      <w:pPr>
                        <w:jc w:val="center"/>
                      </w:pPr>
                      <w:proofErr w:type="spellStart"/>
                      <w:r>
                        <w:t>Išskleidžiamoji</w:t>
                      </w:r>
                      <w:proofErr w:type="spellEnd"/>
                      <w:r>
                        <w:t xml:space="preserve"> </w:t>
                      </w:r>
                      <w:proofErr w:type="spellStart"/>
                      <w:r>
                        <w:t>palapinė</w:t>
                      </w:r>
                      <w:proofErr w:type="spellEnd"/>
                    </w:p>
                    <w:p w14:paraId="7FAD511A" w14:textId="77777777" w:rsidR="008F68CA" w:rsidRDefault="008F68CA" w:rsidP="008F68CA">
                      <w:pPr>
                        <w:jc w:val="center"/>
                      </w:pPr>
                      <w:r>
                        <w:t>(</w:t>
                      </w:r>
                      <w:proofErr w:type="spellStart"/>
                      <w:proofErr w:type="gramStart"/>
                      <w:r>
                        <w:t>punkto</w:t>
                      </w:r>
                      <w:proofErr w:type="spellEnd"/>
                      <w:proofErr w:type="gramEnd"/>
                      <w:r>
                        <w:t xml:space="preserve"> </w:t>
                      </w:r>
                      <w:proofErr w:type="spellStart"/>
                      <w:r>
                        <w:t>darbo</w:t>
                      </w:r>
                      <w:proofErr w:type="spellEnd"/>
                      <w:r>
                        <w:t xml:space="preserve"> </w:t>
                      </w:r>
                      <w:proofErr w:type="spellStart"/>
                      <w:r>
                        <w:t>vietos</w:t>
                      </w:r>
                      <w:proofErr w:type="spellEnd"/>
                      <w:r>
                        <w:t>)</w:t>
                      </w:r>
                    </w:p>
                  </w:txbxContent>
                </v:textbox>
                <w10:wrap anchorx="page"/>
              </v:shape>
            </w:pict>
          </mc:Fallback>
        </mc:AlternateContent>
      </w:r>
    </w:p>
    <w:p w14:paraId="60B027C0" w14:textId="77777777" w:rsidR="008F68CA" w:rsidRDefault="008F68CA" w:rsidP="008F68CA">
      <w:pPr>
        <w:rPr>
          <w:b/>
          <w:bCs/>
        </w:rPr>
      </w:pPr>
    </w:p>
    <w:p w14:paraId="60F1D1A1" w14:textId="77777777" w:rsidR="008F68CA" w:rsidRDefault="008F68CA" w:rsidP="008F68CA">
      <w:pPr>
        <w:rPr>
          <w:b/>
          <w:bCs/>
        </w:rPr>
      </w:pPr>
    </w:p>
    <w:p w14:paraId="3804085F" w14:textId="77777777" w:rsidR="008F68CA" w:rsidRDefault="008F68CA" w:rsidP="008F68CA">
      <w:pPr>
        <w:rPr>
          <w:b/>
          <w:bCs/>
        </w:rPr>
      </w:pPr>
    </w:p>
    <w:p w14:paraId="0DC1FA28" w14:textId="77777777" w:rsidR="008F68CA" w:rsidRDefault="008F68CA" w:rsidP="008F68CA">
      <w:pPr>
        <w:rPr>
          <w:b/>
          <w:bCs/>
        </w:rPr>
      </w:pPr>
    </w:p>
    <w:p w14:paraId="65A69B9C" w14:textId="77777777" w:rsidR="008F68CA" w:rsidRDefault="008F68CA" w:rsidP="008F68CA">
      <w:pPr>
        <w:rPr>
          <w:b/>
          <w:bCs/>
        </w:rPr>
      </w:pPr>
    </w:p>
    <w:p w14:paraId="43AC89A9" w14:textId="77777777" w:rsidR="008F68CA" w:rsidRDefault="008F68CA" w:rsidP="008F68CA">
      <w:pPr>
        <w:rPr>
          <w:b/>
          <w:bCs/>
        </w:rPr>
      </w:pPr>
    </w:p>
    <w:p w14:paraId="4D29F801" w14:textId="77777777" w:rsidR="008F68CA" w:rsidRDefault="008F68CA" w:rsidP="008F68CA">
      <w:pPr>
        <w:rPr>
          <w:b/>
          <w:bCs/>
        </w:rPr>
      </w:pPr>
    </w:p>
    <w:p w14:paraId="5E1C0F82" w14:textId="77777777" w:rsidR="008F68CA" w:rsidRDefault="008F68CA" w:rsidP="008F68CA">
      <w:pPr>
        <w:rPr>
          <w:b/>
          <w:bCs/>
        </w:rPr>
      </w:pPr>
    </w:p>
    <w:p w14:paraId="758BE390" w14:textId="77777777" w:rsidR="008F68CA" w:rsidRDefault="008F68CA" w:rsidP="008F68CA">
      <w:pPr>
        <w:rPr>
          <w:b/>
          <w:bCs/>
        </w:rPr>
      </w:pPr>
    </w:p>
    <w:p w14:paraId="12A5F663" w14:textId="77777777" w:rsidR="008F68CA" w:rsidRDefault="008F68CA" w:rsidP="008F68CA">
      <w:pPr>
        <w:rPr>
          <w:b/>
          <w:bCs/>
        </w:rPr>
      </w:pPr>
    </w:p>
    <w:p w14:paraId="03E9FD2C" w14:textId="77777777" w:rsidR="008F68CA" w:rsidRDefault="008F68CA" w:rsidP="008F68CA">
      <w:pPr>
        <w:rPr>
          <w:b/>
          <w:bCs/>
        </w:rPr>
      </w:pPr>
    </w:p>
    <w:p w14:paraId="42A24638" w14:textId="77777777" w:rsidR="008F68CA" w:rsidRDefault="008F68CA" w:rsidP="008F68CA">
      <w:pPr>
        <w:rPr>
          <w:b/>
          <w:bCs/>
        </w:rPr>
      </w:pPr>
    </w:p>
    <w:p w14:paraId="666CA5E3" w14:textId="77777777" w:rsidR="008F68CA" w:rsidRDefault="008F68CA" w:rsidP="008F68CA">
      <w:pPr>
        <w:rPr>
          <w:b/>
          <w:bCs/>
        </w:rPr>
      </w:pPr>
    </w:p>
    <w:p w14:paraId="7124E39B" w14:textId="77777777" w:rsidR="008F68CA" w:rsidRDefault="008F68CA" w:rsidP="008F68CA">
      <w:pPr>
        <w:jc w:val="center"/>
        <w:rPr>
          <w:b/>
          <w:bCs/>
        </w:rPr>
      </w:pPr>
    </w:p>
    <w:p w14:paraId="2F3CB1F6" w14:textId="77777777" w:rsidR="008F68CA" w:rsidRPr="002211B0" w:rsidRDefault="008F68CA" w:rsidP="008F68CA">
      <w:pPr>
        <w:jc w:val="center"/>
      </w:pPr>
      <w:r w:rsidRPr="002211B0">
        <w:t>_______________________________________________</w:t>
      </w:r>
    </w:p>
    <w:p w14:paraId="4683FF90" w14:textId="77777777" w:rsidR="008F68CA" w:rsidRDefault="008F68CA" w:rsidP="008F68CA">
      <w:pPr>
        <w:jc w:val="center"/>
        <w:rPr>
          <w:b/>
          <w:bCs/>
        </w:rPr>
        <w:sectPr w:rsidR="008F68CA" w:rsidSect="00B27AF7">
          <w:pgSz w:w="16838" w:h="11906" w:orient="landscape"/>
          <w:pgMar w:top="1440" w:right="1440" w:bottom="1440" w:left="1440" w:header="567" w:footer="567" w:gutter="0"/>
          <w:cols w:space="1296"/>
          <w:docGrid w:linePitch="360"/>
        </w:sectPr>
      </w:pPr>
    </w:p>
    <w:p w14:paraId="50EFFEF1" w14:textId="77777777" w:rsidR="008F68CA" w:rsidRDefault="008F68CA" w:rsidP="008F68CA">
      <w:pPr>
        <w:jc w:val="center"/>
        <w:rPr>
          <w:b/>
          <w:bCs/>
        </w:rPr>
      </w:pPr>
      <w:r>
        <w:rPr>
          <w:b/>
          <w:bCs/>
        </w:rPr>
        <w:lastRenderedPageBreak/>
        <w:t>PRIEMONIŲ (INVENTORIAUS) PASKIRSTYMO SĄRAŠAS</w:t>
      </w:r>
    </w:p>
    <w:p w14:paraId="22145645" w14:textId="77777777" w:rsidR="008F68CA" w:rsidRDefault="008F68CA" w:rsidP="008F68CA">
      <w:pPr>
        <w:rPr>
          <w:b/>
          <w:bCs/>
        </w:rPr>
      </w:pPr>
    </w:p>
    <w:p w14:paraId="013E4C11" w14:textId="77777777" w:rsidR="008F68CA" w:rsidRDefault="008F68CA" w:rsidP="008F68CA">
      <w:pPr>
        <w:rPr>
          <w:b/>
          <w:bCs/>
        </w:rPr>
      </w:pPr>
    </w:p>
    <w:tbl>
      <w:tblPr>
        <w:tblStyle w:val="Lentelstinklelis"/>
        <w:tblW w:w="9209" w:type="dxa"/>
        <w:tblLook w:val="04A0" w:firstRow="1" w:lastRow="0" w:firstColumn="1" w:lastColumn="0" w:noHBand="0" w:noVBand="1"/>
      </w:tblPr>
      <w:tblGrid>
        <w:gridCol w:w="1838"/>
        <w:gridCol w:w="7371"/>
      </w:tblGrid>
      <w:tr w:rsidR="008F68CA" w:rsidRPr="008F68CA" w14:paraId="4B7CCBBC" w14:textId="77777777" w:rsidTr="003871C8">
        <w:tc>
          <w:tcPr>
            <w:tcW w:w="1838" w:type="dxa"/>
          </w:tcPr>
          <w:p w14:paraId="4DF8E817" w14:textId="77777777" w:rsidR="008F68CA" w:rsidRPr="008F68CA" w:rsidRDefault="008F68CA" w:rsidP="003871C8">
            <w:pPr>
              <w:jc w:val="center"/>
              <w:rPr>
                <w:b/>
                <w:bCs/>
                <w:lang w:val="lt-LT"/>
              </w:rPr>
            </w:pPr>
            <w:r w:rsidRPr="008F68CA">
              <w:rPr>
                <w:b/>
                <w:bCs/>
                <w:lang w:val="lt-LT"/>
              </w:rPr>
              <w:t xml:space="preserve">Kiekis </w:t>
            </w:r>
          </w:p>
          <w:p w14:paraId="60EC91DF" w14:textId="77777777" w:rsidR="008F68CA" w:rsidRPr="008F68CA" w:rsidRDefault="008F68CA" w:rsidP="003871C8">
            <w:pPr>
              <w:jc w:val="center"/>
              <w:rPr>
                <w:b/>
                <w:bCs/>
                <w:lang w:val="lt-LT"/>
              </w:rPr>
            </w:pPr>
            <w:r w:rsidRPr="008F68CA">
              <w:rPr>
                <w:b/>
                <w:bCs/>
                <w:lang w:val="lt-LT"/>
              </w:rPr>
              <w:t>(1 pastaba)</w:t>
            </w:r>
          </w:p>
        </w:tc>
        <w:tc>
          <w:tcPr>
            <w:tcW w:w="7371" w:type="dxa"/>
          </w:tcPr>
          <w:p w14:paraId="6EA5034E" w14:textId="77777777" w:rsidR="008F68CA" w:rsidRPr="008F68CA" w:rsidRDefault="008F68CA" w:rsidP="003871C8">
            <w:pPr>
              <w:jc w:val="center"/>
              <w:rPr>
                <w:b/>
                <w:bCs/>
                <w:lang w:val="lt-LT"/>
              </w:rPr>
            </w:pPr>
            <w:r w:rsidRPr="008F68CA">
              <w:rPr>
                <w:b/>
                <w:bCs/>
                <w:lang w:val="lt-LT"/>
              </w:rPr>
              <w:t>Priemonės pavadinimas</w:t>
            </w:r>
          </w:p>
        </w:tc>
      </w:tr>
      <w:tr w:rsidR="008F68CA" w:rsidRPr="008F68CA" w14:paraId="6136E68A" w14:textId="77777777" w:rsidTr="003871C8">
        <w:tc>
          <w:tcPr>
            <w:tcW w:w="9209" w:type="dxa"/>
            <w:gridSpan w:val="2"/>
          </w:tcPr>
          <w:p w14:paraId="0DA0C3A4" w14:textId="77777777" w:rsidR="008F68CA" w:rsidRPr="008F68CA" w:rsidRDefault="008F68CA" w:rsidP="003871C8">
            <w:pPr>
              <w:jc w:val="center"/>
              <w:rPr>
                <w:b/>
                <w:bCs/>
                <w:lang w:val="lt-LT"/>
              </w:rPr>
            </w:pPr>
            <w:r w:rsidRPr="008F68CA">
              <w:rPr>
                <w:b/>
                <w:bCs/>
                <w:lang w:val="lt-LT"/>
              </w:rPr>
              <w:t>IŠSKLEIDŽIAMOJI PALAPINĖ</w:t>
            </w:r>
          </w:p>
          <w:p w14:paraId="6B7E23F9" w14:textId="77777777" w:rsidR="008F68CA" w:rsidRPr="008F68CA" w:rsidRDefault="008F68CA" w:rsidP="003871C8">
            <w:pPr>
              <w:jc w:val="center"/>
              <w:rPr>
                <w:b/>
                <w:bCs/>
                <w:lang w:val="lt-LT"/>
              </w:rPr>
            </w:pPr>
            <w:r w:rsidRPr="008F68CA">
              <w:rPr>
                <w:b/>
                <w:bCs/>
                <w:lang w:val="lt-LT"/>
              </w:rPr>
              <w:t>(punkto darbo vietos)</w:t>
            </w:r>
          </w:p>
        </w:tc>
      </w:tr>
      <w:tr w:rsidR="008F68CA" w:rsidRPr="008F68CA" w14:paraId="330B5A2C" w14:textId="77777777" w:rsidTr="003871C8">
        <w:tc>
          <w:tcPr>
            <w:tcW w:w="1838" w:type="dxa"/>
          </w:tcPr>
          <w:p w14:paraId="1237294E" w14:textId="77777777" w:rsidR="008F68CA" w:rsidRPr="008F68CA" w:rsidRDefault="008F68CA" w:rsidP="003871C8">
            <w:pPr>
              <w:jc w:val="center"/>
              <w:rPr>
                <w:lang w:val="lt-LT"/>
              </w:rPr>
            </w:pPr>
            <w:r w:rsidRPr="008F68CA">
              <w:rPr>
                <w:lang w:val="lt-LT"/>
              </w:rPr>
              <w:t xml:space="preserve">1 </w:t>
            </w:r>
            <w:proofErr w:type="spellStart"/>
            <w:r w:rsidRPr="008F68CA">
              <w:rPr>
                <w:lang w:val="lt-LT"/>
              </w:rPr>
              <w:t>kompl</w:t>
            </w:r>
            <w:proofErr w:type="spellEnd"/>
            <w:r w:rsidRPr="008F68CA">
              <w:rPr>
                <w:lang w:val="lt-LT"/>
              </w:rPr>
              <w:t>.</w:t>
            </w:r>
          </w:p>
        </w:tc>
        <w:tc>
          <w:tcPr>
            <w:tcW w:w="7371" w:type="dxa"/>
          </w:tcPr>
          <w:p w14:paraId="693861C3" w14:textId="77777777" w:rsidR="008F68CA" w:rsidRPr="008F68CA" w:rsidRDefault="008F68CA" w:rsidP="003871C8">
            <w:pPr>
              <w:rPr>
                <w:lang w:val="lt-LT"/>
              </w:rPr>
            </w:pPr>
            <w:r w:rsidRPr="008F68CA">
              <w:rPr>
                <w:lang w:val="lt-LT"/>
              </w:rPr>
              <w:t>Palapinės apšvietimo įranga</w:t>
            </w:r>
          </w:p>
        </w:tc>
      </w:tr>
      <w:tr w:rsidR="008F68CA" w:rsidRPr="008F68CA" w14:paraId="4DCB9663" w14:textId="77777777" w:rsidTr="003871C8">
        <w:tc>
          <w:tcPr>
            <w:tcW w:w="1838" w:type="dxa"/>
          </w:tcPr>
          <w:p w14:paraId="558F05C7" w14:textId="77777777" w:rsidR="008F68CA" w:rsidRPr="008F68CA" w:rsidRDefault="008F68CA" w:rsidP="003871C8">
            <w:pPr>
              <w:jc w:val="center"/>
              <w:rPr>
                <w:lang w:val="lt-LT"/>
              </w:rPr>
            </w:pPr>
            <w:r w:rsidRPr="008F68CA">
              <w:rPr>
                <w:lang w:val="lt-LT"/>
              </w:rPr>
              <w:t>1 vnt.</w:t>
            </w:r>
          </w:p>
        </w:tc>
        <w:tc>
          <w:tcPr>
            <w:tcW w:w="7371" w:type="dxa"/>
          </w:tcPr>
          <w:p w14:paraId="6ADD7B2E" w14:textId="77777777" w:rsidR="008F68CA" w:rsidRPr="008F68CA" w:rsidRDefault="008F68CA" w:rsidP="003871C8">
            <w:pPr>
              <w:rPr>
                <w:lang w:val="lt-LT"/>
              </w:rPr>
            </w:pPr>
            <w:r w:rsidRPr="008F68CA">
              <w:rPr>
                <w:lang w:val="lt-LT"/>
              </w:rPr>
              <w:t>Kondicionavimo ir vėdinimo sistemos su oro žarna</w:t>
            </w:r>
          </w:p>
        </w:tc>
      </w:tr>
      <w:tr w:rsidR="008F68CA" w:rsidRPr="008F68CA" w14:paraId="356A45DD" w14:textId="77777777" w:rsidTr="003871C8">
        <w:tc>
          <w:tcPr>
            <w:tcW w:w="1838" w:type="dxa"/>
          </w:tcPr>
          <w:p w14:paraId="1655256A" w14:textId="77777777" w:rsidR="008F68CA" w:rsidRPr="008F68CA" w:rsidRDefault="008F68CA" w:rsidP="003871C8">
            <w:pPr>
              <w:jc w:val="center"/>
              <w:rPr>
                <w:lang w:val="lt-LT"/>
              </w:rPr>
            </w:pPr>
            <w:r w:rsidRPr="008F68CA">
              <w:rPr>
                <w:lang w:val="lt-LT"/>
              </w:rPr>
              <w:t>4 vnt.</w:t>
            </w:r>
          </w:p>
        </w:tc>
        <w:tc>
          <w:tcPr>
            <w:tcW w:w="7371" w:type="dxa"/>
          </w:tcPr>
          <w:p w14:paraId="5B8917FE" w14:textId="77777777" w:rsidR="008F68CA" w:rsidRPr="008F68CA" w:rsidRDefault="008F68CA" w:rsidP="003871C8">
            <w:pPr>
              <w:rPr>
                <w:lang w:val="lt-LT"/>
              </w:rPr>
            </w:pPr>
            <w:r w:rsidRPr="008F68CA">
              <w:rPr>
                <w:lang w:val="lt-LT"/>
              </w:rPr>
              <w:t>Stalai</w:t>
            </w:r>
          </w:p>
        </w:tc>
      </w:tr>
      <w:tr w:rsidR="008F68CA" w:rsidRPr="008F68CA" w14:paraId="5B215F31" w14:textId="77777777" w:rsidTr="003871C8">
        <w:tc>
          <w:tcPr>
            <w:tcW w:w="1838" w:type="dxa"/>
          </w:tcPr>
          <w:p w14:paraId="4906F9EA" w14:textId="77777777" w:rsidR="008F68CA" w:rsidRPr="008F68CA" w:rsidRDefault="008F68CA" w:rsidP="003871C8">
            <w:pPr>
              <w:jc w:val="center"/>
              <w:rPr>
                <w:lang w:val="lt-LT"/>
              </w:rPr>
            </w:pPr>
            <w:r w:rsidRPr="008F68CA">
              <w:rPr>
                <w:lang w:val="lt-LT"/>
              </w:rPr>
              <w:t>6 vnt.</w:t>
            </w:r>
          </w:p>
        </w:tc>
        <w:tc>
          <w:tcPr>
            <w:tcW w:w="7371" w:type="dxa"/>
          </w:tcPr>
          <w:p w14:paraId="2BAE5C8D" w14:textId="77777777" w:rsidR="008F68CA" w:rsidRPr="008F68CA" w:rsidRDefault="008F68CA" w:rsidP="003871C8">
            <w:pPr>
              <w:rPr>
                <w:lang w:val="lt-LT"/>
              </w:rPr>
            </w:pPr>
            <w:r w:rsidRPr="008F68CA">
              <w:rPr>
                <w:lang w:val="lt-LT"/>
              </w:rPr>
              <w:t>Nešiojamieji kompiuteriai</w:t>
            </w:r>
          </w:p>
        </w:tc>
      </w:tr>
      <w:tr w:rsidR="008F68CA" w:rsidRPr="008F68CA" w14:paraId="0E3BD9A0" w14:textId="77777777" w:rsidTr="003871C8">
        <w:tc>
          <w:tcPr>
            <w:tcW w:w="1838" w:type="dxa"/>
          </w:tcPr>
          <w:p w14:paraId="2A4DD011" w14:textId="77777777" w:rsidR="008F68CA" w:rsidRPr="008F68CA" w:rsidRDefault="008F68CA" w:rsidP="003871C8">
            <w:pPr>
              <w:jc w:val="center"/>
              <w:rPr>
                <w:lang w:val="lt-LT"/>
              </w:rPr>
            </w:pPr>
            <w:r w:rsidRPr="008F68CA">
              <w:rPr>
                <w:lang w:val="lt-LT"/>
              </w:rPr>
              <w:t>8 vnt.</w:t>
            </w:r>
          </w:p>
        </w:tc>
        <w:tc>
          <w:tcPr>
            <w:tcW w:w="7371" w:type="dxa"/>
          </w:tcPr>
          <w:p w14:paraId="0633D9EC" w14:textId="77777777" w:rsidR="008F68CA" w:rsidRPr="008F68CA" w:rsidRDefault="008F68CA" w:rsidP="003871C8">
            <w:pPr>
              <w:rPr>
                <w:lang w:val="lt-LT"/>
              </w:rPr>
            </w:pPr>
            <w:r w:rsidRPr="008F68CA">
              <w:rPr>
                <w:lang w:val="lt-LT"/>
              </w:rPr>
              <w:t>Kėdės</w:t>
            </w:r>
          </w:p>
        </w:tc>
      </w:tr>
      <w:tr w:rsidR="008F68CA" w:rsidRPr="008F68CA" w14:paraId="05A04898" w14:textId="77777777" w:rsidTr="003871C8">
        <w:tc>
          <w:tcPr>
            <w:tcW w:w="9209" w:type="dxa"/>
            <w:gridSpan w:val="2"/>
          </w:tcPr>
          <w:p w14:paraId="29188D04" w14:textId="77777777" w:rsidR="008F68CA" w:rsidRPr="008F68CA" w:rsidRDefault="008F68CA" w:rsidP="003871C8">
            <w:pPr>
              <w:jc w:val="center"/>
              <w:rPr>
                <w:b/>
                <w:bCs/>
                <w:lang w:val="lt-LT"/>
              </w:rPr>
            </w:pPr>
            <w:r w:rsidRPr="008F68CA">
              <w:rPr>
                <w:b/>
                <w:bCs/>
                <w:lang w:val="lt-LT"/>
              </w:rPr>
              <w:t>PRIPUČIAMOJI PALAPINĖ</w:t>
            </w:r>
          </w:p>
          <w:p w14:paraId="2DE6ADA4" w14:textId="77777777" w:rsidR="008F68CA" w:rsidRPr="008F68CA" w:rsidRDefault="008F68CA" w:rsidP="003871C8">
            <w:pPr>
              <w:jc w:val="center"/>
              <w:rPr>
                <w:lang w:val="lt-LT"/>
              </w:rPr>
            </w:pPr>
            <w:r w:rsidRPr="008F68CA">
              <w:rPr>
                <w:b/>
                <w:bCs/>
                <w:lang w:val="lt-LT"/>
              </w:rPr>
              <w:t>(medicinos punktas)</w:t>
            </w:r>
          </w:p>
        </w:tc>
      </w:tr>
      <w:tr w:rsidR="008F68CA" w:rsidRPr="008F68CA" w14:paraId="172849B9" w14:textId="77777777" w:rsidTr="003871C8">
        <w:tc>
          <w:tcPr>
            <w:tcW w:w="1838" w:type="dxa"/>
          </w:tcPr>
          <w:p w14:paraId="710DA4CA" w14:textId="77777777" w:rsidR="008F68CA" w:rsidRPr="008F68CA" w:rsidRDefault="008F68CA" w:rsidP="003871C8">
            <w:pPr>
              <w:jc w:val="center"/>
              <w:rPr>
                <w:lang w:val="lt-LT"/>
              </w:rPr>
            </w:pPr>
            <w:r w:rsidRPr="008F68CA">
              <w:rPr>
                <w:lang w:val="lt-LT"/>
              </w:rPr>
              <w:t xml:space="preserve">1 </w:t>
            </w:r>
            <w:proofErr w:type="spellStart"/>
            <w:r w:rsidRPr="008F68CA">
              <w:rPr>
                <w:lang w:val="lt-LT"/>
              </w:rPr>
              <w:t>kompl</w:t>
            </w:r>
            <w:proofErr w:type="spellEnd"/>
            <w:r w:rsidRPr="008F68CA">
              <w:rPr>
                <w:lang w:val="lt-LT"/>
              </w:rPr>
              <w:t>.</w:t>
            </w:r>
          </w:p>
        </w:tc>
        <w:tc>
          <w:tcPr>
            <w:tcW w:w="7371" w:type="dxa"/>
          </w:tcPr>
          <w:p w14:paraId="3377D4B7" w14:textId="77777777" w:rsidR="008F68CA" w:rsidRPr="008F68CA" w:rsidRDefault="008F68CA" w:rsidP="003871C8">
            <w:pPr>
              <w:rPr>
                <w:lang w:val="lt-LT"/>
              </w:rPr>
            </w:pPr>
            <w:r w:rsidRPr="008F68CA">
              <w:rPr>
                <w:lang w:val="lt-LT"/>
              </w:rPr>
              <w:t>Palapinės apšvietimo įranga</w:t>
            </w:r>
          </w:p>
        </w:tc>
      </w:tr>
      <w:tr w:rsidR="008F68CA" w:rsidRPr="008F68CA" w14:paraId="433A3DA8" w14:textId="77777777" w:rsidTr="003871C8">
        <w:tc>
          <w:tcPr>
            <w:tcW w:w="1838" w:type="dxa"/>
          </w:tcPr>
          <w:p w14:paraId="7FA0FE7E" w14:textId="77777777" w:rsidR="008F68CA" w:rsidRPr="008F68CA" w:rsidRDefault="008F68CA" w:rsidP="003871C8">
            <w:pPr>
              <w:jc w:val="center"/>
              <w:rPr>
                <w:lang w:val="lt-LT"/>
              </w:rPr>
            </w:pPr>
            <w:r w:rsidRPr="008F68CA">
              <w:rPr>
                <w:lang w:val="lt-LT"/>
              </w:rPr>
              <w:t>1 vnt.</w:t>
            </w:r>
          </w:p>
        </w:tc>
        <w:tc>
          <w:tcPr>
            <w:tcW w:w="7371" w:type="dxa"/>
          </w:tcPr>
          <w:p w14:paraId="5E502221" w14:textId="77777777" w:rsidR="008F68CA" w:rsidRPr="008F68CA" w:rsidRDefault="008F68CA" w:rsidP="003871C8">
            <w:pPr>
              <w:rPr>
                <w:lang w:val="lt-LT"/>
              </w:rPr>
            </w:pPr>
            <w:r w:rsidRPr="008F68CA">
              <w:rPr>
                <w:lang w:val="lt-LT"/>
              </w:rPr>
              <w:t>Kondicionavimo ir vedinimo sistema su oro žarna</w:t>
            </w:r>
          </w:p>
        </w:tc>
      </w:tr>
      <w:tr w:rsidR="008F68CA" w:rsidRPr="008F68CA" w14:paraId="4A653938" w14:textId="77777777" w:rsidTr="003871C8">
        <w:tc>
          <w:tcPr>
            <w:tcW w:w="1838" w:type="dxa"/>
          </w:tcPr>
          <w:p w14:paraId="2C5C1E90" w14:textId="77777777" w:rsidR="008F68CA" w:rsidRPr="008F68CA" w:rsidRDefault="008F68CA" w:rsidP="003871C8">
            <w:pPr>
              <w:jc w:val="center"/>
              <w:rPr>
                <w:lang w:val="lt-LT"/>
              </w:rPr>
            </w:pPr>
            <w:r w:rsidRPr="008F68CA">
              <w:rPr>
                <w:lang w:val="lt-LT"/>
              </w:rPr>
              <w:t>2 vnt.</w:t>
            </w:r>
          </w:p>
        </w:tc>
        <w:tc>
          <w:tcPr>
            <w:tcW w:w="7371" w:type="dxa"/>
          </w:tcPr>
          <w:p w14:paraId="650D4D8E" w14:textId="77777777" w:rsidR="008F68CA" w:rsidRPr="008F68CA" w:rsidRDefault="008F68CA" w:rsidP="003871C8">
            <w:pPr>
              <w:rPr>
                <w:lang w:val="lt-LT"/>
              </w:rPr>
            </w:pPr>
            <w:r w:rsidRPr="008F68CA">
              <w:rPr>
                <w:lang w:val="lt-LT"/>
              </w:rPr>
              <w:t>Pirmosios pagalbos vaistinėlės</w:t>
            </w:r>
          </w:p>
        </w:tc>
      </w:tr>
      <w:tr w:rsidR="008F68CA" w:rsidRPr="008F68CA" w14:paraId="7627AB10" w14:textId="77777777" w:rsidTr="003871C8">
        <w:tc>
          <w:tcPr>
            <w:tcW w:w="1838" w:type="dxa"/>
          </w:tcPr>
          <w:p w14:paraId="2851041E" w14:textId="77777777" w:rsidR="008F68CA" w:rsidRPr="008F68CA" w:rsidRDefault="008F68CA" w:rsidP="003871C8">
            <w:pPr>
              <w:jc w:val="center"/>
              <w:rPr>
                <w:lang w:val="lt-LT"/>
              </w:rPr>
            </w:pPr>
            <w:r w:rsidRPr="008F68CA">
              <w:rPr>
                <w:lang w:val="lt-LT"/>
              </w:rPr>
              <w:t>2 vnt.</w:t>
            </w:r>
          </w:p>
        </w:tc>
        <w:tc>
          <w:tcPr>
            <w:tcW w:w="7371" w:type="dxa"/>
          </w:tcPr>
          <w:p w14:paraId="4717C685" w14:textId="77777777" w:rsidR="008F68CA" w:rsidRPr="008F68CA" w:rsidRDefault="008F68CA" w:rsidP="003871C8">
            <w:pPr>
              <w:rPr>
                <w:lang w:val="lt-LT"/>
              </w:rPr>
            </w:pPr>
            <w:r w:rsidRPr="008F68CA">
              <w:rPr>
                <w:lang w:val="lt-LT"/>
              </w:rPr>
              <w:t>Kraujospūdžio matavimo aparatai</w:t>
            </w:r>
          </w:p>
        </w:tc>
      </w:tr>
      <w:tr w:rsidR="008F68CA" w:rsidRPr="008F68CA" w14:paraId="46226C30" w14:textId="77777777" w:rsidTr="003871C8">
        <w:tc>
          <w:tcPr>
            <w:tcW w:w="1838" w:type="dxa"/>
          </w:tcPr>
          <w:p w14:paraId="6ADA8157" w14:textId="77777777" w:rsidR="008F68CA" w:rsidRPr="008F68CA" w:rsidRDefault="008F68CA" w:rsidP="003871C8">
            <w:pPr>
              <w:jc w:val="center"/>
              <w:rPr>
                <w:lang w:val="lt-LT"/>
              </w:rPr>
            </w:pPr>
            <w:r w:rsidRPr="008F68CA">
              <w:rPr>
                <w:lang w:val="lt-LT"/>
              </w:rPr>
              <w:t>Turimas kiekis</w:t>
            </w:r>
          </w:p>
        </w:tc>
        <w:tc>
          <w:tcPr>
            <w:tcW w:w="7371" w:type="dxa"/>
          </w:tcPr>
          <w:p w14:paraId="5BA0E29C" w14:textId="77777777" w:rsidR="008F68CA" w:rsidRPr="008F68CA" w:rsidRDefault="008F68CA" w:rsidP="003871C8">
            <w:pPr>
              <w:rPr>
                <w:lang w:val="lt-LT"/>
              </w:rPr>
            </w:pPr>
            <w:r w:rsidRPr="008F68CA">
              <w:rPr>
                <w:lang w:val="lt-LT"/>
              </w:rPr>
              <w:t>Sulankstomos lovos</w:t>
            </w:r>
          </w:p>
        </w:tc>
      </w:tr>
      <w:tr w:rsidR="008F68CA" w:rsidRPr="008F68CA" w14:paraId="650B3A3B" w14:textId="77777777" w:rsidTr="003871C8">
        <w:tc>
          <w:tcPr>
            <w:tcW w:w="9209" w:type="dxa"/>
            <w:gridSpan w:val="2"/>
          </w:tcPr>
          <w:p w14:paraId="319D4E65" w14:textId="77777777" w:rsidR="008F68CA" w:rsidRPr="008F68CA" w:rsidRDefault="008F68CA" w:rsidP="003871C8">
            <w:pPr>
              <w:jc w:val="center"/>
              <w:rPr>
                <w:b/>
                <w:bCs/>
                <w:lang w:val="lt-LT"/>
              </w:rPr>
            </w:pPr>
            <w:r w:rsidRPr="008F68CA">
              <w:rPr>
                <w:b/>
                <w:bCs/>
                <w:lang w:val="lt-LT"/>
              </w:rPr>
              <w:t xml:space="preserve">JŪRINIAI KONTEINERIAI </w:t>
            </w:r>
          </w:p>
          <w:p w14:paraId="7AD5542D" w14:textId="77777777" w:rsidR="008F68CA" w:rsidRPr="008F68CA" w:rsidRDefault="008F68CA" w:rsidP="003871C8">
            <w:pPr>
              <w:jc w:val="center"/>
              <w:rPr>
                <w:b/>
                <w:bCs/>
                <w:lang w:val="lt-LT"/>
              </w:rPr>
            </w:pPr>
            <w:r w:rsidRPr="008F68CA">
              <w:rPr>
                <w:b/>
                <w:bCs/>
                <w:lang w:val="lt-LT"/>
              </w:rPr>
              <w:t>(inventoriaus patalpa ir (ar) poilsio zona punkto darbuotojams)</w:t>
            </w:r>
          </w:p>
        </w:tc>
      </w:tr>
      <w:tr w:rsidR="008F68CA" w:rsidRPr="008F68CA" w14:paraId="2383EA00" w14:textId="77777777" w:rsidTr="003871C8">
        <w:tc>
          <w:tcPr>
            <w:tcW w:w="1838" w:type="dxa"/>
          </w:tcPr>
          <w:p w14:paraId="7AC5DB3F" w14:textId="77777777" w:rsidR="008F68CA" w:rsidRPr="008F68CA" w:rsidRDefault="008F68CA" w:rsidP="003871C8">
            <w:pPr>
              <w:jc w:val="center"/>
              <w:rPr>
                <w:lang w:val="lt-LT"/>
              </w:rPr>
            </w:pPr>
            <w:r w:rsidRPr="008F68CA">
              <w:rPr>
                <w:lang w:val="lt-LT"/>
              </w:rPr>
              <w:t>1 vnt.</w:t>
            </w:r>
          </w:p>
        </w:tc>
        <w:tc>
          <w:tcPr>
            <w:tcW w:w="7371" w:type="dxa"/>
          </w:tcPr>
          <w:p w14:paraId="1378FCB8" w14:textId="77777777" w:rsidR="008F68CA" w:rsidRPr="008F68CA" w:rsidRDefault="008F68CA" w:rsidP="003871C8">
            <w:pPr>
              <w:rPr>
                <w:lang w:val="lt-LT"/>
              </w:rPr>
            </w:pPr>
            <w:r w:rsidRPr="008F68CA">
              <w:rPr>
                <w:lang w:val="lt-LT"/>
              </w:rPr>
              <w:t>Generatorius</w:t>
            </w:r>
          </w:p>
        </w:tc>
      </w:tr>
      <w:tr w:rsidR="008F68CA" w:rsidRPr="008F68CA" w14:paraId="47D96747" w14:textId="77777777" w:rsidTr="003871C8">
        <w:tc>
          <w:tcPr>
            <w:tcW w:w="1838" w:type="dxa"/>
          </w:tcPr>
          <w:p w14:paraId="16B4BC99" w14:textId="77777777" w:rsidR="008F68CA" w:rsidRPr="008F68CA" w:rsidRDefault="008F68CA" w:rsidP="003871C8">
            <w:pPr>
              <w:jc w:val="center"/>
              <w:rPr>
                <w:lang w:val="lt-LT"/>
              </w:rPr>
            </w:pPr>
            <w:r w:rsidRPr="008F68CA">
              <w:rPr>
                <w:lang w:val="lt-LT"/>
              </w:rPr>
              <w:t>1 vnt.</w:t>
            </w:r>
          </w:p>
        </w:tc>
        <w:tc>
          <w:tcPr>
            <w:tcW w:w="7371" w:type="dxa"/>
          </w:tcPr>
          <w:p w14:paraId="2EB3EEB5" w14:textId="77777777" w:rsidR="008F68CA" w:rsidRPr="008F68CA" w:rsidRDefault="008F68CA" w:rsidP="003871C8">
            <w:pPr>
              <w:jc w:val="both"/>
              <w:rPr>
                <w:lang w:val="lt-LT"/>
              </w:rPr>
            </w:pPr>
            <w:r w:rsidRPr="008F68CA">
              <w:rPr>
                <w:lang w:val="lt-LT"/>
              </w:rPr>
              <w:t>Generatorius (mažesnės galios, skirtas apšvietimo įrangai ir (ar) nešiojamiesiems kompiuteriams)</w:t>
            </w:r>
          </w:p>
        </w:tc>
      </w:tr>
      <w:tr w:rsidR="008F68CA" w:rsidRPr="008F68CA" w14:paraId="48CC6336" w14:textId="77777777" w:rsidTr="003871C8">
        <w:tc>
          <w:tcPr>
            <w:tcW w:w="1838" w:type="dxa"/>
          </w:tcPr>
          <w:p w14:paraId="7A5BDA3E" w14:textId="77777777" w:rsidR="008F68CA" w:rsidRPr="008F68CA" w:rsidRDefault="008F68CA" w:rsidP="003871C8">
            <w:pPr>
              <w:jc w:val="center"/>
              <w:rPr>
                <w:lang w:val="lt-LT"/>
              </w:rPr>
            </w:pPr>
            <w:r w:rsidRPr="008F68CA">
              <w:rPr>
                <w:lang w:val="lt-LT"/>
              </w:rPr>
              <w:t xml:space="preserve">2 </w:t>
            </w:r>
            <w:proofErr w:type="spellStart"/>
            <w:r w:rsidRPr="008F68CA">
              <w:rPr>
                <w:lang w:val="lt-LT"/>
              </w:rPr>
              <w:t>kompl</w:t>
            </w:r>
            <w:proofErr w:type="spellEnd"/>
            <w:r w:rsidRPr="008F68CA">
              <w:rPr>
                <w:lang w:val="lt-LT"/>
              </w:rPr>
              <w:t>.</w:t>
            </w:r>
          </w:p>
        </w:tc>
        <w:tc>
          <w:tcPr>
            <w:tcW w:w="7371" w:type="dxa"/>
          </w:tcPr>
          <w:p w14:paraId="30D0795B" w14:textId="77777777" w:rsidR="008F68CA" w:rsidRPr="008F68CA" w:rsidRDefault="008F68CA" w:rsidP="003871C8">
            <w:pPr>
              <w:rPr>
                <w:lang w:val="lt-LT"/>
              </w:rPr>
            </w:pPr>
            <w:r w:rsidRPr="008F68CA">
              <w:rPr>
                <w:lang w:val="lt-LT"/>
              </w:rPr>
              <w:t>Valymo priemonės (kibiras, šepetys, kt.)</w:t>
            </w:r>
          </w:p>
        </w:tc>
      </w:tr>
      <w:tr w:rsidR="008F68CA" w:rsidRPr="008F68CA" w14:paraId="1D4BBD5A" w14:textId="77777777" w:rsidTr="003871C8">
        <w:tc>
          <w:tcPr>
            <w:tcW w:w="1838" w:type="dxa"/>
          </w:tcPr>
          <w:p w14:paraId="6406EF93" w14:textId="77777777" w:rsidR="008F68CA" w:rsidRPr="008F68CA" w:rsidRDefault="008F68CA" w:rsidP="003871C8">
            <w:pPr>
              <w:jc w:val="center"/>
              <w:rPr>
                <w:lang w:val="lt-LT"/>
              </w:rPr>
            </w:pPr>
            <w:r w:rsidRPr="008F68CA">
              <w:rPr>
                <w:lang w:val="lt-LT"/>
              </w:rPr>
              <w:t>7 vnt.</w:t>
            </w:r>
          </w:p>
        </w:tc>
        <w:tc>
          <w:tcPr>
            <w:tcW w:w="7371" w:type="dxa"/>
          </w:tcPr>
          <w:p w14:paraId="7921B5E3" w14:textId="77777777" w:rsidR="008F68CA" w:rsidRPr="008F68CA" w:rsidRDefault="008F68CA" w:rsidP="003871C8">
            <w:pPr>
              <w:rPr>
                <w:lang w:val="lt-LT"/>
              </w:rPr>
            </w:pPr>
            <w:r w:rsidRPr="008F68CA">
              <w:rPr>
                <w:lang w:val="lt-LT"/>
              </w:rPr>
              <w:t>Kėdės</w:t>
            </w:r>
          </w:p>
        </w:tc>
      </w:tr>
      <w:tr w:rsidR="008F68CA" w:rsidRPr="008F68CA" w14:paraId="1CEFE996" w14:textId="77777777" w:rsidTr="003871C8">
        <w:tc>
          <w:tcPr>
            <w:tcW w:w="1838" w:type="dxa"/>
          </w:tcPr>
          <w:p w14:paraId="7DABF125" w14:textId="77777777" w:rsidR="008F68CA" w:rsidRPr="008F68CA" w:rsidRDefault="008F68CA" w:rsidP="003871C8">
            <w:pPr>
              <w:jc w:val="center"/>
              <w:rPr>
                <w:lang w:val="lt-LT"/>
              </w:rPr>
            </w:pPr>
            <w:r w:rsidRPr="008F68CA">
              <w:rPr>
                <w:lang w:val="lt-LT"/>
              </w:rPr>
              <w:t>30 vnt.</w:t>
            </w:r>
          </w:p>
        </w:tc>
        <w:tc>
          <w:tcPr>
            <w:tcW w:w="7371" w:type="dxa"/>
          </w:tcPr>
          <w:p w14:paraId="484F1546" w14:textId="77777777" w:rsidR="008F68CA" w:rsidRPr="008F68CA" w:rsidRDefault="008F68CA" w:rsidP="003871C8">
            <w:pPr>
              <w:rPr>
                <w:lang w:val="lt-LT"/>
              </w:rPr>
            </w:pPr>
            <w:r w:rsidRPr="008F68CA">
              <w:rPr>
                <w:lang w:val="lt-LT"/>
              </w:rPr>
              <w:t>Dujokaukės</w:t>
            </w:r>
          </w:p>
        </w:tc>
      </w:tr>
      <w:tr w:rsidR="008F68CA" w:rsidRPr="008F68CA" w14:paraId="37449535" w14:textId="77777777" w:rsidTr="003871C8">
        <w:tc>
          <w:tcPr>
            <w:tcW w:w="1838" w:type="dxa"/>
          </w:tcPr>
          <w:p w14:paraId="3AE0DA16" w14:textId="77777777" w:rsidR="008F68CA" w:rsidRPr="008F68CA" w:rsidRDefault="008F68CA" w:rsidP="003871C8">
            <w:pPr>
              <w:jc w:val="center"/>
              <w:rPr>
                <w:lang w:val="lt-LT"/>
              </w:rPr>
            </w:pPr>
            <w:r w:rsidRPr="008F68CA">
              <w:rPr>
                <w:lang w:val="lt-LT"/>
              </w:rPr>
              <w:t>Turimas kiekis</w:t>
            </w:r>
          </w:p>
        </w:tc>
        <w:tc>
          <w:tcPr>
            <w:tcW w:w="7371" w:type="dxa"/>
          </w:tcPr>
          <w:p w14:paraId="5F1B597A" w14:textId="77777777" w:rsidR="008F68CA" w:rsidRPr="008F68CA" w:rsidRDefault="008F68CA" w:rsidP="003871C8">
            <w:pPr>
              <w:rPr>
                <w:lang w:val="lt-LT"/>
              </w:rPr>
            </w:pPr>
            <w:r w:rsidRPr="008F68CA">
              <w:rPr>
                <w:lang w:val="lt-LT"/>
              </w:rPr>
              <w:t>Respiratoriai</w:t>
            </w:r>
          </w:p>
        </w:tc>
      </w:tr>
      <w:tr w:rsidR="008F68CA" w:rsidRPr="008F68CA" w14:paraId="34F038B6" w14:textId="77777777" w:rsidTr="003871C8">
        <w:tc>
          <w:tcPr>
            <w:tcW w:w="1838" w:type="dxa"/>
          </w:tcPr>
          <w:p w14:paraId="5D1CDDB5" w14:textId="77777777" w:rsidR="008F68CA" w:rsidRPr="008F68CA" w:rsidRDefault="008F68CA" w:rsidP="003871C8">
            <w:pPr>
              <w:jc w:val="center"/>
              <w:rPr>
                <w:lang w:val="lt-LT"/>
              </w:rPr>
            </w:pPr>
            <w:r w:rsidRPr="008F68CA">
              <w:rPr>
                <w:lang w:val="lt-LT"/>
              </w:rPr>
              <w:t>Turimas kiekis</w:t>
            </w:r>
          </w:p>
        </w:tc>
        <w:tc>
          <w:tcPr>
            <w:tcW w:w="7371" w:type="dxa"/>
          </w:tcPr>
          <w:p w14:paraId="37723F39" w14:textId="77777777" w:rsidR="008F68CA" w:rsidRPr="008F68CA" w:rsidRDefault="008F68CA" w:rsidP="003871C8">
            <w:pPr>
              <w:rPr>
                <w:lang w:val="lt-LT"/>
              </w:rPr>
            </w:pPr>
            <w:r w:rsidRPr="008F68CA">
              <w:rPr>
                <w:lang w:val="lt-LT"/>
              </w:rPr>
              <w:t>Kombinezonai</w:t>
            </w:r>
          </w:p>
        </w:tc>
      </w:tr>
      <w:tr w:rsidR="008F68CA" w:rsidRPr="008F68CA" w14:paraId="1221F944" w14:textId="77777777" w:rsidTr="003871C8">
        <w:tc>
          <w:tcPr>
            <w:tcW w:w="1838" w:type="dxa"/>
          </w:tcPr>
          <w:p w14:paraId="7EBC7122" w14:textId="77777777" w:rsidR="008F68CA" w:rsidRPr="008F68CA" w:rsidRDefault="008F68CA" w:rsidP="003871C8">
            <w:pPr>
              <w:jc w:val="center"/>
              <w:rPr>
                <w:lang w:val="lt-LT"/>
              </w:rPr>
            </w:pPr>
            <w:r w:rsidRPr="008F68CA">
              <w:rPr>
                <w:lang w:val="lt-LT"/>
              </w:rPr>
              <w:t>Turimas kiekis</w:t>
            </w:r>
          </w:p>
        </w:tc>
        <w:tc>
          <w:tcPr>
            <w:tcW w:w="7371" w:type="dxa"/>
          </w:tcPr>
          <w:p w14:paraId="1E4D2F72" w14:textId="77777777" w:rsidR="008F68CA" w:rsidRPr="008F68CA" w:rsidRDefault="008F68CA" w:rsidP="003871C8">
            <w:pPr>
              <w:rPr>
                <w:lang w:val="lt-LT"/>
              </w:rPr>
            </w:pPr>
            <w:r w:rsidRPr="008F68CA">
              <w:rPr>
                <w:lang w:val="lt-LT"/>
              </w:rPr>
              <w:t>Pirštinės</w:t>
            </w:r>
          </w:p>
        </w:tc>
      </w:tr>
      <w:tr w:rsidR="008F68CA" w:rsidRPr="008F68CA" w14:paraId="1E67768A" w14:textId="77777777" w:rsidTr="003871C8">
        <w:tc>
          <w:tcPr>
            <w:tcW w:w="1838" w:type="dxa"/>
          </w:tcPr>
          <w:p w14:paraId="3C6458CE" w14:textId="77777777" w:rsidR="008F68CA" w:rsidRPr="008F68CA" w:rsidRDefault="008F68CA" w:rsidP="003871C8">
            <w:pPr>
              <w:jc w:val="center"/>
              <w:rPr>
                <w:lang w:val="lt-LT"/>
              </w:rPr>
            </w:pPr>
            <w:r w:rsidRPr="008F68CA">
              <w:rPr>
                <w:lang w:val="lt-LT"/>
              </w:rPr>
              <w:t>Turimas kiekis</w:t>
            </w:r>
          </w:p>
        </w:tc>
        <w:tc>
          <w:tcPr>
            <w:tcW w:w="7371" w:type="dxa"/>
          </w:tcPr>
          <w:p w14:paraId="70AFAC07" w14:textId="77777777" w:rsidR="008F68CA" w:rsidRPr="008F68CA" w:rsidRDefault="008F68CA" w:rsidP="003871C8">
            <w:pPr>
              <w:rPr>
                <w:lang w:val="lt-LT"/>
              </w:rPr>
            </w:pPr>
            <w:proofErr w:type="spellStart"/>
            <w:r w:rsidRPr="008F68CA">
              <w:rPr>
                <w:lang w:val="lt-LT"/>
              </w:rPr>
              <w:t>Antbačiai</w:t>
            </w:r>
            <w:proofErr w:type="spellEnd"/>
          </w:p>
        </w:tc>
      </w:tr>
      <w:tr w:rsidR="008F68CA" w:rsidRPr="008F68CA" w14:paraId="39BE6A69" w14:textId="77777777" w:rsidTr="003871C8">
        <w:tc>
          <w:tcPr>
            <w:tcW w:w="9209" w:type="dxa"/>
            <w:gridSpan w:val="2"/>
          </w:tcPr>
          <w:p w14:paraId="023B587D" w14:textId="77777777" w:rsidR="008F68CA" w:rsidRPr="008F68CA" w:rsidRDefault="008F68CA" w:rsidP="003871C8">
            <w:pPr>
              <w:jc w:val="center"/>
              <w:rPr>
                <w:b/>
                <w:bCs/>
                <w:lang w:val="lt-LT"/>
              </w:rPr>
            </w:pPr>
            <w:r w:rsidRPr="008F68CA">
              <w:rPr>
                <w:b/>
                <w:bCs/>
                <w:lang w:val="lt-LT"/>
              </w:rPr>
              <w:t>GENERATORIAUS IR JŪRINIAME KONTEINERYJE ESANČIŲ ELEKTROS PRIETAISŲ VEIKIMUI REIKALINGOS PRIEMONĖS</w:t>
            </w:r>
          </w:p>
        </w:tc>
      </w:tr>
      <w:tr w:rsidR="008F68CA" w:rsidRPr="008F68CA" w14:paraId="46D4C7DC" w14:textId="77777777" w:rsidTr="003871C8">
        <w:tc>
          <w:tcPr>
            <w:tcW w:w="1838" w:type="dxa"/>
          </w:tcPr>
          <w:p w14:paraId="5904FE0F" w14:textId="77777777" w:rsidR="008F68CA" w:rsidRPr="008F68CA" w:rsidRDefault="008F68CA" w:rsidP="003871C8">
            <w:pPr>
              <w:jc w:val="center"/>
              <w:rPr>
                <w:lang w:val="lt-LT"/>
              </w:rPr>
            </w:pPr>
            <w:r w:rsidRPr="008F68CA">
              <w:rPr>
                <w:lang w:val="lt-LT"/>
              </w:rPr>
              <w:t>Pagal poreikį</w:t>
            </w:r>
          </w:p>
        </w:tc>
        <w:tc>
          <w:tcPr>
            <w:tcW w:w="7371" w:type="dxa"/>
          </w:tcPr>
          <w:p w14:paraId="2F9373F8" w14:textId="77777777" w:rsidR="008F68CA" w:rsidRPr="008F68CA" w:rsidRDefault="008F68CA" w:rsidP="003871C8">
            <w:pPr>
              <w:rPr>
                <w:lang w:val="lt-LT"/>
              </w:rPr>
            </w:pPr>
            <w:r w:rsidRPr="008F68CA">
              <w:rPr>
                <w:lang w:val="lt-LT"/>
              </w:rPr>
              <w:t>Alyva varikliui</w:t>
            </w:r>
          </w:p>
        </w:tc>
      </w:tr>
      <w:tr w:rsidR="008F68CA" w:rsidRPr="008F68CA" w14:paraId="66A411F4" w14:textId="77777777" w:rsidTr="003871C8">
        <w:tc>
          <w:tcPr>
            <w:tcW w:w="1838" w:type="dxa"/>
          </w:tcPr>
          <w:p w14:paraId="6C0429CC" w14:textId="77777777" w:rsidR="008F68CA" w:rsidRPr="008F68CA" w:rsidRDefault="008F68CA" w:rsidP="003871C8">
            <w:pPr>
              <w:jc w:val="center"/>
              <w:rPr>
                <w:lang w:val="lt-LT"/>
              </w:rPr>
            </w:pPr>
            <w:r w:rsidRPr="008F68CA">
              <w:rPr>
                <w:lang w:val="lt-LT"/>
              </w:rPr>
              <w:t>Pagal poreikį</w:t>
            </w:r>
          </w:p>
        </w:tc>
        <w:tc>
          <w:tcPr>
            <w:tcW w:w="7371" w:type="dxa"/>
          </w:tcPr>
          <w:p w14:paraId="76C46002" w14:textId="77777777" w:rsidR="008F68CA" w:rsidRPr="008F68CA" w:rsidRDefault="008F68CA" w:rsidP="003871C8">
            <w:pPr>
              <w:rPr>
                <w:lang w:val="lt-LT"/>
              </w:rPr>
            </w:pPr>
            <w:r w:rsidRPr="008F68CA">
              <w:rPr>
                <w:lang w:val="lt-LT"/>
              </w:rPr>
              <w:t>Degalai (benzinas)</w:t>
            </w:r>
          </w:p>
        </w:tc>
      </w:tr>
      <w:tr w:rsidR="008F68CA" w:rsidRPr="008F68CA" w14:paraId="159BAD25" w14:textId="77777777" w:rsidTr="003871C8">
        <w:tc>
          <w:tcPr>
            <w:tcW w:w="1838" w:type="dxa"/>
          </w:tcPr>
          <w:p w14:paraId="3F51A6C4" w14:textId="77777777" w:rsidR="008F68CA" w:rsidRPr="008F68CA" w:rsidRDefault="008F68CA" w:rsidP="003871C8">
            <w:pPr>
              <w:jc w:val="center"/>
              <w:rPr>
                <w:lang w:val="lt-LT"/>
              </w:rPr>
            </w:pPr>
            <w:r w:rsidRPr="008F68CA">
              <w:rPr>
                <w:lang w:val="lt-LT"/>
              </w:rPr>
              <w:t xml:space="preserve">2 </w:t>
            </w:r>
            <w:proofErr w:type="spellStart"/>
            <w:r w:rsidRPr="008F68CA">
              <w:rPr>
                <w:lang w:val="lt-LT"/>
              </w:rPr>
              <w:t>kompl</w:t>
            </w:r>
            <w:proofErr w:type="spellEnd"/>
            <w:r w:rsidRPr="008F68CA">
              <w:rPr>
                <w:lang w:val="lt-LT"/>
              </w:rPr>
              <w:t>.</w:t>
            </w:r>
          </w:p>
        </w:tc>
        <w:tc>
          <w:tcPr>
            <w:tcW w:w="7371" w:type="dxa"/>
          </w:tcPr>
          <w:p w14:paraId="3A7780F9" w14:textId="77777777" w:rsidR="008F68CA" w:rsidRPr="008F68CA" w:rsidRDefault="008F68CA" w:rsidP="003871C8">
            <w:pPr>
              <w:rPr>
                <w:lang w:val="lt-LT"/>
              </w:rPr>
            </w:pPr>
            <w:r w:rsidRPr="008F68CA">
              <w:rPr>
                <w:lang w:val="lt-LT"/>
              </w:rPr>
              <w:t>Trifazis kištukinis lizdas ir kištukas 32A srovei</w:t>
            </w:r>
          </w:p>
        </w:tc>
      </w:tr>
      <w:tr w:rsidR="008F68CA" w:rsidRPr="008F68CA" w14:paraId="493AD6CA" w14:textId="77777777" w:rsidTr="003871C8">
        <w:tc>
          <w:tcPr>
            <w:tcW w:w="1838" w:type="dxa"/>
          </w:tcPr>
          <w:p w14:paraId="104E325F" w14:textId="77777777" w:rsidR="008F68CA" w:rsidRPr="008F68CA" w:rsidRDefault="008F68CA" w:rsidP="003871C8">
            <w:pPr>
              <w:jc w:val="center"/>
              <w:rPr>
                <w:lang w:val="lt-LT"/>
              </w:rPr>
            </w:pPr>
            <w:r w:rsidRPr="008F68CA">
              <w:rPr>
                <w:lang w:val="lt-LT"/>
              </w:rPr>
              <w:t>1 vnt.</w:t>
            </w:r>
          </w:p>
        </w:tc>
        <w:tc>
          <w:tcPr>
            <w:tcW w:w="7371" w:type="dxa"/>
          </w:tcPr>
          <w:p w14:paraId="22EF1665" w14:textId="77777777" w:rsidR="008F68CA" w:rsidRPr="008F68CA" w:rsidRDefault="008F68CA" w:rsidP="003871C8">
            <w:pPr>
              <w:rPr>
                <w:lang w:val="lt-LT"/>
              </w:rPr>
            </w:pPr>
            <w:r w:rsidRPr="008F68CA">
              <w:rPr>
                <w:lang w:val="lt-LT"/>
              </w:rPr>
              <w:t>Prijungimo nuo generatoriaus laidas, kuris bus įjungiamas į trifazį jūrinio konteinerio kištuką.</w:t>
            </w:r>
          </w:p>
        </w:tc>
      </w:tr>
    </w:tbl>
    <w:p w14:paraId="714EE2C4" w14:textId="77777777" w:rsidR="008F68CA" w:rsidRDefault="008F68CA" w:rsidP="008F68CA">
      <w:pPr>
        <w:ind w:firstLine="851"/>
        <w:rPr>
          <w:b/>
          <w:bCs/>
        </w:rPr>
      </w:pPr>
    </w:p>
    <w:p w14:paraId="7A5E5BCE" w14:textId="77777777" w:rsidR="008F68CA" w:rsidRPr="008F68CA" w:rsidRDefault="008F68CA" w:rsidP="008F68CA">
      <w:pPr>
        <w:ind w:firstLine="851"/>
        <w:jc w:val="both"/>
        <w:rPr>
          <w:lang w:val="lt-LT"/>
        </w:rPr>
      </w:pPr>
      <w:r w:rsidRPr="008F68CA">
        <w:rPr>
          <w:b/>
          <w:bCs/>
          <w:lang w:val="lt-LT"/>
        </w:rPr>
        <w:t xml:space="preserve">Pastaba. </w:t>
      </w:r>
      <w:r w:rsidRPr="008F68CA">
        <w:rPr>
          <w:lang w:val="lt-LT"/>
        </w:rPr>
        <w:t xml:space="preserve">Tikslus turimas priemonių (įrangos) kiekis nurodytas Savivaldybės turto priėmimo–perdavimo akte. </w:t>
      </w:r>
    </w:p>
    <w:p w14:paraId="10F4EF8A" w14:textId="77777777" w:rsidR="008F68CA" w:rsidRDefault="008F68CA" w:rsidP="008F68CA">
      <w:pPr>
        <w:ind w:firstLine="851"/>
        <w:jc w:val="both"/>
      </w:pPr>
    </w:p>
    <w:p w14:paraId="1F9644CC" w14:textId="77777777" w:rsidR="008F68CA" w:rsidRPr="00CC7BEB" w:rsidRDefault="008F68CA" w:rsidP="008F68CA">
      <w:pPr>
        <w:jc w:val="center"/>
      </w:pPr>
      <w:r>
        <w:t>_________________________________________</w:t>
      </w:r>
    </w:p>
    <w:p w14:paraId="3AE69D55" w14:textId="77777777" w:rsidR="008F68CA" w:rsidRDefault="008F68CA" w:rsidP="00EB6E26"/>
    <w:sectPr w:rsidR="008F68CA" w:rsidSect="00B27AF7">
      <w:pgSz w:w="11906" w:h="16838"/>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386EB0" w14:textId="77777777" w:rsidR="00B27AF7" w:rsidRDefault="00B27AF7">
      <w:r>
        <w:separator/>
      </w:r>
    </w:p>
  </w:endnote>
  <w:endnote w:type="continuationSeparator" w:id="0">
    <w:p w14:paraId="4FE43655" w14:textId="77777777" w:rsidR="00B27AF7" w:rsidRDefault="00B27A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altName w:val="Arial"/>
    <w:panose1 w:val="00000000000000000000"/>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A5B28F" w14:textId="77777777" w:rsidR="00B27AF7" w:rsidRDefault="00B27AF7">
      <w:r>
        <w:separator/>
      </w:r>
    </w:p>
  </w:footnote>
  <w:footnote w:type="continuationSeparator" w:id="0">
    <w:p w14:paraId="053B5D98" w14:textId="77777777" w:rsidR="00B27AF7" w:rsidRDefault="00B27A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6386690"/>
      <w:docPartObj>
        <w:docPartGallery w:val="Page Numbers (Top of Page)"/>
        <w:docPartUnique/>
      </w:docPartObj>
    </w:sdtPr>
    <w:sdtContent>
      <w:p w14:paraId="70885464" w14:textId="77777777" w:rsidR="00EB6E26" w:rsidRDefault="00EB6E26">
        <w:pPr>
          <w:pStyle w:val="Antrats"/>
          <w:jc w:val="center"/>
        </w:pPr>
        <w:r>
          <w:fldChar w:fldCharType="begin"/>
        </w:r>
        <w:r>
          <w:instrText>PAGE   \* MERGEFORMAT</w:instrText>
        </w:r>
        <w:r>
          <w:fldChar w:fldCharType="separate"/>
        </w:r>
        <w:r>
          <w:rPr>
            <w:lang w:val="lt-LT"/>
          </w:rPr>
          <w:t>2</w:t>
        </w:r>
        <w:r>
          <w:fldChar w:fldCharType="end"/>
        </w:r>
      </w:p>
    </w:sdtContent>
  </w:sdt>
  <w:p w14:paraId="391A713F" w14:textId="77777777" w:rsidR="00EB6E26" w:rsidRDefault="00EB6E26">
    <w:pPr>
      <w:pStyle w:val="Antrats"/>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E65DD4" w14:textId="77777777" w:rsidR="00EB6E26" w:rsidRDefault="00EB6E26">
    <w:pPr>
      <w:pStyle w:val="Porat"/>
      <w:jc w:val="right"/>
    </w:pPr>
    <w: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0B8721" w14:textId="77777777" w:rsidR="00B15E66" w:rsidRDefault="00B15E66">
    <w:pPr>
      <w:pStyle w:val="Antrats"/>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0B8722" w14:textId="77777777" w:rsidR="00B15E66" w:rsidRDefault="008E3EE6">
    <w:pPr>
      <w:pStyle w:val="Porat"/>
      <w:jc w:val="right"/>
    </w:pPr>
    <w:bookmarkStart w:id="27" w:name="specialiojiZyma"/>
    <w:r>
      <w:t xml:space="preserve"> </w:t>
    </w:r>
    <w:bookmarkEnd w:id="27"/>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F24088"/>
    <w:multiLevelType w:val="hybridMultilevel"/>
    <w:tmpl w:val="DFB6CAEC"/>
    <w:lvl w:ilvl="0" w:tplc="C7823BEA">
      <w:start w:val="543"/>
      <w:numFmt w:val="bullet"/>
      <w:lvlText w:val="-"/>
      <w:lvlJc w:val="left"/>
      <w:pPr>
        <w:ind w:left="1350" w:hanging="360"/>
      </w:pPr>
      <w:rPr>
        <w:rFonts w:ascii="Times New Roman" w:eastAsia="Times New Roman" w:hAnsi="Times New Roman" w:cs="Times New Roman" w:hint="default"/>
        <w:b w:val="0"/>
        <w:color w:val="auto"/>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1" w15:restartNumberingAfterBreak="0">
    <w:nsid w:val="02011250"/>
    <w:multiLevelType w:val="multilevel"/>
    <w:tmpl w:val="10366EC2"/>
    <w:lvl w:ilvl="0">
      <w:start w:val="1"/>
      <w:numFmt w:val="decimal"/>
      <w:lvlText w:val="%1."/>
      <w:lvlJc w:val="left"/>
      <w:pPr>
        <w:ind w:left="1069" w:hanging="360"/>
      </w:pPr>
      <w:rPr>
        <w:rFonts w:ascii="Times New Roman" w:hAnsi="Times New Roman" w:cs="Times New Roman" w:hint="default"/>
        <w:b w:val="0"/>
        <w:bCs/>
        <w:sz w:val="24"/>
        <w:szCs w:val="24"/>
      </w:rPr>
    </w:lvl>
    <w:lvl w:ilvl="1">
      <w:start w:val="1"/>
      <w:numFmt w:val="decimal"/>
      <w:isLgl/>
      <w:lvlText w:val="%1.%2."/>
      <w:lvlJc w:val="left"/>
      <w:pPr>
        <w:ind w:left="1069" w:hanging="360"/>
      </w:pPr>
      <w:rPr>
        <w:rFonts w:hint="default"/>
        <w:b w:val="0"/>
        <w:bCs/>
        <w:i w:val="0"/>
        <w:iCs/>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2" w15:restartNumberingAfterBreak="0">
    <w:nsid w:val="09CD1F8F"/>
    <w:multiLevelType w:val="multilevel"/>
    <w:tmpl w:val="1920658E"/>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 w15:restartNumberingAfterBreak="0">
    <w:nsid w:val="13F25A66"/>
    <w:multiLevelType w:val="multilevel"/>
    <w:tmpl w:val="AE52294E"/>
    <w:lvl w:ilvl="0">
      <w:start w:val="3"/>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4" w15:restartNumberingAfterBreak="0">
    <w:nsid w:val="14925F2F"/>
    <w:multiLevelType w:val="hybridMultilevel"/>
    <w:tmpl w:val="71369A4A"/>
    <w:lvl w:ilvl="0" w:tplc="BE5C6D3E">
      <w:start w:val="8"/>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1A696D30"/>
    <w:multiLevelType w:val="multilevel"/>
    <w:tmpl w:val="9C32CF12"/>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6" w15:restartNumberingAfterBreak="0">
    <w:nsid w:val="1D3C4F0B"/>
    <w:multiLevelType w:val="hybridMultilevel"/>
    <w:tmpl w:val="5F92F312"/>
    <w:lvl w:ilvl="0" w:tplc="C7823BEA">
      <w:start w:val="543"/>
      <w:numFmt w:val="bullet"/>
      <w:lvlText w:val="-"/>
      <w:lvlJc w:val="left"/>
      <w:pPr>
        <w:ind w:left="1287" w:hanging="360"/>
      </w:pPr>
      <w:rPr>
        <w:rFonts w:ascii="Times New Roman" w:eastAsia="Times New Roman" w:hAnsi="Times New Roman" w:cs="Times New Roman" w:hint="default"/>
        <w:b w:val="0"/>
        <w:color w:val="auto"/>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7" w15:restartNumberingAfterBreak="0">
    <w:nsid w:val="27E8179C"/>
    <w:multiLevelType w:val="hybridMultilevel"/>
    <w:tmpl w:val="FA80C4F6"/>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29642093"/>
    <w:multiLevelType w:val="hybridMultilevel"/>
    <w:tmpl w:val="AF30650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7E87BFF"/>
    <w:multiLevelType w:val="hybridMultilevel"/>
    <w:tmpl w:val="7B46C5E0"/>
    <w:lvl w:ilvl="0" w:tplc="0427000F">
      <w:start w:val="22"/>
      <w:numFmt w:val="decimal"/>
      <w:lvlText w:val="%1."/>
      <w:lvlJc w:val="left"/>
      <w:pPr>
        <w:ind w:left="720" w:hanging="360"/>
      </w:pPr>
      <w:rPr>
        <w:rFonts w:hint="default"/>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398C6982"/>
    <w:multiLevelType w:val="hybridMultilevel"/>
    <w:tmpl w:val="2604EE86"/>
    <w:lvl w:ilvl="0" w:tplc="F8683380">
      <w:start w:val="8"/>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3EA163DB"/>
    <w:multiLevelType w:val="hybridMultilevel"/>
    <w:tmpl w:val="3ABE18FA"/>
    <w:lvl w:ilvl="0" w:tplc="0427000F">
      <w:start w:val="1"/>
      <w:numFmt w:val="decimal"/>
      <w:lvlText w:val="%1."/>
      <w:lvlJc w:val="left"/>
      <w:pPr>
        <w:ind w:left="360" w:hanging="360"/>
      </w:pPr>
    </w:lvl>
    <w:lvl w:ilvl="1" w:tplc="04270019" w:tentative="1">
      <w:start w:val="1"/>
      <w:numFmt w:val="lowerLetter"/>
      <w:lvlText w:val="%2."/>
      <w:lvlJc w:val="left"/>
      <w:pPr>
        <w:ind w:left="1080" w:hanging="360"/>
      </w:pPr>
    </w:lvl>
    <w:lvl w:ilvl="2" w:tplc="0427001B" w:tentative="1">
      <w:start w:val="1"/>
      <w:numFmt w:val="lowerRoman"/>
      <w:lvlText w:val="%3."/>
      <w:lvlJc w:val="right"/>
      <w:pPr>
        <w:ind w:left="1800" w:hanging="180"/>
      </w:pPr>
    </w:lvl>
    <w:lvl w:ilvl="3" w:tplc="0427000F" w:tentative="1">
      <w:start w:val="1"/>
      <w:numFmt w:val="decimal"/>
      <w:lvlText w:val="%4."/>
      <w:lvlJc w:val="left"/>
      <w:pPr>
        <w:ind w:left="2520" w:hanging="360"/>
      </w:pPr>
    </w:lvl>
    <w:lvl w:ilvl="4" w:tplc="04270019" w:tentative="1">
      <w:start w:val="1"/>
      <w:numFmt w:val="lowerLetter"/>
      <w:lvlText w:val="%5."/>
      <w:lvlJc w:val="left"/>
      <w:pPr>
        <w:ind w:left="3240" w:hanging="360"/>
      </w:pPr>
    </w:lvl>
    <w:lvl w:ilvl="5" w:tplc="0427001B" w:tentative="1">
      <w:start w:val="1"/>
      <w:numFmt w:val="lowerRoman"/>
      <w:lvlText w:val="%6."/>
      <w:lvlJc w:val="right"/>
      <w:pPr>
        <w:ind w:left="3960" w:hanging="180"/>
      </w:pPr>
    </w:lvl>
    <w:lvl w:ilvl="6" w:tplc="0427000F" w:tentative="1">
      <w:start w:val="1"/>
      <w:numFmt w:val="decimal"/>
      <w:lvlText w:val="%7."/>
      <w:lvlJc w:val="left"/>
      <w:pPr>
        <w:ind w:left="4680" w:hanging="360"/>
      </w:pPr>
    </w:lvl>
    <w:lvl w:ilvl="7" w:tplc="04270019" w:tentative="1">
      <w:start w:val="1"/>
      <w:numFmt w:val="lowerLetter"/>
      <w:lvlText w:val="%8."/>
      <w:lvlJc w:val="left"/>
      <w:pPr>
        <w:ind w:left="5400" w:hanging="360"/>
      </w:pPr>
    </w:lvl>
    <w:lvl w:ilvl="8" w:tplc="0427001B" w:tentative="1">
      <w:start w:val="1"/>
      <w:numFmt w:val="lowerRoman"/>
      <w:lvlText w:val="%9."/>
      <w:lvlJc w:val="right"/>
      <w:pPr>
        <w:ind w:left="6120" w:hanging="180"/>
      </w:pPr>
    </w:lvl>
  </w:abstractNum>
  <w:abstractNum w:abstractNumId="12" w15:restartNumberingAfterBreak="0">
    <w:nsid w:val="42347668"/>
    <w:multiLevelType w:val="multilevel"/>
    <w:tmpl w:val="9DA4187A"/>
    <w:lvl w:ilvl="0">
      <w:start w:val="23"/>
      <w:numFmt w:val="decimal"/>
      <w:lvlText w:val="%1."/>
      <w:lvlJc w:val="left"/>
      <w:pPr>
        <w:ind w:left="480" w:hanging="480"/>
      </w:pPr>
      <w:rPr>
        <w:rFonts w:hint="default"/>
      </w:rPr>
    </w:lvl>
    <w:lvl w:ilvl="1">
      <w:start w:val="1"/>
      <w:numFmt w:val="decimal"/>
      <w:lvlText w:val="%1.%2."/>
      <w:lvlJc w:val="left"/>
      <w:pPr>
        <w:ind w:left="1549" w:hanging="480"/>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3927" w:hanging="72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425" w:hanging="108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8923" w:hanging="1440"/>
      </w:pPr>
      <w:rPr>
        <w:rFonts w:hint="default"/>
      </w:rPr>
    </w:lvl>
    <w:lvl w:ilvl="8">
      <w:start w:val="1"/>
      <w:numFmt w:val="decimal"/>
      <w:lvlText w:val="%1.%2.%3.%4.%5.%6.%7.%8.%9."/>
      <w:lvlJc w:val="left"/>
      <w:pPr>
        <w:ind w:left="10352" w:hanging="1800"/>
      </w:pPr>
      <w:rPr>
        <w:rFonts w:hint="default"/>
      </w:rPr>
    </w:lvl>
  </w:abstractNum>
  <w:abstractNum w:abstractNumId="13" w15:restartNumberingAfterBreak="0">
    <w:nsid w:val="485E73C2"/>
    <w:multiLevelType w:val="hybridMultilevel"/>
    <w:tmpl w:val="8FA093C4"/>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4" w15:restartNumberingAfterBreak="0">
    <w:nsid w:val="49051AB0"/>
    <w:multiLevelType w:val="hybridMultilevel"/>
    <w:tmpl w:val="0E5C2C34"/>
    <w:lvl w:ilvl="0" w:tplc="C7823BEA">
      <w:start w:val="543"/>
      <w:numFmt w:val="bullet"/>
      <w:lvlText w:val="-"/>
      <w:lvlJc w:val="left"/>
      <w:pPr>
        <w:ind w:left="1287" w:hanging="360"/>
      </w:pPr>
      <w:rPr>
        <w:rFonts w:ascii="Times New Roman" w:eastAsia="Times New Roman" w:hAnsi="Times New Roman" w:cs="Times New Roman" w:hint="default"/>
        <w:b w:val="0"/>
        <w:color w:val="auto"/>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5" w15:restartNumberingAfterBreak="0">
    <w:nsid w:val="496C6A7A"/>
    <w:multiLevelType w:val="hybridMultilevel"/>
    <w:tmpl w:val="45AE9922"/>
    <w:lvl w:ilvl="0" w:tplc="C7823BEA">
      <w:start w:val="543"/>
      <w:numFmt w:val="bullet"/>
      <w:lvlText w:val="-"/>
      <w:lvlJc w:val="left"/>
      <w:pPr>
        <w:ind w:left="1350" w:hanging="360"/>
      </w:pPr>
      <w:rPr>
        <w:rFonts w:ascii="Times New Roman" w:eastAsia="Times New Roman" w:hAnsi="Times New Roman" w:cs="Times New Roman" w:hint="default"/>
        <w:b w:val="0"/>
        <w:color w:val="auto"/>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16" w15:restartNumberingAfterBreak="0">
    <w:nsid w:val="5024369B"/>
    <w:multiLevelType w:val="multilevel"/>
    <w:tmpl w:val="53066FEA"/>
    <w:lvl w:ilvl="0">
      <w:start w:val="1"/>
      <w:numFmt w:val="decimal"/>
      <w:lvlText w:val="%1."/>
      <w:lvlJc w:val="left"/>
      <w:pPr>
        <w:ind w:left="108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7" w15:restartNumberingAfterBreak="0">
    <w:nsid w:val="58A74A09"/>
    <w:multiLevelType w:val="hybridMultilevel"/>
    <w:tmpl w:val="FBAECE84"/>
    <w:lvl w:ilvl="0" w:tplc="C7823BEA">
      <w:start w:val="543"/>
      <w:numFmt w:val="bullet"/>
      <w:lvlText w:val="-"/>
      <w:lvlJc w:val="left"/>
      <w:pPr>
        <w:ind w:left="720" w:hanging="360"/>
      </w:pPr>
      <w:rPr>
        <w:rFonts w:ascii="Times New Roman" w:eastAsia="Times New Roman" w:hAnsi="Times New Roman" w:cs="Times New Roman" w:hint="default"/>
        <w:b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A0F2F68"/>
    <w:multiLevelType w:val="hybridMultilevel"/>
    <w:tmpl w:val="9A1CCDD4"/>
    <w:lvl w:ilvl="0" w:tplc="FFFC1F64">
      <w:start w:val="1"/>
      <w:numFmt w:val="upperRoman"/>
      <w:lvlText w:val="%1."/>
      <w:lvlJc w:val="left"/>
      <w:pPr>
        <w:ind w:left="1080" w:hanging="72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9" w15:restartNumberingAfterBreak="0">
    <w:nsid w:val="5CCC536C"/>
    <w:multiLevelType w:val="hybridMultilevel"/>
    <w:tmpl w:val="4D8C4B56"/>
    <w:lvl w:ilvl="0" w:tplc="0427000F">
      <w:start w:val="1"/>
      <w:numFmt w:val="decimal"/>
      <w:lvlText w:val="%1."/>
      <w:lvlJc w:val="left"/>
      <w:pPr>
        <w:ind w:left="360" w:hanging="360"/>
      </w:pPr>
      <w:rPr>
        <w:rFonts w:hint="default"/>
      </w:rPr>
    </w:lvl>
    <w:lvl w:ilvl="1" w:tplc="04270019" w:tentative="1">
      <w:start w:val="1"/>
      <w:numFmt w:val="lowerLetter"/>
      <w:lvlText w:val="%2."/>
      <w:lvlJc w:val="left"/>
      <w:pPr>
        <w:ind w:left="1080" w:hanging="360"/>
      </w:pPr>
    </w:lvl>
    <w:lvl w:ilvl="2" w:tplc="0427001B" w:tentative="1">
      <w:start w:val="1"/>
      <w:numFmt w:val="lowerRoman"/>
      <w:lvlText w:val="%3."/>
      <w:lvlJc w:val="right"/>
      <w:pPr>
        <w:ind w:left="1800" w:hanging="180"/>
      </w:pPr>
    </w:lvl>
    <w:lvl w:ilvl="3" w:tplc="0427000F" w:tentative="1">
      <w:start w:val="1"/>
      <w:numFmt w:val="decimal"/>
      <w:lvlText w:val="%4."/>
      <w:lvlJc w:val="left"/>
      <w:pPr>
        <w:ind w:left="2520" w:hanging="360"/>
      </w:pPr>
    </w:lvl>
    <w:lvl w:ilvl="4" w:tplc="04270019" w:tentative="1">
      <w:start w:val="1"/>
      <w:numFmt w:val="lowerLetter"/>
      <w:lvlText w:val="%5."/>
      <w:lvlJc w:val="left"/>
      <w:pPr>
        <w:ind w:left="3240" w:hanging="360"/>
      </w:pPr>
    </w:lvl>
    <w:lvl w:ilvl="5" w:tplc="0427001B" w:tentative="1">
      <w:start w:val="1"/>
      <w:numFmt w:val="lowerRoman"/>
      <w:lvlText w:val="%6."/>
      <w:lvlJc w:val="right"/>
      <w:pPr>
        <w:ind w:left="3960" w:hanging="180"/>
      </w:pPr>
    </w:lvl>
    <w:lvl w:ilvl="6" w:tplc="0427000F" w:tentative="1">
      <w:start w:val="1"/>
      <w:numFmt w:val="decimal"/>
      <w:lvlText w:val="%7."/>
      <w:lvlJc w:val="left"/>
      <w:pPr>
        <w:ind w:left="4680" w:hanging="360"/>
      </w:pPr>
    </w:lvl>
    <w:lvl w:ilvl="7" w:tplc="04270019" w:tentative="1">
      <w:start w:val="1"/>
      <w:numFmt w:val="lowerLetter"/>
      <w:lvlText w:val="%8."/>
      <w:lvlJc w:val="left"/>
      <w:pPr>
        <w:ind w:left="5400" w:hanging="360"/>
      </w:pPr>
    </w:lvl>
    <w:lvl w:ilvl="8" w:tplc="0427001B" w:tentative="1">
      <w:start w:val="1"/>
      <w:numFmt w:val="lowerRoman"/>
      <w:lvlText w:val="%9."/>
      <w:lvlJc w:val="right"/>
      <w:pPr>
        <w:ind w:left="6120" w:hanging="180"/>
      </w:pPr>
    </w:lvl>
  </w:abstractNum>
  <w:abstractNum w:abstractNumId="20" w15:restartNumberingAfterBreak="0">
    <w:nsid w:val="69861512"/>
    <w:multiLevelType w:val="hybridMultilevel"/>
    <w:tmpl w:val="EB3623E2"/>
    <w:lvl w:ilvl="0" w:tplc="C7823BEA">
      <w:start w:val="543"/>
      <w:numFmt w:val="bullet"/>
      <w:lvlText w:val="-"/>
      <w:lvlJc w:val="left"/>
      <w:pPr>
        <w:ind w:left="1350" w:hanging="360"/>
      </w:pPr>
      <w:rPr>
        <w:rFonts w:ascii="Times New Roman" w:eastAsia="Times New Roman" w:hAnsi="Times New Roman" w:cs="Times New Roman" w:hint="default"/>
        <w:b w:val="0"/>
        <w:color w:val="auto"/>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1" w15:restartNumberingAfterBreak="0">
    <w:nsid w:val="706531E7"/>
    <w:multiLevelType w:val="hybridMultilevel"/>
    <w:tmpl w:val="5BA2E652"/>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22" w15:restartNumberingAfterBreak="0">
    <w:nsid w:val="719E1A7E"/>
    <w:multiLevelType w:val="hybridMultilevel"/>
    <w:tmpl w:val="EDAA184E"/>
    <w:lvl w:ilvl="0" w:tplc="C7823BEA">
      <w:start w:val="543"/>
      <w:numFmt w:val="bullet"/>
      <w:lvlText w:val="-"/>
      <w:lvlJc w:val="left"/>
      <w:pPr>
        <w:ind w:left="1350" w:hanging="360"/>
      </w:pPr>
      <w:rPr>
        <w:rFonts w:ascii="Times New Roman" w:eastAsia="Times New Roman" w:hAnsi="Times New Roman" w:cs="Times New Roman" w:hint="default"/>
        <w:b w:val="0"/>
        <w:color w:val="auto"/>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3" w15:restartNumberingAfterBreak="0">
    <w:nsid w:val="7ACD5A43"/>
    <w:multiLevelType w:val="hybridMultilevel"/>
    <w:tmpl w:val="FECA534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4" w15:restartNumberingAfterBreak="0">
    <w:nsid w:val="7B04157C"/>
    <w:multiLevelType w:val="multilevel"/>
    <w:tmpl w:val="E47CF660"/>
    <w:lvl w:ilvl="0">
      <w:start w:val="1"/>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5" w15:restartNumberingAfterBreak="0">
    <w:nsid w:val="7D2E253A"/>
    <w:multiLevelType w:val="multilevel"/>
    <w:tmpl w:val="B88098D2"/>
    <w:lvl w:ilvl="0">
      <w:start w:val="1"/>
      <w:numFmt w:val="decimal"/>
      <w:lvlText w:val="%1."/>
      <w:lvlJc w:val="left"/>
      <w:pPr>
        <w:ind w:left="928"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6" w15:restartNumberingAfterBreak="0">
    <w:nsid w:val="7D5C7AFA"/>
    <w:multiLevelType w:val="hybridMultilevel"/>
    <w:tmpl w:val="86782072"/>
    <w:lvl w:ilvl="0" w:tplc="0427000F">
      <w:start w:val="19"/>
      <w:numFmt w:val="decimal"/>
      <w:lvlText w:val="%1."/>
      <w:lvlJc w:val="left"/>
      <w:pPr>
        <w:ind w:left="720" w:hanging="360"/>
      </w:pPr>
      <w:rPr>
        <w:rFonts w:hint="default"/>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576482652">
    <w:abstractNumId w:val="1"/>
  </w:num>
  <w:num w:numId="2" w16cid:durableId="1014915577">
    <w:abstractNumId w:val="3"/>
  </w:num>
  <w:num w:numId="3" w16cid:durableId="1724985042">
    <w:abstractNumId w:val="7"/>
  </w:num>
  <w:num w:numId="4" w16cid:durableId="1908688367">
    <w:abstractNumId w:val="16"/>
  </w:num>
  <w:num w:numId="5" w16cid:durableId="811366887">
    <w:abstractNumId w:val="24"/>
  </w:num>
  <w:num w:numId="6" w16cid:durableId="1936355266">
    <w:abstractNumId w:val="25"/>
  </w:num>
  <w:num w:numId="7" w16cid:durableId="764881443">
    <w:abstractNumId w:val="13"/>
  </w:num>
  <w:num w:numId="8" w16cid:durableId="997346224">
    <w:abstractNumId w:val="19"/>
  </w:num>
  <w:num w:numId="9" w16cid:durableId="1729762640">
    <w:abstractNumId w:val="21"/>
  </w:num>
  <w:num w:numId="10" w16cid:durableId="1174733438">
    <w:abstractNumId w:val="11"/>
  </w:num>
  <w:num w:numId="11" w16cid:durableId="1052777338">
    <w:abstractNumId w:val="10"/>
  </w:num>
  <w:num w:numId="12" w16cid:durableId="1374961272">
    <w:abstractNumId w:val="4"/>
  </w:num>
  <w:num w:numId="13" w16cid:durableId="1279217183">
    <w:abstractNumId w:val="8"/>
  </w:num>
  <w:num w:numId="14" w16cid:durableId="802893557">
    <w:abstractNumId w:val="5"/>
  </w:num>
  <w:num w:numId="15" w16cid:durableId="585114338">
    <w:abstractNumId w:val="2"/>
  </w:num>
  <w:num w:numId="16" w16cid:durableId="1973360772">
    <w:abstractNumId w:val="23"/>
  </w:num>
  <w:num w:numId="17" w16cid:durableId="838429611">
    <w:abstractNumId w:val="14"/>
  </w:num>
  <w:num w:numId="18" w16cid:durableId="1056004692">
    <w:abstractNumId w:val="22"/>
  </w:num>
  <w:num w:numId="19" w16cid:durableId="51781089">
    <w:abstractNumId w:val="20"/>
  </w:num>
  <w:num w:numId="20" w16cid:durableId="1861238153">
    <w:abstractNumId w:val="15"/>
  </w:num>
  <w:num w:numId="21" w16cid:durableId="1658681492">
    <w:abstractNumId w:val="17"/>
  </w:num>
  <w:num w:numId="22" w16cid:durableId="307589158">
    <w:abstractNumId w:val="6"/>
  </w:num>
  <w:num w:numId="23" w16cid:durableId="595134280">
    <w:abstractNumId w:val="0"/>
  </w:num>
  <w:num w:numId="24" w16cid:durableId="12389558">
    <w:abstractNumId w:val="26"/>
  </w:num>
  <w:num w:numId="25" w16cid:durableId="1303538608">
    <w:abstractNumId w:val="12"/>
  </w:num>
  <w:num w:numId="26" w16cid:durableId="271742256">
    <w:abstractNumId w:val="18"/>
  </w:num>
  <w:num w:numId="27" w16cid:durableId="198392079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attachedTemplate r:id="rId1"/>
  <w:defaultTabStop w:val="720"/>
  <w:hyphenationZone w:val="396"/>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5E66"/>
    <w:rsid w:val="000031FA"/>
    <w:rsid w:val="00032F58"/>
    <w:rsid w:val="00035F0F"/>
    <w:rsid w:val="00103244"/>
    <w:rsid w:val="001E767E"/>
    <w:rsid w:val="002C1DB0"/>
    <w:rsid w:val="00304B13"/>
    <w:rsid w:val="00321B33"/>
    <w:rsid w:val="00326825"/>
    <w:rsid w:val="003341F0"/>
    <w:rsid w:val="00356A1E"/>
    <w:rsid w:val="004549F8"/>
    <w:rsid w:val="00456C7D"/>
    <w:rsid w:val="004657BE"/>
    <w:rsid w:val="00551E9D"/>
    <w:rsid w:val="0056419A"/>
    <w:rsid w:val="00606DD0"/>
    <w:rsid w:val="00614F77"/>
    <w:rsid w:val="006654F1"/>
    <w:rsid w:val="006B228F"/>
    <w:rsid w:val="006C4328"/>
    <w:rsid w:val="006D1451"/>
    <w:rsid w:val="006D5877"/>
    <w:rsid w:val="00703027"/>
    <w:rsid w:val="008534D2"/>
    <w:rsid w:val="00865E77"/>
    <w:rsid w:val="008A2647"/>
    <w:rsid w:val="008E3EE6"/>
    <w:rsid w:val="008E4C9E"/>
    <w:rsid w:val="008F68CA"/>
    <w:rsid w:val="009D4FE9"/>
    <w:rsid w:val="00A7590E"/>
    <w:rsid w:val="00AB00E7"/>
    <w:rsid w:val="00B15E66"/>
    <w:rsid w:val="00B27AF7"/>
    <w:rsid w:val="00B678DB"/>
    <w:rsid w:val="00B70A91"/>
    <w:rsid w:val="00BC1811"/>
    <w:rsid w:val="00C43649"/>
    <w:rsid w:val="00C54CC4"/>
    <w:rsid w:val="00C8610E"/>
    <w:rsid w:val="00D5311D"/>
    <w:rsid w:val="00EB6E26"/>
    <w:rsid w:val="00EF3D09"/>
    <w:rsid w:val="00F64F58"/>
    <w:rsid w:val="00FB1B8F"/>
    <w:rsid w:val="00FE28DF"/>
    <w:rsid w:val="00FF7F58"/>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0B8706"/>
  <w15:docId w15:val="{67FB3C62-8542-4128-9D53-713CAFF45C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prastasis">
    <w:name w:val="Normal"/>
    <w:qFormat/>
    <w:rsid w:val="00A20586"/>
    <w:rPr>
      <w:sz w:val="24"/>
      <w:szCs w:val="24"/>
      <w:lang w:val="en-GB" w:eastAsia="en-US"/>
    </w:rPr>
  </w:style>
  <w:style w:type="paragraph" w:styleId="Antrat2">
    <w:name w:val="heading 2"/>
    <w:basedOn w:val="prastasis"/>
    <w:next w:val="prastasis"/>
    <w:link w:val="Antrat2Diagrama"/>
    <w:uiPriority w:val="9"/>
    <w:unhideWhenUsed/>
    <w:qFormat/>
    <w:rsid w:val="00EB6E26"/>
    <w:pPr>
      <w:keepNext/>
      <w:keepLines/>
      <w:spacing w:before="200" w:line="276" w:lineRule="auto"/>
      <w:outlineLvl w:val="1"/>
    </w:pPr>
    <w:rPr>
      <w:rFonts w:asciiTheme="majorHAnsi" w:eastAsiaTheme="majorEastAsia" w:hAnsiTheme="majorHAnsi" w:cstheme="majorBidi"/>
      <w:b/>
      <w:bCs/>
      <w:color w:val="5B9BD5" w:themeColor="accent1"/>
      <w:sz w:val="26"/>
      <w:szCs w:val="26"/>
      <w:lang w:val="lt-LT" w:eastAsia="lt-LT"/>
    </w:rPr>
  </w:style>
  <w:style w:type="paragraph" w:styleId="Antrat3">
    <w:name w:val="heading 3"/>
    <w:basedOn w:val="prastasis"/>
    <w:next w:val="prastasis"/>
    <w:link w:val="Antrat3Diagrama"/>
    <w:uiPriority w:val="9"/>
    <w:semiHidden/>
    <w:unhideWhenUsed/>
    <w:qFormat/>
    <w:rsid w:val="00EB6E26"/>
    <w:pPr>
      <w:keepNext/>
      <w:keepLines/>
      <w:spacing w:before="200" w:line="276" w:lineRule="auto"/>
      <w:outlineLvl w:val="2"/>
    </w:pPr>
    <w:rPr>
      <w:rFonts w:asciiTheme="majorHAnsi" w:eastAsiaTheme="majorEastAsia" w:hAnsiTheme="majorHAnsi" w:cstheme="majorBidi"/>
      <w:b/>
      <w:bCs/>
      <w:color w:val="5B9BD5" w:themeColor="accent1"/>
      <w:sz w:val="22"/>
      <w:szCs w:val="22"/>
      <w:lang w:val="lt-LT" w:eastAsia="lt-LT"/>
    </w:rPr>
  </w:style>
  <w:style w:type="paragraph" w:styleId="Antrat4">
    <w:name w:val="heading 4"/>
    <w:basedOn w:val="prastasis"/>
    <w:next w:val="prastasis"/>
    <w:link w:val="Antrat4Diagrama"/>
    <w:uiPriority w:val="9"/>
    <w:unhideWhenUsed/>
    <w:qFormat/>
    <w:rsid w:val="00EB6E26"/>
    <w:pPr>
      <w:keepNext/>
      <w:keepLines/>
      <w:spacing w:before="200" w:line="276" w:lineRule="auto"/>
      <w:outlineLvl w:val="3"/>
    </w:pPr>
    <w:rPr>
      <w:rFonts w:asciiTheme="majorHAnsi" w:eastAsiaTheme="majorEastAsia" w:hAnsiTheme="majorHAnsi" w:cstheme="majorBidi"/>
      <w:b/>
      <w:bCs/>
      <w:i/>
      <w:iCs/>
      <w:color w:val="5B9BD5" w:themeColor="accent1"/>
      <w:sz w:val="22"/>
      <w:szCs w:val="22"/>
      <w:lang w:val="lt-LT" w:eastAsia="lt-LT"/>
    </w:rPr>
  </w:style>
  <w:style w:type="paragraph" w:styleId="Antrat6">
    <w:name w:val="heading 6"/>
    <w:basedOn w:val="prastasis"/>
    <w:next w:val="prastasis"/>
    <w:link w:val="Antrat6Diagrama"/>
    <w:uiPriority w:val="9"/>
    <w:semiHidden/>
    <w:unhideWhenUsed/>
    <w:qFormat/>
    <w:rsid w:val="00EB6E26"/>
    <w:pPr>
      <w:keepNext/>
      <w:keepLines/>
      <w:spacing w:before="200" w:line="276" w:lineRule="auto"/>
      <w:outlineLvl w:val="5"/>
    </w:pPr>
    <w:rPr>
      <w:rFonts w:asciiTheme="majorHAnsi" w:eastAsiaTheme="majorEastAsia" w:hAnsiTheme="majorHAnsi" w:cstheme="majorBidi"/>
      <w:i/>
      <w:iCs/>
      <w:color w:val="1F4D78" w:themeColor="accent1" w:themeShade="7F"/>
      <w:sz w:val="22"/>
      <w:szCs w:val="22"/>
      <w:lang w:val="lt-LT" w:eastAsia="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rsid w:val="00A20586"/>
    <w:pPr>
      <w:tabs>
        <w:tab w:val="center" w:pos="4819"/>
        <w:tab w:val="right" w:pos="9638"/>
      </w:tabs>
    </w:pPr>
  </w:style>
  <w:style w:type="paragraph" w:styleId="Porat">
    <w:name w:val="footer"/>
    <w:basedOn w:val="prastasis"/>
    <w:link w:val="PoratDiagrama"/>
    <w:uiPriority w:val="99"/>
    <w:rsid w:val="00A20586"/>
    <w:pPr>
      <w:tabs>
        <w:tab w:val="center" w:pos="4819"/>
        <w:tab w:val="right" w:pos="9638"/>
      </w:tabs>
    </w:pPr>
  </w:style>
  <w:style w:type="table" w:styleId="Lentelstinklelis">
    <w:name w:val="Table Grid"/>
    <w:basedOn w:val="prastojilentel"/>
    <w:uiPriority w:val="39"/>
    <w:rsid w:val="00A205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ebesliotekstas">
    <w:name w:val="Balloon Text"/>
    <w:basedOn w:val="prastasis"/>
    <w:link w:val="DebesliotekstasDiagrama"/>
    <w:uiPriority w:val="99"/>
    <w:semiHidden/>
    <w:unhideWhenUsed/>
    <w:rsid w:val="009D4FE9"/>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9D4FE9"/>
    <w:rPr>
      <w:rFonts w:ascii="Tahoma" w:hAnsi="Tahoma" w:cs="Tahoma"/>
      <w:sz w:val="16"/>
      <w:szCs w:val="16"/>
      <w:lang w:val="en-GB" w:eastAsia="en-US"/>
    </w:rPr>
  </w:style>
  <w:style w:type="character" w:customStyle="1" w:styleId="Antrat2Diagrama">
    <w:name w:val="Antraštė 2 Diagrama"/>
    <w:basedOn w:val="Numatytasispastraiposriftas"/>
    <w:link w:val="Antrat2"/>
    <w:uiPriority w:val="9"/>
    <w:rsid w:val="00EB6E26"/>
    <w:rPr>
      <w:rFonts w:asciiTheme="majorHAnsi" w:eastAsiaTheme="majorEastAsia" w:hAnsiTheme="majorHAnsi" w:cstheme="majorBidi"/>
      <w:b/>
      <w:bCs/>
      <w:color w:val="5B9BD5" w:themeColor="accent1"/>
      <w:sz w:val="26"/>
      <w:szCs w:val="26"/>
    </w:rPr>
  </w:style>
  <w:style w:type="character" w:customStyle="1" w:styleId="Antrat3Diagrama">
    <w:name w:val="Antraštė 3 Diagrama"/>
    <w:basedOn w:val="Numatytasispastraiposriftas"/>
    <w:link w:val="Antrat3"/>
    <w:uiPriority w:val="9"/>
    <w:semiHidden/>
    <w:rsid w:val="00EB6E26"/>
    <w:rPr>
      <w:rFonts w:asciiTheme="majorHAnsi" w:eastAsiaTheme="majorEastAsia" w:hAnsiTheme="majorHAnsi" w:cstheme="majorBidi"/>
      <w:b/>
      <w:bCs/>
      <w:color w:val="5B9BD5" w:themeColor="accent1"/>
      <w:sz w:val="22"/>
      <w:szCs w:val="22"/>
    </w:rPr>
  </w:style>
  <w:style w:type="character" w:customStyle="1" w:styleId="Antrat4Diagrama">
    <w:name w:val="Antraštė 4 Diagrama"/>
    <w:basedOn w:val="Numatytasispastraiposriftas"/>
    <w:link w:val="Antrat4"/>
    <w:uiPriority w:val="9"/>
    <w:rsid w:val="00EB6E26"/>
    <w:rPr>
      <w:rFonts w:asciiTheme="majorHAnsi" w:eastAsiaTheme="majorEastAsia" w:hAnsiTheme="majorHAnsi" w:cstheme="majorBidi"/>
      <w:b/>
      <w:bCs/>
      <w:i/>
      <w:iCs/>
      <w:color w:val="5B9BD5" w:themeColor="accent1"/>
      <w:sz w:val="22"/>
      <w:szCs w:val="22"/>
    </w:rPr>
  </w:style>
  <w:style w:type="character" w:customStyle="1" w:styleId="Antrat6Diagrama">
    <w:name w:val="Antraštė 6 Diagrama"/>
    <w:basedOn w:val="Numatytasispastraiposriftas"/>
    <w:link w:val="Antrat6"/>
    <w:uiPriority w:val="9"/>
    <w:semiHidden/>
    <w:rsid w:val="00EB6E26"/>
    <w:rPr>
      <w:rFonts w:asciiTheme="majorHAnsi" w:eastAsiaTheme="majorEastAsia" w:hAnsiTheme="majorHAnsi" w:cstheme="majorBidi"/>
      <w:i/>
      <w:iCs/>
      <w:color w:val="1F4D78" w:themeColor="accent1" w:themeShade="7F"/>
      <w:sz w:val="22"/>
      <w:szCs w:val="22"/>
    </w:rPr>
  </w:style>
  <w:style w:type="paragraph" w:customStyle="1" w:styleId="Heading">
    <w:name w:val="Heading"/>
    <w:basedOn w:val="prastasis"/>
    <w:next w:val="Pagrindinistekstas"/>
    <w:qFormat/>
    <w:rsid w:val="00EB6E26"/>
    <w:pPr>
      <w:keepNext/>
      <w:spacing w:before="240" w:after="120"/>
    </w:pPr>
    <w:rPr>
      <w:rFonts w:ascii="Liberation Sans" w:eastAsia="Microsoft YaHei" w:hAnsi="Liberation Sans" w:cs="Mangal"/>
      <w:sz w:val="28"/>
      <w:szCs w:val="28"/>
    </w:rPr>
  </w:style>
  <w:style w:type="paragraph" w:styleId="Pagrindinistekstas">
    <w:name w:val="Body Text"/>
    <w:basedOn w:val="prastasis"/>
    <w:link w:val="PagrindinistekstasDiagrama"/>
    <w:rsid w:val="00EB6E26"/>
    <w:pPr>
      <w:spacing w:after="140" w:line="288" w:lineRule="auto"/>
    </w:pPr>
  </w:style>
  <w:style w:type="character" w:customStyle="1" w:styleId="PagrindinistekstasDiagrama">
    <w:name w:val="Pagrindinis tekstas Diagrama"/>
    <w:basedOn w:val="Numatytasispastraiposriftas"/>
    <w:link w:val="Pagrindinistekstas"/>
    <w:rsid w:val="00EB6E26"/>
    <w:rPr>
      <w:sz w:val="24"/>
      <w:szCs w:val="24"/>
      <w:lang w:val="en-GB" w:eastAsia="en-US"/>
    </w:rPr>
  </w:style>
  <w:style w:type="paragraph" w:styleId="Sraas">
    <w:name w:val="List"/>
    <w:basedOn w:val="Pagrindinistekstas"/>
    <w:rsid w:val="00EB6E26"/>
    <w:rPr>
      <w:rFonts w:cs="Mangal"/>
    </w:rPr>
  </w:style>
  <w:style w:type="paragraph" w:styleId="Antrat">
    <w:name w:val="caption"/>
    <w:basedOn w:val="prastasis"/>
    <w:qFormat/>
    <w:rsid w:val="00EB6E26"/>
    <w:pPr>
      <w:suppressLineNumbers/>
      <w:spacing w:before="120" w:after="120"/>
    </w:pPr>
    <w:rPr>
      <w:rFonts w:cs="Mangal"/>
      <w:i/>
      <w:iCs/>
    </w:rPr>
  </w:style>
  <w:style w:type="paragraph" w:customStyle="1" w:styleId="Index">
    <w:name w:val="Index"/>
    <w:basedOn w:val="prastasis"/>
    <w:qFormat/>
    <w:rsid w:val="00EB6E26"/>
    <w:pPr>
      <w:suppressLineNumbers/>
    </w:pPr>
    <w:rPr>
      <w:rFonts w:cs="Mangal"/>
    </w:rPr>
  </w:style>
  <w:style w:type="character" w:customStyle="1" w:styleId="AntratsDiagrama">
    <w:name w:val="Antraštės Diagrama"/>
    <w:basedOn w:val="Numatytasispastraiposriftas"/>
    <w:link w:val="Antrats"/>
    <w:uiPriority w:val="99"/>
    <w:rsid w:val="00EB6E26"/>
    <w:rPr>
      <w:sz w:val="24"/>
      <w:szCs w:val="24"/>
      <w:lang w:val="en-GB" w:eastAsia="en-US"/>
    </w:rPr>
  </w:style>
  <w:style w:type="character" w:customStyle="1" w:styleId="PoratDiagrama">
    <w:name w:val="Poraštė Diagrama"/>
    <w:basedOn w:val="Numatytasispastraiposriftas"/>
    <w:link w:val="Porat"/>
    <w:uiPriority w:val="99"/>
    <w:rsid w:val="00EB6E26"/>
    <w:rPr>
      <w:sz w:val="24"/>
      <w:szCs w:val="24"/>
      <w:lang w:val="en-GB" w:eastAsia="en-US"/>
    </w:rPr>
  </w:style>
  <w:style w:type="paragraph" w:styleId="Pataisymai">
    <w:name w:val="Revision"/>
    <w:hidden/>
    <w:uiPriority w:val="99"/>
    <w:semiHidden/>
    <w:rsid w:val="00EB6E26"/>
    <w:rPr>
      <w:sz w:val="24"/>
      <w:szCs w:val="24"/>
      <w:lang w:val="en-GB" w:eastAsia="en-US"/>
    </w:rPr>
  </w:style>
  <w:style w:type="character" w:styleId="Komentaronuoroda">
    <w:name w:val="annotation reference"/>
    <w:basedOn w:val="Numatytasispastraiposriftas"/>
    <w:uiPriority w:val="99"/>
    <w:semiHidden/>
    <w:unhideWhenUsed/>
    <w:rsid w:val="00EB6E26"/>
    <w:rPr>
      <w:sz w:val="16"/>
      <w:szCs w:val="16"/>
    </w:rPr>
  </w:style>
  <w:style w:type="paragraph" w:styleId="Komentarotekstas">
    <w:name w:val="annotation text"/>
    <w:basedOn w:val="prastasis"/>
    <w:link w:val="KomentarotekstasDiagrama"/>
    <w:unhideWhenUsed/>
    <w:rsid w:val="00EB6E26"/>
    <w:rPr>
      <w:sz w:val="20"/>
      <w:szCs w:val="20"/>
    </w:rPr>
  </w:style>
  <w:style w:type="character" w:customStyle="1" w:styleId="KomentarotekstasDiagrama">
    <w:name w:val="Komentaro tekstas Diagrama"/>
    <w:basedOn w:val="Numatytasispastraiposriftas"/>
    <w:link w:val="Komentarotekstas"/>
    <w:rsid w:val="00EB6E26"/>
    <w:rPr>
      <w:lang w:val="en-GB" w:eastAsia="en-US"/>
    </w:rPr>
  </w:style>
  <w:style w:type="paragraph" w:styleId="Komentarotema">
    <w:name w:val="annotation subject"/>
    <w:basedOn w:val="Komentarotekstas"/>
    <w:next w:val="Komentarotekstas"/>
    <w:link w:val="KomentarotemaDiagrama"/>
    <w:uiPriority w:val="99"/>
    <w:semiHidden/>
    <w:unhideWhenUsed/>
    <w:rsid w:val="00EB6E26"/>
    <w:rPr>
      <w:b/>
      <w:bCs/>
    </w:rPr>
  </w:style>
  <w:style w:type="character" w:customStyle="1" w:styleId="KomentarotemaDiagrama">
    <w:name w:val="Komentaro tema Diagrama"/>
    <w:basedOn w:val="KomentarotekstasDiagrama"/>
    <w:link w:val="Komentarotema"/>
    <w:uiPriority w:val="99"/>
    <w:semiHidden/>
    <w:rsid w:val="00EB6E26"/>
    <w:rPr>
      <w:b/>
      <w:bCs/>
      <w:lang w:val="en-GB" w:eastAsia="en-US"/>
    </w:rPr>
  </w:style>
  <w:style w:type="character" w:styleId="Hipersaitas">
    <w:name w:val="Hyperlink"/>
    <w:basedOn w:val="Numatytasispastraiposriftas"/>
    <w:uiPriority w:val="99"/>
    <w:unhideWhenUsed/>
    <w:rsid w:val="00EB6E26"/>
    <w:rPr>
      <w:color w:val="0563C1" w:themeColor="hyperlink"/>
      <w:u w:val="single"/>
    </w:rPr>
  </w:style>
  <w:style w:type="character" w:styleId="Neapdorotaspaminjimas">
    <w:name w:val="Unresolved Mention"/>
    <w:basedOn w:val="Numatytasispastraiposriftas"/>
    <w:uiPriority w:val="99"/>
    <w:semiHidden/>
    <w:unhideWhenUsed/>
    <w:rsid w:val="00EB6E26"/>
    <w:rPr>
      <w:color w:val="605E5C"/>
      <w:shd w:val="clear" w:color="auto" w:fill="E1DFDD"/>
    </w:rPr>
  </w:style>
  <w:style w:type="paragraph" w:styleId="Sraopastraipa">
    <w:name w:val="List Paragraph"/>
    <w:basedOn w:val="prastasis"/>
    <w:link w:val="SraopastraipaDiagrama"/>
    <w:uiPriority w:val="34"/>
    <w:qFormat/>
    <w:rsid w:val="00EB6E26"/>
    <w:pPr>
      <w:ind w:left="720"/>
      <w:contextualSpacing/>
    </w:pPr>
    <w:rPr>
      <w:sz w:val="20"/>
      <w:szCs w:val="20"/>
      <w:lang w:val="lt-LT"/>
    </w:rPr>
  </w:style>
  <w:style w:type="character" w:customStyle="1" w:styleId="SraopastraipaDiagrama">
    <w:name w:val="Sąrašo pastraipa Diagrama"/>
    <w:link w:val="Sraopastraipa"/>
    <w:uiPriority w:val="34"/>
    <w:locked/>
    <w:rsid w:val="00EB6E26"/>
    <w:rPr>
      <w:lang w:eastAsia="en-US"/>
    </w:rPr>
  </w:style>
  <w:style w:type="character" w:customStyle="1" w:styleId="email">
    <w:name w:val="email"/>
    <w:basedOn w:val="Numatytasispastraiposriftas"/>
    <w:rsid w:val="00EB6E26"/>
  </w:style>
  <w:style w:type="paragraph" w:styleId="prastasiniatinklio">
    <w:name w:val="Normal (Web)"/>
    <w:basedOn w:val="prastasis"/>
    <w:uiPriority w:val="99"/>
    <w:unhideWhenUsed/>
    <w:rsid w:val="00EB6E26"/>
    <w:pPr>
      <w:spacing w:before="100" w:beforeAutospacing="1" w:after="100" w:afterAutospacing="1"/>
    </w:pPr>
    <w:rPr>
      <w:lang w:val="en-US"/>
    </w:rPr>
  </w:style>
  <w:style w:type="character" w:styleId="Grietas">
    <w:name w:val="Strong"/>
    <w:basedOn w:val="Numatytasispastraiposriftas"/>
    <w:uiPriority w:val="22"/>
    <w:qFormat/>
    <w:rsid w:val="00EB6E26"/>
    <w:rPr>
      <w:b/>
      <w:bCs/>
    </w:rPr>
  </w:style>
  <w:style w:type="character" w:customStyle="1" w:styleId="center">
    <w:name w:val="center"/>
    <w:basedOn w:val="Numatytasispastraiposriftas"/>
    <w:rsid w:val="00EB6E26"/>
  </w:style>
  <w:style w:type="character" w:styleId="Emfaz">
    <w:name w:val="Emphasis"/>
    <w:basedOn w:val="Numatytasispastraiposriftas"/>
    <w:uiPriority w:val="20"/>
    <w:qFormat/>
    <w:rsid w:val="00EB6E26"/>
    <w:rPr>
      <w:i/>
      <w:iCs/>
    </w:rPr>
  </w:style>
  <w:style w:type="character" w:customStyle="1" w:styleId="prastasis1">
    <w:name w:val="Įprastasis1"/>
    <w:basedOn w:val="Numatytasispastraiposriftas"/>
    <w:rsid w:val="00EB6E26"/>
  </w:style>
  <w:style w:type="character" w:customStyle="1" w:styleId="normaltextrun">
    <w:name w:val="normaltextrun"/>
    <w:basedOn w:val="Numatytasispastraiposriftas"/>
    <w:rsid w:val="00EB6E26"/>
  </w:style>
  <w:style w:type="character" w:customStyle="1" w:styleId="findhit">
    <w:name w:val="findhit"/>
    <w:basedOn w:val="Numatytasispastraiposriftas"/>
    <w:rsid w:val="00EB6E26"/>
  </w:style>
  <w:style w:type="character" w:customStyle="1" w:styleId="eop">
    <w:name w:val="eop"/>
    <w:basedOn w:val="Numatytasispastraiposriftas"/>
    <w:rsid w:val="00EB6E26"/>
  </w:style>
  <w:style w:type="character" w:customStyle="1" w:styleId="spellingerror">
    <w:name w:val="spellingerror"/>
    <w:basedOn w:val="Numatytasispastraiposriftas"/>
    <w:rsid w:val="00EB6E26"/>
  </w:style>
  <w:style w:type="paragraph" w:customStyle="1" w:styleId="paragraph">
    <w:name w:val="paragraph"/>
    <w:basedOn w:val="prastasis"/>
    <w:rsid w:val="00EB6E26"/>
    <w:pPr>
      <w:spacing w:before="100" w:beforeAutospacing="1" w:after="100" w:afterAutospacing="1"/>
    </w:pPr>
    <w:rPr>
      <w:lang w:val="lt-LT" w:eastAsia="lt-LT"/>
    </w:rPr>
  </w:style>
  <w:style w:type="paragraph" w:customStyle="1" w:styleId="prastasistinklapis">
    <w:name w:val="Įprastasis (tinklapis)"/>
    <w:basedOn w:val="prastasis"/>
    <w:rsid w:val="00EB6E26"/>
    <w:pPr>
      <w:spacing w:before="100" w:beforeAutospacing="1" w:after="100" w:afterAutospacing="1"/>
    </w:pPr>
    <w:rPr>
      <w:lang w:val="lt-LT" w:eastAsia="lt-LT"/>
    </w:rPr>
  </w:style>
  <w:style w:type="character" w:customStyle="1" w:styleId="lrzxr">
    <w:name w:val="lrzxr"/>
    <w:rsid w:val="00EB6E26"/>
  </w:style>
  <w:style w:type="paragraph" w:styleId="Betarp">
    <w:name w:val="No Spacing"/>
    <w:uiPriority w:val="1"/>
    <w:qFormat/>
    <w:rsid w:val="00EB6E26"/>
    <w:rPr>
      <w:rFonts w:asciiTheme="minorHAnsi" w:eastAsiaTheme="minorHAnsi" w:hAnsiTheme="minorHAnsi" w:cstheme="minorBidi"/>
      <w:sz w:val="22"/>
      <w:szCs w:val="22"/>
      <w:lang w:val="en-US" w:eastAsia="en-US"/>
    </w:rPr>
  </w:style>
  <w:style w:type="paragraph" w:styleId="Puslapioinaostekstas">
    <w:name w:val="footnote text"/>
    <w:basedOn w:val="prastasis"/>
    <w:link w:val="PuslapioinaostekstasDiagrama"/>
    <w:uiPriority w:val="99"/>
    <w:semiHidden/>
    <w:unhideWhenUsed/>
    <w:rsid w:val="00EB6E26"/>
    <w:rPr>
      <w:sz w:val="20"/>
      <w:szCs w:val="20"/>
      <w:lang w:val="lt-LT"/>
    </w:rPr>
  </w:style>
  <w:style w:type="character" w:customStyle="1" w:styleId="PuslapioinaostekstasDiagrama">
    <w:name w:val="Puslapio išnašos tekstas Diagrama"/>
    <w:basedOn w:val="Numatytasispastraiposriftas"/>
    <w:link w:val="Puslapioinaostekstas"/>
    <w:uiPriority w:val="99"/>
    <w:semiHidden/>
    <w:rsid w:val="00EB6E26"/>
    <w:rPr>
      <w:lang w:eastAsia="en-US"/>
    </w:rPr>
  </w:style>
  <w:style w:type="character" w:styleId="Puslapioinaosnuoroda">
    <w:name w:val="footnote reference"/>
    <w:basedOn w:val="Numatytasispastraiposriftas"/>
    <w:uiPriority w:val="99"/>
    <w:semiHidden/>
    <w:unhideWhenUsed/>
    <w:rsid w:val="00EB6E26"/>
    <w:rPr>
      <w:vertAlign w:val="superscript"/>
    </w:rPr>
  </w:style>
  <w:style w:type="character" w:customStyle="1" w:styleId="hps">
    <w:name w:val="hps"/>
    <w:basedOn w:val="Numatytasispastraiposriftas"/>
    <w:rsid w:val="00EB6E2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maps.vilnius.lt/civiline-sauga" TargetMode="Externa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www.arcgis.com/apps/webappviewer/index.html?id=674763b1c1b54fc38b176c2ed05da148&amp;extent=2464647.9792%2C7203839.3313%2C2887650.4937%2C7381631.8591%2C102100" TargetMode="External"/><Relationship Id="rId1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reglex\Tmp\bbd9a66cd0e14fbbbe5cd942451b4e3a.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bbd9a66cd0e14fbbbe5cd942451b4e3a</Template>
  <TotalTime>20</TotalTime>
  <Pages>25</Pages>
  <Words>40591</Words>
  <Characters>23138</Characters>
  <Application>Microsoft Office Word</Application>
  <DocSecurity>0</DocSecurity>
  <Lines>192</Lines>
  <Paragraphs>127</Paragraphs>
  <ScaleCrop>false</ScaleCrop>
  <HeadingPairs>
    <vt:vector size="2" baseType="variant">
      <vt:variant>
        <vt:lpstr>Title</vt:lpstr>
      </vt:variant>
      <vt:variant>
        <vt:i4>1</vt:i4>
      </vt:variant>
    </vt:vector>
  </HeadingPairs>
  <TitlesOfParts>
    <vt:vector size="1" baseType="lpstr">
      <vt:lpstr> </vt:lpstr>
    </vt:vector>
  </TitlesOfParts>
  <Manager>2023-08-03</Manager>
  <Company>SINTAGMA</Company>
  <LinksUpToDate>false</LinksUpToDate>
  <CharactersWithSpaces>63602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DĖL GYVENTOJŲ EVAKAVIMO IR LAIKINO APGYVENDINIMO ORGANIZAVIMO VILNIAUS MIESTO SAVIVALDYBĖJE TVARKOS APRAŠO PATVIRTINIMO</dc:title>
  <dc:subject>955-644/23</dc:subject>
  <dc:creator>VILNIAUS MIESTO SAVIVALDYBĖS MERAS</dc:creator>
  <cp:lastModifiedBy>Diana Navickienė</cp:lastModifiedBy>
  <cp:revision>24</cp:revision>
  <dcterms:created xsi:type="dcterms:W3CDTF">2023-10-04T13:10:00Z</dcterms:created>
  <dcterms:modified xsi:type="dcterms:W3CDTF">2024-05-17T10:43:00Z</dcterms:modified>
  <cp:category>POTVARKIS</cp:category>
</cp:coreProperties>
</file>